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E62D4E" w14:textId="77777777" w:rsidR="00535962" w:rsidRPr="00F7167E" w:rsidRDefault="002439DF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AF443A" wp14:editId="47D95CE1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46685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68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6C37764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21720FC" wp14:editId="1C590D82">
                                      <wp:extent cx="1238250" cy="52625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249804" cy="5311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AF443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5pt;margin-top:-22.95pt;width:115.5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C37764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21720FC" wp14:editId="1C590D82">
                                <wp:extent cx="1238250" cy="52625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249804" cy="5311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5C91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8CD0EA8" wp14:editId="6DB84AF3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0394C" wp14:editId="3942FD8A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1270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4609766" w14:textId="40E42C45" w:rsidR="00DF79A3" w:rsidRPr="00DF79A3" w:rsidRDefault="00DF79A3" w:rsidP="00DF79A3">
                                <w:pPr>
                                  <w:rPr>
                                    <w:rStyle w:val="Style2"/>
                                  </w:rPr>
                                </w:pPr>
                                <w:r w:rsidRPr="00DF79A3">
                                  <w:rPr>
                                    <w:rStyle w:val="Style2"/>
                                  </w:rPr>
                                  <w:t>SNS-CCC-LPN-2024-00</w:t>
                                </w:r>
                                <w:r w:rsidR="006163DD">
                                  <w:rPr>
                                    <w:rStyle w:val="Style2"/>
                                  </w:rPr>
                                  <w:t>30</w:t>
                                </w:r>
                              </w:p>
                              <w:p w14:paraId="733E6B4C" w14:textId="153E6D5F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5F2708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0394C" id="Group 21" o:spid="_x0000_s1027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4609766" w14:textId="40E42C45" w:rsidR="00DF79A3" w:rsidRPr="00DF79A3" w:rsidRDefault="00DF79A3" w:rsidP="00DF79A3">
                          <w:pPr>
                            <w:rPr>
                              <w:rStyle w:val="Style2"/>
                            </w:rPr>
                          </w:pPr>
                          <w:r w:rsidRPr="00DF79A3">
                            <w:rPr>
                              <w:rStyle w:val="Style2"/>
                            </w:rPr>
                            <w:t>SNS-CCC-LPN-2024-00</w:t>
                          </w:r>
                          <w:r w:rsidR="006163DD">
                            <w:rPr>
                              <w:rStyle w:val="Style2"/>
                            </w:rPr>
                            <w:t>30</w:t>
                          </w:r>
                        </w:p>
                        <w:p w14:paraId="733E6B4C" w14:textId="153E6D5F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65F2708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A05644F" wp14:editId="1BE607FD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8EF50F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05644F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" filled="f" stroked="f">
                <v:textbox inset="0,0,0,0">
                  <w:txbxContent>
                    <w:p w14:paraId="508EF50F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0864DFCF" w14:textId="77777777" w:rsidR="00535962" w:rsidRPr="00535962" w:rsidRDefault="00EF270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2CD2DDB" wp14:editId="25CD03EE">
                <wp:simplePos x="0" y="0"/>
                <wp:positionH relativeFrom="column">
                  <wp:posOffset>7110335</wp:posOffset>
                </wp:positionH>
                <wp:positionV relativeFrom="paragraph">
                  <wp:posOffset>36195</wp:posOffset>
                </wp:positionV>
                <wp:extent cx="204787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1E7268" w14:textId="5DD4FC0D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DF79A3">
                                  <w:rPr>
                                    <w:rStyle w:val="Style5"/>
                                  </w:rPr>
                                  <w:t>FECHA________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D2DDB" id="Text Box 12" o:spid="_x0000_s1033" type="#_x0000_t202" style="position:absolute;margin-left:559.85pt;margin-top:2.85pt;width:161.2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" filled="f" stroked="f">
                <v:textbox>
                  <w:txbxContent>
                    <w:p w14:paraId="441E7268" w14:textId="5DD4FC0D" w:rsidR="0026335F" w:rsidRPr="0026335F" w:rsidRDefault="00DF79A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FECHA________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439D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AB8B9F" wp14:editId="6A183C7C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60395" cy="502285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0395" cy="502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32494BD2" w14:textId="77777777" w:rsidR="00DD0EC8" w:rsidRDefault="00DD0EC8">
                                <w:pPr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 xml:space="preserve">                SERVICIO NACIONAL DE SALUD</w:t>
                                </w:r>
                              </w:p>
                              <w:p w14:paraId="40EE8B5C" w14:textId="77777777" w:rsidR="002E1412" w:rsidRPr="002E1412" w:rsidRDefault="00000000">
                                <w:pPr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B8B9F" id="Text Box 16" o:spid="_x0000_s1034" type="#_x0000_t202" style="position:absolute;margin-left:246.1pt;margin-top:2.3pt;width:248.85pt;height:3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32494BD2" w14:textId="77777777" w:rsidR="00DD0EC8" w:rsidRDefault="00DD0EC8">
                          <w:pPr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 xml:space="preserve">                SERVICIO NACIONAL DE SALUD</w:t>
                          </w:r>
                        </w:p>
                        <w:p w14:paraId="40EE8B5C" w14:textId="77777777" w:rsidR="002E1412" w:rsidRPr="002E1412" w:rsidRDefault="008F451F">
                          <w:pPr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0EAACD7" w14:textId="77777777" w:rsidR="00535962" w:rsidRDefault="002439DF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D54633" wp14:editId="16F2F49C">
                <wp:simplePos x="0" y="0"/>
                <wp:positionH relativeFrom="column">
                  <wp:posOffset>2886075</wp:posOffset>
                </wp:positionH>
                <wp:positionV relativeFrom="paragraph">
                  <wp:posOffset>253365</wp:posOffset>
                </wp:positionV>
                <wp:extent cx="3397250" cy="53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B0334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 xml:space="preserve">formulario de entrega de </w:t>
                            </w:r>
                            <w:r w:rsidR="00CF6384">
                              <w:rPr>
                                <w:rStyle w:val="Style7"/>
                              </w:rPr>
                              <w:t>MUESTRAS (</w:t>
                            </w:r>
                            <w:r w:rsidR="00DD0EC8">
                              <w:rPr>
                                <w:rStyle w:val="Style7"/>
                              </w:rPr>
                              <w:t>cat</w:t>
                            </w:r>
                            <w:r w:rsidR="00EF270D">
                              <w:rPr>
                                <w:rStyle w:val="Style7"/>
                              </w:rPr>
                              <w:t>Á</w:t>
                            </w:r>
                            <w:r w:rsidR="00DD0EC8">
                              <w:rPr>
                                <w:rStyle w:val="Style7"/>
                              </w:rPr>
                              <w:t>logos)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D54633" id="Text Box 18" o:spid="_x0000_s1035" type="#_x0000_t202" style="position:absolute;margin-left:227.25pt;margin-top:19.95pt;width:267.5pt;height:4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" stroked="f">
                <v:textbox>
                  <w:txbxContent>
                    <w:p w14:paraId="33BB0334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 xml:space="preserve">formulario de entrega de </w:t>
                      </w:r>
                      <w:r w:rsidR="00CF6384">
                        <w:rPr>
                          <w:rStyle w:val="Style7"/>
                        </w:rPr>
                        <w:t>MUESTRAS (</w:t>
                      </w:r>
                      <w:r w:rsidR="00DD0EC8">
                        <w:rPr>
                          <w:rStyle w:val="Style7"/>
                        </w:rPr>
                        <w:t>cat</w:t>
                      </w:r>
                      <w:r w:rsidR="00EF270D">
                        <w:rPr>
                          <w:rStyle w:val="Style7"/>
                        </w:rPr>
                        <w:t>Á</w:t>
                      </w:r>
                      <w:r w:rsidR="00DD0EC8">
                        <w:rPr>
                          <w:rStyle w:val="Style7"/>
                        </w:rPr>
                        <w:t>logos)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9ED599" wp14:editId="457508A7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BC4A3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439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B51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B51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B51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2439DF" w:rsidRPr="002439D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B51E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ED599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" filled="f" stroked="f">
                <v:textbox>
                  <w:txbxContent>
                    <w:p w14:paraId="6DBC4A3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2439D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B51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B51E0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B51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2439DF" w:rsidRPr="002439D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B51E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5F58720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74DBA5B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1BF305D5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55338EE0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35FD00B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4A7AA00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46104D8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A7C36D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0084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B598A1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75138472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08CCFF6E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3B6FD5B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4C675EAB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D6868" w:rsidRPr="006E45AC" w14:paraId="4BBFFF18" w14:textId="77777777" w:rsidTr="00F93449">
        <w:trPr>
          <w:trHeight w:val="482"/>
        </w:trPr>
        <w:tc>
          <w:tcPr>
            <w:tcW w:w="14000" w:type="dxa"/>
            <w:gridSpan w:val="6"/>
            <w:vAlign w:val="center"/>
          </w:tcPr>
          <w:p w14:paraId="78E38707" w14:textId="7323500A" w:rsidR="000D6868" w:rsidRPr="000D6868" w:rsidRDefault="000D6868" w:rsidP="00B55C91">
            <w:pPr>
              <w:jc w:val="center"/>
              <w:rPr>
                <w:rStyle w:val="Style6"/>
              </w:rPr>
            </w:pPr>
            <w:r w:rsidRPr="000D6868">
              <w:rPr>
                <w:rStyle w:val="Style6"/>
              </w:rPr>
              <w:t>LOTE 1, EQUIPOS ODONTOLÓGICOS</w:t>
            </w:r>
          </w:p>
        </w:tc>
      </w:tr>
      <w:tr w:rsidR="000D6868" w:rsidRPr="006E45AC" w14:paraId="24E08740" w14:textId="77777777" w:rsidTr="00867993">
        <w:tc>
          <w:tcPr>
            <w:tcW w:w="1101" w:type="dxa"/>
            <w:shd w:val="clear" w:color="000000" w:fill="FFFFFF"/>
            <w:vAlign w:val="center"/>
          </w:tcPr>
          <w:p w14:paraId="1F31A0B6" w14:textId="5F0CC4BA" w:rsidR="000D6868" w:rsidRPr="000D6868" w:rsidRDefault="000D6868" w:rsidP="000D6868">
            <w:r w:rsidRPr="00634226">
              <w:t>1.1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4DEF305F" w14:textId="58618EA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07A9BFB" w14:textId="70638573" w:rsidR="000D6868" w:rsidRPr="000D6868" w:rsidRDefault="000D6868" w:rsidP="000D6868">
            <w:r w:rsidRPr="00634226">
              <w:t>Tomógrafo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EB949" w14:textId="0D1289D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FBD7" w14:textId="5ECD8274" w:rsidR="000D6868" w:rsidRPr="00DE539C" w:rsidRDefault="000D6868" w:rsidP="000D6868"/>
        </w:tc>
        <w:tc>
          <w:tcPr>
            <w:tcW w:w="4961" w:type="dxa"/>
          </w:tcPr>
          <w:p w14:paraId="7F88242B" w14:textId="77777777" w:rsidR="000D6868" w:rsidRPr="00DE539C" w:rsidRDefault="000D6868" w:rsidP="000D6868"/>
        </w:tc>
      </w:tr>
      <w:tr w:rsidR="000D6868" w:rsidRPr="006E45AC" w14:paraId="65C9128C" w14:textId="77777777" w:rsidTr="00867993">
        <w:tc>
          <w:tcPr>
            <w:tcW w:w="1101" w:type="dxa"/>
            <w:shd w:val="clear" w:color="000000" w:fill="FFFFFF"/>
            <w:vAlign w:val="center"/>
          </w:tcPr>
          <w:p w14:paraId="1A53DC1D" w14:textId="07E3FEA6" w:rsidR="000D6868" w:rsidRPr="000D6868" w:rsidRDefault="000D6868" w:rsidP="000D6868">
            <w:r w:rsidRPr="00634226">
              <w:t>1.2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1E2FF1CB" w14:textId="31AB950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05BC77F" w14:textId="61618C3E" w:rsidR="000D6868" w:rsidRPr="000D6868" w:rsidRDefault="000D6868" w:rsidP="000D6868">
            <w:r w:rsidRPr="00634226">
              <w:t>Autoclave 21 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294E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A6AD4" w14:textId="77777777" w:rsidR="000D6868" w:rsidRPr="00DE539C" w:rsidRDefault="000D6868" w:rsidP="000D6868"/>
        </w:tc>
        <w:tc>
          <w:tcPr>
            <w:tcW w:w="4961" w:type="dxa"/>
          </w:tcPr>
          <w:p w14:paraId="36012A85" w14:textId="77777777" w:rsidR="000D6868" w:rsidRPr="00DE539C" w:rsidRDefault="000D6868" w:rsidP="000D6868"/>
        </w:tc>
      </w:tr>
      <w:tr w:rsidR="000D6868" w:rsidRPr="006E45AC" w14:paraId="0A534E47" w14:textId="77777777" w:rsidTr="00867993">
        <w:tc>
          <w:tcPr>
            <w:tcW w:w="1101" w:type="dxa"/>
            <w:shd w:val="clear" w:color="000000" w:fill="FFFFFF"/>
            <w:vAlign w:val="center"/>
          </w:tcPr>
          <w:p w14:paraId="4A5ABA3A" w14:textId="50ACC912" w:rsidR="000D6868" w:rsidRPr="000D6868" w:rsidRDefault="000D6868" w:rsidP="000D6868">
            <w:r w:rsidRPr="00634226">
              <w:t>1.3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15A7308B" w14:textId="1E813C5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9FE066F" w14:textId="2934642D" w:rsidR="000D6868" w:rsidRPr="000D6868" w:rsidRDefault="000D6868" w:rsidP="000D6868">
            <w:r w:rsidRPr="00634226">
              <w:t>Autoclave 12 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9A42C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E946" w14:textId="77777777" w:rsidR="000D6868" w:rsidRPr="00DE539C" w:rsidRDefault="000D6868" w:rsidP="000D6868"/>
        </w:tc>
        <w:tc>
          <w:tcPr>
            <w:tcW w:w="4961" w:type="dxa"/>
          </w:tcPr>
          <w:p w14:paraId="3CA11299" w14:textId="77777777" w:rsidR="000D6868" w:rsidRPr="00DE539C" w:rsidRDefault="000D6868" w:rsidP="000D6868"/>
        </w:tc>
      </w:tr>
      <w:tr w:rsidR="000D6868" w:rsidRPr="006E45AC" w14:paraId="78F98EC9" w14:textId="77777777" w:rsidTr="00867993">
        <w:tc>
          <w:tcPr>
            <w:tcW w:w="1101" w:type="dxa"/>
            <w:shd w:val="clear" w:color="000000" w:fill="FFFFFF"/>
            <w:vAlign w:val="center"/>
          </w:tcPr>
          <w:p w14:paraId="0290CC3A" w14:textId="0FAA9C2C" w:rsidR="000D6868" w:rsidRPr="000D6868" w:rsidRDefault="000D6868" w:rsidP="000D6868">
            <w:r w:rsidRPr="00634226">
              <w:t>1.4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07F78425" w14:textId="5EF550D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D954654" w14:textId="79633107" w:rsidR="000D6868" w:rsidRPr="000D6868" w:rsidRDefault="000D6868" w:rsidP="000D6868">
            <w:r w:rsidRPr="00634226">
              <w:t>Cajas De Revelado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C88B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54459" w14:textId="77777777" w:rsidR="000D6868" w:rsidRPr="00DE539C" w:rsidRDefault="000D6868" w:rsidP="000D6868"/>
        </w:tc>
        <w:tc>
          <w:tcPr>
            <w:tcW w:w="4961" w:type="dxa"/>
          </w:tcPr>
          <w:p w14:paraId="1C6C11F4" w14:textId="77777777" w:rsidR="000D6868" w:rsidRPr="00DE539C" w:rsidRDefault="000D6868" w:rsidP="000D6868"/>
        </w:tc>
      </w:tr>
      <w:tr w:rsidR="000D6868" w:rsidRPr="006E45AC" w14:paraId="2402FE7F" w14:textId="77777777" w:rsidTr="00867993">
        <w:tc>
          <w:tcPr>
            <w:tcW w:w="1101" w:type="dxa"/>
            <w:shd w:val="clear" w:color="000000" w:fill="FFFFFF"/>
            <w:vAlign w:val="center"/>
          </w:tcPr>
          <w:p w14:paraId="69B6CDEF" w14:textId="1F35F54A" w:rsidR="000D6868" w:rsidRPr="000D6868" w:rsidRDefault="000D6868" w:rsidP="000D6868">
            <w:r w:rsidRPr="00634226">
              <w:t>1.5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25074C6D" w14:textId="042B238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40BBC14" w14:textId="1AF56A59" w:rsidR="000D6868" w:rsidRPr="000D6868" w:rsidRDefault="000D6868" w:rsidP="000D6868">
            <w:r w:rsidRPr="00634226">
              <w:t>Compresores De Aire 2hp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13DE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62C3B" w14:textId="77777777" w:rsidR="000D6868" w:rsidRPr="00DE539C" w:rsidRDefault="000D6868" w:rsidP="000D6868"/>
        </w:tc>
        <w:tc>
          <w:tcPr>
            <w:tcW w:w="4961" w:type="dxa"/>
          </w:tcPr>
          <w:p w14:paraId="0A8B7B39" w14:textId="77777777" w:rsidR="000D6868" w:rsidRPr="00DE539C" w:rsidRDefault="000D6868" w:rsidP="000D6868"/>
        </w:tc>
      </w:tr>
      <w:tr w:rsidR="000D6868" w:rsidRPr="006E45AC" w14:paraId="61FBEFD2" w14:textId="77777777" w:rsidTr="00867993">
        <w:tc>
          <w:tcPr>
            <w:tcW w:w="1101" w:type="dxa"/>
            <w:shd w:val="clear" w:color="000000" w:fill="FFFFFF"/>
            <w:vAlign w:val="center"/>
          </w:tcPr>
          <w:p w14:paraId="6FFF7217" w14:textId="740FDF49" w:rsidR="000D6868" w:rsidRPr="000D6868" w:rsidRDefault="000D6868" w:rsidP="000D6868">
            <w:r w:rsidRPr="00634226">
              <w:t>1.6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5C8D238" w14:textId="05FE6FE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4357D8A" w14:textId="42594551" w:rsidR="000D6868" w:rsidRPr="000D6868" w:rsidRDefault="000D6868" w:rsidP="000D6868">
            <w:r w:rsidRPr="00634226">
              <w:t xml:space="preserve">Kit De </w:t>
            </w:r>
            <w:r w:rsidRPr="000D6868">
              <w:t>Bandeja Completa Instrumental Operatoria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171C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704D" w14:textId="77777777" w:rsidR="000D6868" w:rsidRPr="00DE539C" w:rsidRDefault="000D6868" w:rsidP="000D6868"/>
        </w:tc>
        <w:tc>
          <w:tcPr>
            <w:tcW w:w="4961" w:type="dxa"/>
          </w:tcPr>
          <w:p w14:paraId="0C061FBB" w14:textId="77777777" w:rsidR="000D6868" w:rsidRPr="00DE539C" w:rsidRDefault="000D6868" w:rsidP="000D6868"/>
        </w:tc>
      </w:tr>
      <w:tr w:rsidR="000D6868" w:rsidRPr="006E45AC" w14:paraId="236B361F" w14:textId="77777777" w:rsidTr="00867993">
        <w:tc>
          <w:tcPr>
            <w:tcW w:w="1101" w:type="dxa"/>
            <w:shd w:val="clear" w:color="000000" w:fill="FFFFFF"/>
            <w:vAlign w:val="center"/>
          </w:tcPr>
          <w:p w14:paraId="2B9CC0D9" w14:textId="1FF5F7B2" w:rsidR="000D6868" w:rsidRPr="000D6868" w:rsidRDefault="000D6868" w:rsidP="000D6868">
            <w:r w:rsidRPr="00634226">
              <w:t>1.7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79F075F" w14:textId="0D168D9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AEA8660" w14:textId="251FC899" w:rsidR="000D6868" w:rsidRPr="000D6868" w:rsidRDefault="000D6868" w:rsidP="000D6868">
            <w:r w:rsidRPr="00634226">
              <w:t>Kit De Bandeja Completa De Cirugía Dental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F9ED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C60D" w14:textId="77777777" w:rsidR="000D6868" w:rsidRPr="00DE539C" w:rsidRDefault="000D6868" w:rsidP="000D6868"/>
        </w:tc>
        <w:tc>
          <w:tcPr>
            <w:tcW w:w="4961" w:type="dxa"/>
          </w:tcPr>
          <w:p w14:paraId="4CB3A91A" w14:textId="77777777" w:rsidR="000D6868" w:rsidRPr="00DE539C" w:rsidRDefault="000D6868" w:rsidP="000D6868"/>
        </w:tc>
      </w:tr>
      <w:tr w:rsidR="000D6868" w:rsidRPr="006E45AC" w14:paraId="098DD4CD" w14:textId="77777777" w:rsidTr="00867993">
        <w:tc>
          <w:tcPr>
            <w:tcW w:w="1101" w:type="dxa"/>
            <w:shd w:val="clear" w:color="000000" w:fill="FFFFFF"/>
            <w:vAlign w:val="center"/>
          </w:tcPr>
          <w:p w14:paraId="11B39BBD" w14:textId="3A2C2B06" w:rsidR="000D6868" w:rsidRPr="000D6868" w:rsidRDefault="000D6868" w:rsidP="000D6868">
            <w:r w:rsidRPr="00634226">
              <w:t>1.8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26A4F38" w14:textId="3542899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36DDB9B" w14:textId="1A95DBAB" w:rsidR="000D6868" w:rsidRPr="000D6868" w:rsidRDefault="000D6868" w:rsidP="000D6868">
            <w:r w:rsidRPr="00634226">
              <w:t>Kit De Bandeja Completa Instrumental Periodoncia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8EFF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7D44" w14:textId="77777777" w:rsidR="000D6868" w:rsidRPr="00DE539C" w:rsidRDefault="000D6868" w:rsidP="000D6868"/>
        </w:tc>
        <w:tc>
          <w:tcPr>
            <w:tcW w:w="4961" w:type="dxa"/>
          </w:tcPr>
          <w:p w14:paraId="03A26F20" w14:textId="77777777" w:rsidR="000D6868" w:rsidRPr="00DE539C" w:rsidRDefault="000D6868" w:rsidP="000D6868"/>
        </w:tc>
      </w:tr>
      <w:tr w:rsidR="000D6868" w:rsidRPr="006E45AC" w14:paraId="4F14DF6F" w14:textId="77777777" w:rsidTr="00867993">
        <w:tc>
          <w:tcPr>
            <w:tcW w:w="1101" w:type="dxa"/>
            <w:shd w:val="clear" w:color="000000" w:fill="FFFFFF"/>
            <w:vAlign w:val="center"/>
          </w:tcPr>
          <w:p w14:paraId="6D4DB9B3" w14:textId="4B7B6A55" w:rsidR="000D6868" w:rsidRPr="000D6868" w:rsidRDefault="000D6868" w:rsidP="000D6868">
            <w:r w:rsidRPr="00634226">
              <w:t>1.9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59D9FE90" w14:textId="54A50E0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B07C1F1" w14:textId="1237FC8C" w:rsidR="000D6868" w:rsidRPr="000D6868" w:rsidRDefault="000D6868" w:rsidP="000D6868">
            <w:r w:rsidRPr="00634226">
              <w:t>Lampara De Resina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7F60C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E661" w14:textId="77777777" w:rsidR="000D6868" w:rsidRPr="00DE539C" w:rsidRDefault="000D6868" w:rsidP="000D6868"/>
        </w:tc>
        <w:tc>
          <w:tcPr>
            <w:tcW w:w="4961" w:type="dxa"/>
          </w:tcPr>
          <w:p w14:paraId="1110DDAD" w14:textId="77777777" w:rsidR="000D6868" w:rsidRPr="00DE539C" w:rsidRDefault="000D6868" w:rsidP="000D6868"/>
        </w:tc>
      </w:tr>
      <w:tr w:rsidR="000D6868" w:rsidRPr="006E45AC" w14:paraId="0E2BD1B0" w14:textId="77777777" w:rsidTr="00867993">
        <w:tc>
          <w:tcPr>
            <w:tcW w:w="1101" w:type="dxa"/>
            <w:shd w:val="clear" w:color="000000" w:fill="FFFFFF"/>
            <w:vAlign w:val="center"/>
          </w:tcPr>
          <w:p w14:paraId="2EBE4AB1" w14:textId="58AB20F5" w:rsidR="000D6868" w:rsidRPr="000D6868" w:rsidRDefault="000D6868" w:rsidP="000D6868">
            <w:r w:rsidRPr="00634226">
              <w:t>1.10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55444510" w14:textId="5B17971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71A4BB5" w14:textId="1DF9D49C" w:rsidR="000D6868" w:rsidRPr="000D6868" w:rsidRDefault="000D6868" w:rsidP="000D6868">
            <w:r w:rsidRPr="00634226">
              <w:t>Localizador De Ápice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30E1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DE37" w14:textId="77777777" w:rsidR="000D6868" w:rsidRPr="00DE539C" w:rsidRDefault="000D6868" w:rsidP="000D6868"/>
        </w:tc>
        <w:tc>
          <w:tcPr>
            <w:tcW w:w="4961" w:type="dxa"/>
          </w:tcPr>
          <w:p w14:paraId="6CAB997A" w14:textId="77777777" w:rsidR="000D6868" w:rsidRPr="00DE539C" w:rsidRDefault="000D6868" w:rsidP="000D6868"/>
        </w:tc>
      </w:tr>
      <w:tr w:rsidR="000D6868" w:rsidRPr="006E45AC" w14:paraId="6D2D0D35" w14:textId="77777777" w:rsidTr="00867993">
        <w:tc>
          <w:tcPr>
            <w:tcW w:w="1101" w:type="dxa"/>
            <w:shd w:val="clear" w:color="000000" w:fill="FFFFFF"/>
            <w:vAlign w:val="center"/>
          </w:tcPr>
          <w:p w14:paraId="135CA8A8" w14:textId="381C4E4A" w:rsidR="000D6868" w:rsidRPr="000D6868" w:rsidRDefault="000D6868" w:rsidP="000D6868">
            <w:r w:rsidRPr="00634226">
              <w:t>1.11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64BEECA0" w14:textId="330BBC2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B88ADCA" w14:textId="78EB1A4F" w:rsidR="000D6868" w:rsidRPr="000D6868" w:rsidRDefault="000D6868" w:rsidP="000D6868">
            <w:r w:rsidRPr="00634226">
              <w:t>Micromotor Con Angulo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D4EF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8914A" w14:textId="77777777" w:rsidR="000D6868" w:rsidRPr="00DE539C" w:rsidRDefault="000D6868" w:rsidP="000D6868"/>
        </w:tc>
        <w:tc>
          <w:tcPr>
            <w:tcW w:w="4961" w:type="dxa"/>
          </w:tcPr>
          <w:p w14:paraId="1D8AB421" w14:textId="77777777" w:rsidR="000D6868" w:rsidRPr="00DE539C" w:rsidRDefault="000D6868" w:rsidP="000D6868"/>
        </w:tc>
      </w:tr>
      <w:tr w:rsidR="000D6868" w:rsidRPr="006E45AC" w14:paraId="453DC28C" w14:textId="77777777" w:rsidTr="00867993">
        <w:tc>
          <w:tcPr>
            <w:tcW w:w="1101" w:type="dxa"/>
            <w:shd w:val="clear" w:color="000000" w:fill="FFFFFF"/>
            <w:vAlign w:val="center"/>
          </w:tcPr>
          <w:p w14:paraId="2E269169" w14:textId="30F44D51" w:rsidR="000D6868" w:rsidRPr="000D6868" w:rsidRDefault="000D6868" w:rsidP="000D6868">
            <w:r w:rsidRPr="00634226">
              <w:t>1.12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18A54130" w14:textId="643CD3A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6C29253" w14:textId="0BE23652" w:rsidR="000D6868" w:rsidRPr="000D6868" w:rsidRDefault="000D6868" w:rsidP="000D6868">
            <w:r w:rsidRPr="00634226">
              <w:t>Motor Endodóntico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435C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8E5A8" w14:textId="77777777" w:rsidR="000D6868" w:rsidRPr="00DE539C" w:rsidRDefault="000D6868" w:rsidP="000D6868"/>
        </w:tc>
        <w:tc>
          <w:tcPr>
            <w:tcW w:w="4961" w:type="dxa"/>
          </w:tcPr>
          <w:p w14:paraId="1B9F3194" w14:textId="77777777" w:rsidR="000D6868" w:rsidRPr="00DE539C" w:rsidRDefault="000D6868" w:rsidP="000D6868"/>
        </w:tc>
      </w:tr>
      <w:tr w:rsidR="000D6868" w:rsidRPr="006E45AC" w14:paraId="3B5391AA" w14:textId="77777777" w:rsidTr="00867993">
        <w:tc>
          <w:tcPr>
            <w:tcW w:w="1101" w:type="dxa"/>
            <w:shd w:val="clear" w:color="000000" w:fill="FFFFFF"/>
            <w:vAlign w:val="center"/>
          </w:tcPr>
          <w:p w14:paraId="7BA9E51A" w14:textId="2746ED80" w:rsidR="000D6868" w:rsidRPr="000D6868" w:rsidRDefault="000D6868" w:rsidP="000D6868">
            <w:r w:rsidRPr="00634226">
              <w:t>1.13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FC71F44" w14:textId="0C90276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55074141" w14:textId="4A3045FE" w:rsidR="000D6868" w:rsidRPr="000D6868" w:rsidRDefault="000D6868" w:rsidP="000D6868">
            <w:r w:rsidRPr="00634226">
              <w:t>Negatoscopio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461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37F1" w14:textId="77777777" w:rsidR="000D6868" w:rsidRPr="00DE539C" w:rsidRDefault="000D6868" w:rsidP="000D6868"/>
        </w:tc>
        <w:tc>
          <w:tcPr>
            <w:tcW w:w="4961" w:type="dxa"/>
          </w:tcPr>
          <w:p w14:paraId="0493F611" w14:textId="77777777" w:rsidR="000D6868" w:rsidRPr="00DE539C" w:rsidRDefault="000D6868" w:rsidP="000D6868"/>
        </w:tc>
      </w:tr>
      <w:tr w:rsidR="000D6868" w:rsidRPr="006E45AC" w14:paraId="11EC9628" w14:textId="77777777" w:rsidTr="0052248B">
        <w:tc>
          <w:tcPr>
            <w:tcW w:w="1101" w:type="dxa"/>
            <w:shd w:val="clear" w:color="000000" w:fill="FFFFFF"/>
            <w:vAlign w:val="center"/>
          </w:tcPr>
          <w:p w14:paraId="6CA18BC3" w14:textId="2F723427" w:rsidR="000D6868" w:rsidRPr="000D6868" w:rsidRDefault="000D6868" w:rsidP="000D6868">
            <w:r w:rsidRPr="00634226">
              <w:t>1.14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0C7BB20D" w14:textId="37051A0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06A5A18" w14:textId="6C370428" w:rsidR="000D6868" w:rsidRPr="000D6868" w:rsidRDefault="000D6868" w:rsidP="000D6868">
            <w:r w:rsidRPr="00634226">
              <w:t xml:space="preserve">Rayos X </w:t>
            </w:r>
            <w:r w:rsidRPr="000D6868">
              <w:t>Panorámico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F522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C57C" w14:textId="77777777" w:rsidR="000D6868" w:rsidRPr="00DE539C" w:rsidRDefault="000D6868" w:rsidP="000D6868"/>
        </w:tc>
        <w:tc>
          <w:tcPr>
            <w:tcW w:w="4961" w:type="dxa"/>
          </w:tcPr>
          <w:p w14:paraId="184B0ADE" w14:textId="77777777" w:rsidR="000D6868" w:rsidRPr="00DE539C" w:rsidRDefault="000D6868" w:rsidP="000D6868"/>
        </w:tc>
      </w:tr>
      <w:tr w:rsidR="000D6868" w:rsidRPr="006E45AC" w14:paraId="55243EB5" w14:textId="77777777" w:rsidTr="0052248B">
        <w:tc>
          <w:tcPr>
            <w:tcW w:w="1101" w:type="dxa"/>
            <w:shd w:val="clear" w:color="000000" w:fill="FFFFFF"/>
            <w:vAlign w:val="center"/>
          </w:tcPr>
          <w:p w14:paraId="465B4C72" w14:textId="4B4786A5" w:rsidR="000D6868" w:rsidRPr="000D6868" w:rsidRDefault="000D6868" w:rsidP="000D6868">
            <w:r w:rsidRPr="00634226">
              <w:t>1.15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790960B" w14:textId="59C4849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0D8FBAA" w14:textId="50A20DCE" w:rsidR="000D6868" w:rsidRPr="000D6868" w:rsidRDefault="000D6868" w:rsidP="000D6868">
            <w:r w:rsidRPr="00634226">
              <w:t>Rayos X Periapical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B702A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D912" w14:textId="77777777" w:rsidR="000D6868" w:rsidRPr="00DE539C" w:rsidRDefault="000D6868" w:rsidP="000D6868"/>
        </w:tc>
        <w:tc>
          <w:tcPr>
            <w:tcW w:w="4961" w:type="dxa"/>
          </w:tcPr>
          <w:p w14:paraId="00764AE7" w14:textId="77777777" w:rsidR="000D6868" w:rsidRPr="00DE539C" w:rsidRDefault="000D6868" w:rsidP="000D6868"/>
        </w:tc>
      </w:tr>
      <w:tr w:rsidR="000D6868" w:rsidRPr="006E45AC" w14:paraId="3A2F91B7" w14:textId="77777777" w:rsidTr="0052248B">
        <w:tc>
          <w:tcPr>
            <w:tcW w:w="1101" w:type="dxa"/>
            <w:shd w:val="clear" w:color="000000" w:fill="FFFFFF"/>
            <w:vAlign w:val="center"/>
          </w:tcPr>
          <w:p w14:paraId="438CBBB9" w14:textId="120556EA" w:rsidR="000D6868" w:rsidRPr="000D6868" w:rsidRDefault="000D6868" w:rsidP="000D6868">
            <w:r w:rsidRPr="00634226">
              <w:t>1.16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090A9169" w14:textId="631F6CF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5791D84" w14:textId="204447F5" w:rsidR="000D6868" w:rsidRPr="000D6868" w:rsidRDefault="000D6868" w:rsidP="000D6868">
            <w:r w:rsidRPr="00634226">
              <w:t xml:space="preserve">Rayos X Portátil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E4FE2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B5F8E" w14:textId="77777777" w:rsidR="000D6868" w:rsidRPr="00DE539C" w:rsidRDefault="000D6868" w:rsidP="000D6868"/>
        </w:tc>
        <w:tc>
          <w:tcPr>
            <w:tcW w:w="4961" w:type="dxa"/>
          </w:tcPr>
          <w:p w14:paraId="728D84E1" w14:textId="77777777" w:rsidR="000D6868" w:rsidRPr="00DE539C" w:rsidRDefault="000D6868" w:rsidP="000D6868"/>
        </w:tc>
      </w:tr>
      <w:tr w:rsidR="000D6868" w:rsidRPr="006E45AC" w14:paraId="181C5BC1" w14:textId="77777777" w:rsidTr="00E628F7">
        <w:tc>
          <w:tcPr>
            <w:tcW w:w="1101" w:type="dxa"/>
            <w:shd w:val="clear" w:color="000000" w:fill="FFFFFF"/>
            <w:vAlign w:val="center"/>
          </w:tcPr>
          <w:p w14:paraId="341994AC" w14:textId="4C0C06B3" w:rsidR="000D6868" w:rsidRPr="000D6868" w:rsidRDefault="000D6868" w:rsidP="000D6868">
            <w:r w:rsidRPr="00634226">
              <w:lastRenderedPageBreak/>
              <w:t>1.17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54695796" w14:textId="75D37CC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851EBCF" w14:textId="0B6AA39D" w:rsidR="000D6868" w:rsidRPr="000D6868" w:rsidRDefault="000D6868" w:rsidP="000D6868">
            <w:r w:rsidRPr="00634226">
              <w:t xml:space="preserve">Sensor Radiológico Para Películas Digitales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47A1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C6C0" w14:textId="77777777" w:rsidR="000D6868" w:rsidRPr="00DE539C" w:rsidRDefault="000D6868" w:rsidP="000D6868"/>
        </w:tc>
        <w:tc>
          <w:tcPr>
            <w:tcW w:w="4961" w:type="dxa"/>
          </w:tcPr>
          <w:p w14:paraId="06CD96BC" w14:textId="77777777" w:rsidR="000D6868" w:rsidRPr="00DE539C" w:rsidRDefault="000D6868" w:rsidP="000D6868"/>
        </w:tc>
      </w:tr>
      <w:tr w:rsidR="000D6868" w:rsidRPr="006E45AC" w14:paraId="25BED984" w14:textId="77777777" w:rsidTr="00E628F7">
        <w:tc>
          <w:tcPr>
            <w:tcW w:w="1101" w:type="dxa"/>
            <w:shd w:val="clear" w:color="000000" w:fill="FFFFFF"/>
            <w:vAlign w:val="center"/>
          </w:tcPr>
          <w:p w14:paraId="6B70B455" w14:textId="0469D28E" w:rsidR="000D6868" w:rsidRPr="000D6868" w:rsidRDefault="000D6868" w:rsidP="000D6868">
            <w:r w:rsidRPr="00634226">
              <w:t>1.18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5DC30D4C" w14:textId="4D65D4C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EE21685" w14:textId="27946DA4" w:rsidR="000D6868" w:rsidRPr="000D6868" w:rsidRDefault="000D6868" w:rsidP="000D6868">
            <w:r w:rsidRPr="00634226">
              <w:t>Turbinas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6B419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7FD5E" w14:textId="77777777" w:rsidR="000D6868" w:rsidRPr="00DE539C" w:rsidRDefault="000D6868" w:rsidP="000D6868"/>
        </w:tc>
        <w:tc>
          <w:tcPr>
            <w:tcW w:w="4961" w:type="dxa"/>
          </w:tcPr>
          <w:p w14:paraId="017FFAA2" w14:textId="77777777" w:rsidR="000D6868" w:rsidRPr="00DE539C" w:rsidRDefault="000D6868" w:rsidP="000D6868"/>
        </w:tc>
      </w:tr>
      <w:tr w:rsidR="000D6868" w:rsidRPr="006E45AC" w14:paraId="194E61CC" w14:textId="77777777" w:rsidTr="00E628F7">
        <w:tc>
          <w:tcPr>
            <w:tcW w:w="1101" w:type="dxa"/>
            <w:shd w:val="clear" w:color="000000" w:fill="FFFFFF"/>
            <w:vAlign w:val="center"/>
          </w:tcPr>
          <w:p w14:paraId="265D1174" w14:textId="6ABF36AC" w:rsidR="000D6868" w:rsidRPr="000D6868" w:rsidRDefault="000D6868" w:rsidP="000D6868">
            <w:r w:rsidRPr="00634226">
              <w:t>1.19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5B736143" w14:textId="56A18A7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467242C" w14:textId="7E22E85B" w:rsidR="000D6868" w:rsidRPr="000D6868" w:rsidRDefault="000D6868" w:rsidP="000D6868">
            <w:r w:rsidRPr="00634226">
              <w:t>Ultrasonido Dental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AE36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F1BC5" w14:textId="77777777" w:rsidR="000D6868" w:rsidRPr="00DE539C" w:rsidRDefault="000D6868" w:rsidP="000D6868"/>
        </w:tc>
        <w:tc>
          <w:tcPr>
            <w:tcW w:w="4961" w:type="dxa"/>
          </w:tcPr>
          <w:p w14:paraId="32F9195A" w14:textId="77777777" w:rsidR="000D6868" w:rsidRPr="00DE539C" w:rsidRDefault="000D6868" w:rsidP="000D6868"/>
        </w:tc>
      </w:tr>
      <w:tr w:rsidR="000D6868" w:rsidRPr="006E45AC" w14:paraId="46888DE4" w14:textId="77777777" w:rsidTr="00E628F7">
        <w:tc>
          <w:tcPr>
            <w:tcW w:w="1101" w:type="dxa"/>
            <w:shd w:val="clear" w:color="000000" w:fill="FFFFFF"/>
            <w:vAlign w:val="center"/>
          </w:tcPr>
          <w:p w14:paraId="1E5CFDAC" w14:textId="44A16151" w:rsidR="000D6868" w:rsidRPr="000D6868" w:rsidRDefault="000D6868" w:rsidP="000D6868">
            <w:r w:rsidRPr="00634226">
              <w:t>1.2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707C82F4" w14:textId="0E4A212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3B8B1D0" w14:textId="4B47E1E2" w:rsidR="000D6868" w:rsidRPr="000D6868" w:rsidRDefault="000D6868" w:rsidP="000D6868">
            <w:r w:rsidRPr="00634226">
              <w:t>Ultrasonido Portátil Con Bomba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7D6A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00EE" w14:textId="77777777" w:rsidR="000D6868" w:rsidRPr="00DE539C" w:rsidRDefault="000D6868" w:rsidP="000D6868"/>
        </w:tc>
        <w:tc>
          <w:tcPr>
            <w:tcW w:w="4961" w:type="dxa"/>
          </w:tcPr>
          <w:p w14:paraId="680297DB" w14:textId="77777777" w:rsidR="000D6868" w:rsidRPr="00DE539C" w:rsidRDefault="000D6868" w:rsidP="000D6868"/>
        </w:tc>
      </w:tr>
      <w:tr w:rsidR="000D6868" w:rsidRPr="006E45AC" w14:paraId="2D368CE6" w14:textId="77777777" w:rsidTr="00E628F7">
        <w:tc>
          <w:tcPr>
            <w:tcW w:w="1101" w:type="dxa"/>
            <w:shd w:val="clear" w:color="000000" w:fill="FFFFFF"/>
            <w:vAlign w:val="center"/>
          </w:tcPr>
          <w:p w14:paraId="518D400D" w14:textId="7E1F2B6D" w:rsidR="000D6868" w:rsidRPr="000D6868" w:rsidRDefault="000D6868" w:rsidP="000D6868">
            <w:r w:rsidRPr="00634226">
              <w:t>1.21</w:t>
            </w:r>
          </w:p>
        </w:tc>
        <w:tc>
          <w:tcPr>
            <w:tcW w:w="1132" w:type="dxa"/>
            <w:shd w:val="clear" w:color="000000" w:fill="FFFFFF"/>
            <w:vAlign w:val="center"/>
          </w:tcPr>
          <w:p w14:paraId="32DF201E" w14:textId="4CE746F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4E0003B" w14:textId="782798F7" w:rsidR="000D6868" w:rsidRPr="000D6868" w:rsidRDefault="000D6868" w:rsidP="000D6868">
            <w:r w:rsidRPr="00634226">
              <w:t>Unidades Dentales Completas (Digital)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AF67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6BF57" w14:textId="77777777" w:rsidR="000D6868" w:rsidRPr="00DE539C" w:rsidRDefault="000D6868" w:rsidP="000D6868"/>
        </w:tc>
        <w:tc>
          <w:tcPr>
            <w:tcW w:w="4961" w:type="dxa"/>
          </w:tcPr>
          <w:p w14:paraId="02771393" w14:textId="77777777" w:rsidR="000D6868" w:rsidRPr="00DE539C" w:rsidRDefault="000D6868" w:rsidP="000D6868"/>
        </w:tc>
      </w:tr>
      <w:tr w:rsidR="000D6868" w:rsidRPr="006E45AC" w14:paraId="5C4BCAAA" w14:textId="77777777" w:rsidTr="00E628F7">
        <w:tc>
          <w:tcPr>
            <w:tcW w:w="11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7595CA8" w14:textId="0CD1EDFC" w:rsidR="000D6868" w:rsidRPr="000D6868" w:rsidRDefault="000D6868" w:rsidP="000D6868">
            <w:r w:rsidRPr="00634226">
              <w:t>1.22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A448A9F" w14:textId="5F9A2B20" w:rsidR="000D6868" w:rsidRPr="000D6868" w:rsidRDefault="000D6868" w:rsidP="000D6868"/>
        </w:tc>
        <w:tc>
          <w:tcPr>
            <w:tcW w:w="397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6286DDAF" w14:textId="64276578" w:rsidR="000D6868" w:rsidRPr="000D6868" w:rsidRDefault="000D6868" w:rsidP="000D6868">
            <w:r w:rsidRPr="00634226">
              <w:t>Unidad Dental (Portátil)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804D" w14:textId="77777777" w:rsidR="000D6868" w:rsidRPr="00DE539C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E023C" w14:textId="77777777" w:rsidR="000D6868" w:rsidRPr="00DE539C" w:rsidRDefault="000D6868" w:rsidP="000D6868"/>
        </w:tc>
        <w:tc>
          <w:tcPr>
            <w:tcW w:w="4961" w:type="dxa"/>
          </w:tcPr>
          <w:p w14:paraId="54F87FCD" w14:textId="77777777" w:rsidR="000D6868" w:rsidRPr="00DE539C" w:rsidRDefault="000D6868" w:rsidP="000D6868"/>
        </w:tc>
      </w:tr>
      <w:tr w:rsidR="000D6868" w:rsidRPr="006E45AC" w14:paraId="3FB1B8D8" w14:textId="77777777" w:rsidTr="00E668F6">
        <w:tc>
          <w:tcPr>
            <w:tcW w:w="14000" w:type="dxa"/>
            <w:gridSpan w:val="6"/>
            <w:vAlign w:val="center"/>
          </w:tcPr>
          <w:p w14:paraId="3C12FE47" w14:textId="46D9D6EA" w:rsidR="000D6868" w:rsidRPr="00DE539C" w:rsidRDefault="000D6868" w:rsidP="000D6868">
            <w:r w:rsidRPr="000D6868">
              <w:drawing>
                <wp:inline distT="0" distB="0" distL="0" distR="0" wp14:anchorId="1200A56E" wp14:editId="64A5C740">
                  <wp:extent cx="8743950" cy="304800"/>
                  <wp:effectExtent l="0" t="0" r="0" b="0"/>
                  <wp:docPr id="1899376511" name="Imagen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6868" w:rsidRPr="006E45AC" w14:paraId="4354FC4E" w14:textId="77777777" w:rsidTr="00976694">
        <w:tc>
          <w:tcPr>
            <w:tcW w:w="1101" w:type="dxa"/>
            <w:shd w:val="clear" w:color="auto" w:fill="auto"/>
            <w:vAlign w:val="center"/>
          </w:tcPr>
          <w:p w14:paraId="4D88499B" w14:textId="0211FFC9" w:rsidR="000D6868" w:rsidRPr="000D6868" w:rsidRDefault="000D6868" w:rsidP="000D6868">
            <w:r w:rsidRPr="000D6868">
              <w:t>2.1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7CAEF5" w14:textId="54E2FC0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A5092D8" w14:textId="4082DAA2" w:rsidR="000D6868" w:rsidRPr="000D6868" w:rsidRDefault="000D6868" w:rsidP="000D6868">
            <w:r w:rsidRPr="000D6868">
              <w:t>Acrílico Liquido Auto Polimerizable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1E37E6" w14:textId="5601B7F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1FCF" w14:textId="77777777" w:rsidR="000D6868" w:rsidRPr="00DE539C" w:rsidRDefault="000D6868" w:rsidP="000D6868"/>
        </w:tc>
        <w:tc>
          <w:tcPr>
            <w:tcW w:w="4961" w:type="dxa"/>
          </w:tcPr>
          <w:p w14:paraId="79F83D4F" w14:textId="77777777" w:rsidR="000D6868" w:rsidRPr="00DE539C" w:rsidRDefault="000D6868" w:rsidP="000D6868"/>
        </w:tc>
      </w:tr>
      <w:tr w:rsidR="000D6868" w:rsidRPr="006E45AC" w14:paraId="60ED677C" w14:textId="77777777" w:rsidTr="00976694">
        <w:tc>
          <w:tcPr>
            <w:tcW w:w="1101" w:type="dxa"/>
            <w:shd w:val="clear" w:color="auto" w:fill="auto"/>
            <w:vAlign w:val="center"/>
          </w:tcPr>
          <w:p w14:paraId="5D690445" w14:textId="078E6B16" w:rsidR="000D6868" w:rsidRPr="000D6868" w:rsidRDefault="000D6868" w:rsidP="000D6868">
            <w:r w:rsidRPr="000D6868">
              <w:t>2.2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0D5C1FB" w14:textId="22EB541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37F77C6" w14:textId="0CF9236A" w:rsidR="000D6868" w:rsidRPr="000D6868" w:rsidRDefault="000D6868" w:rsidP="000D6868">
            <w:r w:rsidRPr="000D6868">
              <w:t>Acrílico Rosado Auto Polimerizable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22CC9C" w14:textId="1AFB5BF2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042CE" w14:textId="77777777" w:rsidR="000D6868" w:rsidRPr="00DE539C" w:rsidRDefault="000D6868" w:rsidP="000D6868"/>
        </w:tc>
        <w:tc>
          <w:tcPr>
            <w:tcW w:w="4961" w:type="dxa"/>
          </w:tcPr>
          <w:p w14:paraId="40DFB346" w14:textId="77777777" w:rsidR="000D6868" w:rsidRPr="00DE539C" w:rsidRDefault="000D6868" w:rsidP="000D6868"/>
        </w:tc>
      </w:tr>
      <w:tr w:rsidR="000D6868" w:rsidRPr="006E45AC" w14:paraId="29E910FF" w14:textId="77777777" w:rsidTr="00976694">
        <w:tc>
          <w:tcPr>
            <w:tcW w:w="1101" w:type="dxa"/>
            <w:shd w:val="clear" w:color="auto" w:fill="auto"/>
            <w:vAlign w:val="center"/>
          </w:tcPr>
          <w:p w14:paraId="73CE5AB2" w14:textId="7DAECCC9" w:rsidR="000D6868" w:rsidRPr="000D6868" w:rsidRDefault="000D6868" w:rsidP="000D6868">
            <w:r w:rsidRPr="000D6868">
              <w:t>2.3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E7A5460" w14:textId="39069F8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603CE80" w14:textId="69FF8BEE" w:rsidR="000D6868" w:rsidRPr="000D6868" w:rsidRDefault="000D6868" w:rsidP="000D6868">
            <w:r w:rsidRPr="000D6868">
              <w:t>Agua Oxigenada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5E65C" w14:textId="380304E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31371" w14:textId="77777777" w:rsidR="000D6868" w:rsidRPr="00DE539C" w:rsidRDefault="000D6868" w:rsidP="000D6868"/>
        </w:tc>
        <w:tc>
          <w:tcPr>
            <w:tcW w:w="4961" w:type="dxa"/>
          </w:tcPr>
          <w:p w14:paraId="6C7D9C7B" w14:textId="77777777" w:rsidR="000D6868" w:rsidRPr="00DE539C" w:rsidRDefault="000D6868" w:rsidP="000D6868"/>
        </w:tc>
      </w:tr>
      <w:tr w:rsidR="000D6868" w:rsidRPr="006E45AC" w14:paraId="22A38E05" w14:textId="77777777" w:rsidTr="00976694">
        <w:tc>
          <w:tcPr>
            <w:tcW w:w="1101" w:type="dxa"/>
            <w:shd w:val="clear" w:color="auto" w:fill="auto"/>
            <w:vAlign w:val="center"/>
          </w:tcPr>
          <w:p w14:paraId="02390685" w14:textId="35F328C8" w:rsidR="000D6868" w:rsidRPr="000D6868" w:rsidRDefault="000D6868" w:rsidP="000D6868">
            <w:r w:rsidRPr="000D6868">
              <w:t>2.4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0BBC7C6" w14:textId="4E2299F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EEBE9C2" w14:textId="4F0ACA16" w:rsidR="000D6868" w:rsidRPr="000D6868" w:rsidRDefault="000D6868" w:rsidP="000D6868">
            <w:r w:rsidRPr="000D6868">
              <w:t>Aguja Con Hilo De Seda 3/10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737524" w14:textId="66DF7E96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D2B9" w14:textId="77777777" w:rsidR="000D6868" w:rsidRPr="00DE539C" w:rsidRDefault="000D6868" w:rsidP="000D6868"/>
        </w:tc>
        <w:tc>
          <w:tcPr>
            <w:tcW w:w="4961" w:type="dxa"/>
          </w:tcPr>
          <w:p w14:paraId="7EDDEB94" w14:textId="77777777" w:rsidR="000D6868" w:rsidRPr="00DE539C" w:rsidRDefault="000D6868" w:rsidP="000D6868"/>
        </w:tc>
      </w:tr>
      <w:tr w:rsidR="000D6868" w:rsidRPr="006E45AC" w14:paraId="23FEF972" w14:textId="77777777" w:rsidTr="00976694">
        <w:tc>
          <w:tcPr>
            <w:tcW w:w="1101" w:type="dxa"/>
            <w:shd w:val="clear" w:color="auto" w:fill="auto"/>
            <w:vAlign w:val="center"/>
          </w:tcPr>
          <w:p w14:paraId="28318099" w14:textId="4C704F41" w:rsidR="000D6868" w:rsidRPr="000D6868" w:rsidRDefault="000D6868" w:rsidP="000D6868">
            <w:r w:rsidRPr="000D6868">
              <w:t>2.5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E1F28A1" w14:textId="207A759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5C66610F" w14:textId="1BF78EE7" w:rsidR="000D6868" w:rsidRPr="000D6868" w:rsidRDefault="000D6868" w:rsidP="000D6868">
            <w:r w:rsidRPr="000D6868">
              <w:t>Aguja Corta 27g 1x100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A65B9B" w14:textId="27081F9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3D60" w14:textId="77777777" w:rsidR="000D6868" w:rsidRPr="00DE539C" w:rsidRDefault="000D6868" w:rsidP="000D6868"/>
        </w:tc>
        <w:tc>
          <w:tcPr>
            <w:tcW w:w="4961" w:type="dxa"/>
          </w:tcPr>
          <w:p w14:paraId="5CE04D36" w14:textId="77777777" w:rsidR="000D6868" w:rsidRPr="00DE539C" w:rsidRDefault="000D6868" w:rsidP="000D6868"/>
        </w:tc>
      </w:tr>
      <w:tr w:rsidR="000D6868" w:rsidRPr="006E45AC" w14:paraId="228A3937" w14:textId="77777777" w:rsidTr="00976694">
        <w:tc>
          <w:tcPr>
            <w:tcW w:w="1101" w:type="dxa"/>
            <w:shd w:val="clear" w:color="auto" w:fill="auto"/>
            <w:vAlign w:val="center"/>
          </w:tcPr>
          <w:p w14:paraId="5A03D2B3" w14:textId="0B9D5F36" w:rsidR="000D6868" w:rsidRPr="000D6868" w:rsidRDefault="000D6868" w:rsidP="000D6868">
            <w:r w:rsidRPr="000D6868">
              <w:t>2.6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FB710DD" w14:textId="14FE3DA2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D0EE773" w14:textId="416D1C79" w:rsidR="000D6868" w:rsidRPr="000D6868" w:rsidRDefault="000D6868" w:rsidP="000D6868">
            <w:r w:rsidRPr="000D6868">
              <w:t>Aguja Larga 27g 1x100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D1CF3E" w14:textId="7DB0377F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344B" w14:textId="77777777" w:rsidR="000D6868" w:rsidRPr="00DE539C" w:rsidRDefault="000D6868" w:rsidP="000D6868"/>
        </w:tc>
        <w:tc>
          <w:tcPr>
            <w:tcW w:w="4961" w:type="dxa"/>
          </w:tcPr>
          <w:p w14:paraId="78CB18FA" w14:textId="77777777" w:rsidR="000D6868" w:rsidRPr="00DE539C" w:rsidRDefault="000D6868" w:rsidP="000D6868"/>
        </w:tc>
      </w:tr>
      <w:tr w:rsidR="000D6868" w:rsidRPr="006E45AC" w14:paraId="656C1A47" w14:textId="77777777" w:rsidTr="00976694">
        <w:tc>
          <w:tcPr>
            <w:tcW w:w="1101" w:type="dxa"/>
            <w:shd w:val="clear" w:color="auto" w:fill="auto"/>
            <w:vAlign w:val="center"/>
          </w:tcPr>
          <w:p w14:paraId="6FF31A19" w14:textId="2F5A51FE" w:rsidR="000D6868" w:rsidRPr="000D6868" w:rsidRDefault="000D6868" w:rsidP="000D6868">
            <w:r w:rsidRPr="000D6868">
              <w:t>2.7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C3D3508" w14:textId="788F3B8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32848CD" w14:textId="3230D8E8" w:rsidR="000D6868" w:rsidRPr="000D6868" w:rsidRDefault="000D6868" w:rsidP="000D6868">
            <w:r w:rsidRPr="000D6868">
              <w:t>Alambre No. 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DB298" w14:textId="6C4DEEF5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94E0F" w14:textId="77777777" w:rsidR="000D6868" w:rsidRPr="00DE539C" w:rsidRDefault="000D6868" w:rsidP="000D6868"/>
        </w:tc>
        <w:tc>
          <w:tcPr>
            <w:tcW w:w="4961" w:type="dxa"/>
          </w:tcPr>
          <w:p w14:paraId="01744AF4" w14:textId="77777777" w:rsidR="000D6868" w:rsidRPr="00DE539C" w:rsidRDefault="000D6868" w:rsidP="000D6868"/>
        </w:tc>
      </w:tr>
      <w:tr w:rsidR="000D6868" w:rsidRPr="006E45AC" w14:paraId="52648DE4" w14:textId="77777777" w:rsidTr="00976694">
        <w:tc>
          <w:tcPr>
            <w:tcW w:w="1101" w:type="dxa"/>
            <w:shd w:val="clear" w:color="auto" w:fill="auto"/>
            <w:vAlign w:val="center"/>
          </w:tcPr>
          <w:p w14:paraId="3ECF80D9" w14:textId="370839AB" w:rsidR="000D6868" w:rsidRPr="000D6868" w:rsidRDefault="000D6868" w:rsidP="000D6868">
            <w:r w:rsidRPr="000D6868">
              <w:t>2.8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98ECBCA" w14:textId="29EB956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62CDEBF" w14:textId="0BCAE578" w:rsidR="000D6868" w:rsidRPr="000D6868" w:rsidRDefault="000D6868" w:rsidP="000D6868">
            <w:r w:rsidRPr="000D6868">
              <w:t>Alcohol Isopropílico Al 75%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6A2179" w14:textId="04D51588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301DC" w14:textId="77777777" w:rsidR="000D6868" w:rsidRPr="00DE539C" w:rsidRDefault="000D6868" w:rsidP="000D6868"/>
        </w:tc>
        <w:tc>
          <w:tcPr>
            <w:tcW w:w="4961" w:type="dxa"/>
          </w:tcPr>
          <w:p w14:paraId="5EBB4C22" w14:textId="77777777" w:rsidR="000D6868" w:rsidRPr="00DE539C" w:rsidRDefault="000D6868" w:rsidP="000D6868"/>
        </w:tc>
      </w:tr>
      <w:tr w:rsidR="000D6868" w:rsidRPr="006E45AC" w14:paraId="424D71C5" w14:textId="77777777" w:rsidTr="00976694">
        <w:tc>
          <w:tcPr>
            <w:tcW w:w="1101" w:type="dxa"/>
            <w:shd w:val="clear" w:color="auto" w:fill="auto"/>
            <w:vAlign w:val="center"/>
          </w:tcPr>
          <w:p w14:paraId="16EEEAF2" w14:textId="51991808" w:rsidR="000D6868" w:rsidRPr="000D6868" w:rsidRDefault="000D6868" w:rsidP="000D6868">
            <w:r w:rsidRPr="000D6868">
              <w:t>2.9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6B8060D" w14:textId="4DCFE89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CCD0D25" w14:textId="46DC1C39" w:rsidR="000D6868" w:rsidRPr="000D6868" w:rsidRDefault="000D6868" w:rsidP="000D6868">
            <w:r w:rsidRPr="000D6868">
              <w:t>Alginato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7E17EA" w14:textId="7DA7C4DD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2CD1" w14:textId="77777777" w:rsidR="000D6868" w:rsidRPr="00DE539C" w:rsidRDefault="000D6868" w:rsidP="000D6868"/>
        </w:tc>
        <w:tc>
          <w:tcPr>
            <w:tcW w:w="4961" w:type="dxa"/>
          </w:tcPr>
          <w:p w14:paraId="208C52B3" w14:textId="77777777" w:rsidR="000D6868" w:rsidRPr="00DE539C" w:rsidRDefault="000D6868" w:rsidP="000D6868"/>
        </w:tc>
      </w:tr>
      <w:tr w:rsidR="000D6868" w:rsidRPr="006E45AC" w14:paraId="5FABAB32" w14:textId="77777777" w:rsidTr="00976694">
        <w:tc>
          <w:tcPr>
            <w:tcW w:w="1101" w:type="dxa"/>
            <w:shd w:val="clear" w:color="auto" w:fill="auto"/>
            <w:vAlign w:val="center"/>
          </w:tcPr>
          <w:p w14:paraId="6AB35548" w14:textId="793BCC9C" w:rsidR="000D6868" w:rsidRPr="000D6868" w:rsidRDefault="000D6868" w:rsidP="000D6868">
            <w:r w:rsidRPr="000D6868">
              <w:t>2.10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CDBA117" w14:textId="3C1A9D9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0BFEBD1" w14:textId="02070C13" w:rsidR="000D6868" w:rsidRPr="000D6868" w:rsidRDefault="000D6868" w:rsidP="000D6868">
            <w:r w:rsidRPr="000D6868">
              <w:t>Algodón En Rollo (Libra)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C6592A" w14:textId="283856E9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7687D" w14:textId="77777777" w:rsidR="000D6868" w:rsidRPr="00DE539C" w:rsidRDefault="000D6868" w:rsidP="000D6868"/>
        </w:tc>
        <w:tc>
          <w:tcPr>
            <w:tcW w:w="4961" w:type="dxa"/>
          </w:tcPr>
          <w:p w14:paraId="0D506126" w14:textId="77777777" w:rsidR="000D6868" w:rsidRPr="00DE539C" w:rsidRDefault="000D6868" w:rsidP="000D6868"/>
        </w:tc>
      </w:tr>
      <w:tr w:rsidR="000D6868" w:rsidRPr="006E45AC" w14:paraId="01C35D46" w14:textId="77777777" w:rsidTr="00976694">
        <w:tc>
          <w:tcPr>
            <w:tcW w:w="1101" w:type="dxa"/>
            <w:shd w:val="clear" w:color="auto" w:fill="auto"/>
            <w:vAlign w:val="center"/>
          </w:tcPr>
          <w:p w14:paraId="16D5D897" w14:textId="0625777C" w:rsidR="000D6868" w:rsidRPr="000D6868" w:rsidRDefault="000D6868" w:rsidP="000D6868">
            <w:r w:rsidRPr="000D6868">
              <w:t>2.11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4E2CB22" w14:textId="641D185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B97AC9F" w14:textId="284A6267" w:rsidR="000D6868" w:rsidRPr="000D6868" w:rsidRDefault="000D6868" w:rsidP="000D6868">
            <w:r w:rsidRPr="000D6868">
              <w:t>Anestesia Al 2% 50/1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C61E5C" w14:textId="146AEF9B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9E03" w14:textId="77777777" w:rsidR="000D6868" w:rsidRPr="00DE539C" w:rsidRDefault="000D6868" w:rsidP="000D6868"/>
        </w:tc>
        <w:tc>
          <w:tcPr>
            <w:tcW w:w="4961" w:type="dxa"/>
          </w:tcPr>
          <w:p w14:paraId="40C5DD30" w14:textId="77777777" w:rsidR="000D6868" w:rsidRPr="00DE539C" w:rsidRDefault="000D6868" w:rsidP="000D6868"/>
        </w:tc>
      </w:tr>
      <w:tr w:rsidR="000D6868" w:rsidRPr="006E45AC" w14:paraId="37076C9B" w14:textId="77777777" w:rsidTr="00976694">
        <w:tc>
          <w:tcPr>
            <w:tcW w:w="1101" w:type="dxa"/>
            <w:shd w:val="clear" w:color="auto" w:fill="auto"/>
            <w:vAlign w:val="center"/>
          </w:tcPr>
          <w:p w14:paraId="3A583A99" w14:textId="6665786E" w:rsidR="000D6868" w:rsidRPr="000D6868" w:rsidRDefault="000D6868" w:rsidP="000D6868">
            <w:r w:rsidRPr="000D6868">
              <w:t>2.12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5CCCF3B" w14:textId="4B3C14C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D36E77E" w14:textId="438F908E" w:rsidR="000D6868" w:rsidRPr="000D6868" w:rsidRDefault="000D6868" w:rsidP="000D6868">
            <w:r w:rsidRPr="000D6868">
              <w:t>Anestesia Al 3% 50/1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5BBD8A" w14:textId="6576C14F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33F35" w14:textId="77777777" w:rsidR="000D6868" w:rsidRPr="00DE539C" w:rsidRDefault="000D6868" w:rsidP="000D6868"/>
        </w:tc>
        <w:tc>
          <w:tcPr>
            <w:tcW w:w="4961" w:type="dxa"/>
          </w:tcPr>
          <w:p w14:paraId="261CB98F" w14:textId="77777777" w:rsidR="000D6868" w:rsidRPr="00DE539C" w:rsidRDefault="000D6868" w:rsidP="000D6868"/>
        </w:tc>
      </w:tr>
      <w:tr w:rsidR="000D6868" w:rsidRPr="006E45AC" w14:paraId="681B190A" w14:textId="77777777" w:rsidTr="00976694">
        <w:tc>
          <w:tcPr>
            <w:tcW w:w="1101" w:type="dxa"/>
            <w:shd w:val="clear" w:color="auto" w:fill="auto"/>
            <w:vAlign w:val="center"/>
          </w:tcPr>
          <w:p w14:paraId="2661C5D8" w14:textId="5DCA107E" w:rsidR="000D6868" w:rsidRPr="000D6868" w:rsidRDefault="000D6868" w:rsidP="000D6868">
            <w:r w:rsidRPr="000D6868">
              <w:t>2.13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FEFB47B" w14:textId="5AF504B5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9EB9152" w14:textId="35815DDB" w:rsidR="000D6868" w:rsidRPr="000D6868" w:rsidRDefault="000D6868" w:rsidP="000D6868">
            <w:r w:rsidRPr="000D6868">
              <w:t>Anestesia Tópica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32F14C" w14:textId="17E2CFCA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FC9DA" w14:textId="77777777" w:rsidR="000D6868" w:rsidRPr="00DE539C" w:rsidRDefault="000D6868" w:rsidP="000D6868"/>
        </w:tc>
        <w:tc>
          <w:tcPr>
            <w:tcW w:w="4961" w:type="dxa"/>
          </w:tcPr>
          <w:p w14:paraId="23CF707C" w14:textId="77777777" w:rsidR="000D6868" w:rsidRPr="00DE539C" w:rsidRDefault="000D6868" w:rsidP="000D6868"/>
        </w:tc>
      </w:tr>
      <w:tr w:rsidR="000D6868" w:rsidRPr="006E45AC" w14:paraId="1108CF1E" w14:textId="77777777" w:rsidTr="00976694">
        <w:tc>
          <w:tcPr>
            <w:tcW w:w="1101" w:type="dxa"/>
            <w:shd w:val="clear" w:color="auto" w:fill="auto"/>
            <w:vAlign w:val="center"/>
          </w:tcPr>
          <w:p w14:paraId="3C21B3A9" w14:textId="2BE78745" w:rsidR="000D6868" w:rsidRPr="000D6868" w:rsidRDefault="000D6868" w:rsidP="000D6868">
            <w:r w:rsidRPr="000D6868">
              <w:t>2.14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3F633C8" w14:textId="04C2705F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72D743F" w14:textId="7E6B3A46" w:rsidR="000D6868" w:rsidRPr="000D6868" w:rsidRDefault="000D6868" w:rsidP="000D6868">
            <w:r w:rsidRPr="000D6868">
              <w:t>Babero Desechable 500/1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D160A4" w14:textId="734A34EC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53F8E" w14:textId="77777777" w:rsidR="000D6868" w:rsidRPr="00DE539C" w:rsidRDefault="000D6868" w:rsidP="000D6868"/>
        </w:tc>
        <w:tc>
          <w:tcPr>
            <w:tcW w:w="4961" w:type="dxa"/>
          </w:tcPr>
          <w:p w14:paraId="79140B77" w14:textId="77777777" w:rsidR="000D6868" w:rsidRPr="00DE539C" w:rsidRDefault="000D6868" w:rsidP="000D6868"/>
        </w:tc>
      </w:tr>
      <w:tr w:rsidR="000D6868" w:rsidRPr="006E45AC" w14:paraId="55D4E3E8" w14:textId="77777777" w:rsidTr="00976694">
        <w:tc>
          <w:tcPr>
            <w:tcW w:w="1101" w:type="dxa"/>
            <w:shd w:val="clear" w:color="auto" w:fill="auto"/>
            <w:vAlign w:val="center"/>
          </w:tcPr>
          <w:p w14:paraId="11B59BAF" w14:textId="6C3D1F35" w:rsidR="000D6868" w:rsidRPr="000D6868" w:rsidRDefault="000D6868" w:rsidP="000D6868">
            <w:r w:rsidRPr="000D6868">
              <w:t>2.15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F2251C7" w14:textId="325D8D1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2A82AE3" w14:textId="6A5EF0A7" w:rsidR="000D6868" w:rsidRPr="000D6868" w:rsidRDefault="000D6868" w:rsidP="000D6868">
            <w:r w:rsidRPr="000D6868">
              <w:t>Baja Lengua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82405F" w14:textId="00DD38F3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6AA7" w14:textId="77777777" w:rsidR="000D6868" w:rsidRPr="00DE539C" w:rsidRDefault="000D6868" w:rsidP="000D6868"/>
        </w:tc>
        <w:tc>
          <w:tcPr>
            <w:tcW w:w="4961" w:type="dxa"/>
          </w:tcPr>
          <w:p w14:paraId="73C48951" w14:textId="77777777" w:rsidR="000D6868" w:rsidRPr="00DE539C" w:rsidRDefault="000D6868" w:rsidP="000D6868"/>
        </w:tc>
      </w:tr>
      <w:tr w:rsidR="000D6868" w:rsidRPr="006E45AC" w14:paraId="3725C82A" w14:textId="77777777" w:rsidTr="00976694">
        <w:tc>
          <w:tcPr>
            <w:tcW w:w="1101" w:type="dxa"/>
            <w:shd w:val="clear" w:color="auto" w:fill="auto"/>
            <w:vAlign w:val="center"/>
          </w:tcPr>
          <w:p w14:paraId="27FC747F" w14:textId="7FE3167B" w:rsidR="000D6868" w:rsidRPr="000D6868" w:rsidRDefault="000D6868" w:rsidP="000D6868">
            <w:r w:rsidRPr="000D6868">
              <w:t>2.16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B0DEF0D" w14:textId="49FB1F2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0988112" w14:textId="3A9E7953" w:rsidR="000D6868" w:rsidRPr="000D6868" w:rsidRDefault="000D6868" w:rsidP="000D6868">
            <w:r w:rsidRPr="000D6868">
              <w:t>Adhesivo Dental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9C3D9E" w14:textId="41DE757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4CB71" w14:textId="77777777" w:rsidR="000D6868" w:rsidRPr="00DE539C" w:rsidRDefault="000D6868" w:rsidP="000D6868"/>
        </w:tc>
        <w:tc>
          <w:tcPr>
            <w:tcW w:w="4961" w:type="dxa"/>
          </w:tcPr>
          <w:p w14:paraId="1B2D626E" w14:textId="77777777" w:rsidR="000D6868" w:rsidRPr="00DE539C" w:rsidRDefault="000D6868" w:rsidP="000D6868"/>
        </w:tc>
      </w:tr>
      <w:tr w:rsidR="000D6868" w:rsidRPr="006E45AC" w14:paraId="0BFAD66E" w14:textId="77777777" w:rsidTr="00976694">
        <w:tc>
          <w:tcPr>
            <w:tcW w:w="1101" w:type="dxa"/>
            <w:shd w:val="clear" w:color="auto" w:fill="auto"/>
            <w:vAlign w:val="center"/>
          </w:tcPr>
          <w:p w14:paraId="54B15F04" w14:textId="45E271FB" w:rsidR="000D6868" w:rsidRPr="000D6868" w:rsidRDefault="000D6868" w:rsidP="000D6868">
            <w:r w:rsidRPr="000D6868">
              <w:t>2.17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3970235" w14:textId="41E7B712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1E21161" w14:textId="2B717134" w:rsidR="000D6868" w:rsidRPr="000D6868" w:rsidRDefault="000D6868" w:rsidP="000D6868">
            <w:r w:rsidRPr="000D6868">
              <w:t>Banda De Celuloide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8C1734E" w14:textId="0E4CBF4F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1529B" w14:textId="1B3EAD96" w:rsidR="000D6868" w:rsidRPr="00DE539C" w:rsidRDefault="000D6868" w:rsidP="000D6868"/>
        </w:tc>
        <w:tc>
          <w:tcPr>
            <w:tcW w:w="4961" w:type="dxa"/>
          </w:tcPr>
          <w:p w14:paraId="667AB190" w14:textId="77777777" w:rsidR="000D6868" w:rsidRPr="00DE539C" w:rsidRDefault="000D6868" w:rsidP="000D6868"/>
        </w:tc>
      </w:tr>
      <w:tr w:rsidR="000D6868" w:rsidRPr="006E45AC" w14:paraId="1F46EB9C" w14:textId="77777777" w:rsidTr="000D6868">
        <w:tc>
          <w:tcPr>
            <w:tcW w:w="1101" w:type="dxa"/>
            <w:shd w:val="clear" w:color="auto" w:fill="auto"/>
            <w:vAlign w:val="center"/>
          </w:tcPr>
          <w:p w14:paraId="046288BF" w14:textId="1B3B896C" w:rsidR="000D6868" w:rsidRPr="000D6868" w:rsidRDefault="000D6868" w:rsidP="000D6868">
            <w:r w:rsidRPr="000D6868">
              <w:t>2.18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324B072" w14:textId="7167107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191F3EF" w14:textId="1038AE82" w:rsidR="000D6868" w:rsidRPr="000D6868" w:rsidRDefault="000D6868" w:rsidP="000D6868">
            <w:r w:rsidRPr="000D6868">
              <w:t>Banda Matriz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47EE98" w14:textId="3153E250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FDBC" w14:textId="6F95A73C" w:rsidR="000D6868" w:rsidRPr="00DE539C" w:rsidRDefault="000D6868" w:rsidP="000D6868"/>
        </w:tc>
        <w:tc>
          <w:tcPr>
            <w:tcW w:w="4961" w:type="dxa"/>
          </w:tcPr>
          <w:p w14:paraId="314AD7D6" w14:textId="77777777" w:rsidR="000D6868" w:rsidRPr="00DE539C" w:rsidRDefault="000D6868" w:rsidP="000D6868"/>
        </w:tc>
      </w:tr>
      <w:tr w:rsidR="000D6868" w:rsidRPr="006E45AC" w14:paraId="04C6DCCA" w14:textId="77777777" w:rsidTr="000D6868">
        <w:tc>
          <w:tcPr>
            <w:tcW w:w="1101" w:type="dxa"/>
            <w:shd w:val="clear" w:color="auto" w:fill="auto"/>
            <w:vAlign w:val="center"/>
          </w:tcPr>
          <w:p w14:paraId="2528B13B" w14:textId="5613A28A" w:rsidR="000D6868" w:rsidRPr="000D6868" w:rsidRDefault="000D6868" w:rsidP="000D6868">
            <w:r w:rsidRPr="000D6868">
              <w:t>2.19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523EEFD" w14:textId="19EEB64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E942F7B" w14:textId="04627FCF" w:rsidR="000D6868" w:rsidRPr="000D6868" w:rsidRDefault="000D6868" w:rsidP="000D6868">
            <w:r w:rsidRPr="000D6868">
              <w:t>Barniz De Flúor 1/50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EE7E24" w14:textId="7A1DDBC5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F9AD" w14:textId="77777777" w:rsidR="000D6868" w:rsidRPr="00DE539C" w:rsidRDefault="000D6868" w:rsidP="000D6868"/>
        </w:tc>
        <w:tc>
          <w:tcPr>
            <w:tcW w:w="4961" w:type="dxa"/>
          </w:tcPr>
          <w:p w14:paraId="219C5072" w14:textId="77777777" w:rsidR="000D6868" w:rsidRPr="00DE539C" w:rsidRDefault="000D6868" w:rsidP="000D6868"/>
        </w:tc>
      </w:tr>
      <w:tr w:rsidR="000D6868" w:rsidRPr="006E45AC" w14:paraId="3DF82940" w14:textId="77777777" w:rsidTr="00976694">
        <w:tc>
          <w:tcPr>
            <w:tcW w:w="1101" w:type="dxa"/>
            <w:shd w:val="clear" w:color="auto" w:fill="auto"/>
            <w:vAlign w:val="center"/>
          </w:tcPr>
          <w:p w14:paraId="158AEE88" w14:textId="4A4F6BB6" w:rsidR="000D6868" w:rsidRPr="000D6868" w:rsidRDefault="000D6868" w:rsidP="000D6868">
            <w:r w:rsidRPr="000D6868">
              <w:t>2.20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DEDA39D" w14:textId="75D301E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0AA6718" w14:textId="36C107A3" w:rsidR="000D6868" w:rsidRPr="000D6868" w:rsidRDefault="000D6868" w:rsidP="000D6868">
            <w:r w:rsidRPr="000D6868">
              <w:t xml:space="preserve">Bata Desechable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41F23D" w14:textId="6685040F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E502" w14:textId="77777777" w:rsidR="000D6868" w:rsidRPr="00DE539C" w:rsidRDefault="000D6868" w:rsidP="000D6868"/>
        </w:tc>
        <w:tc>
          <w:tcPr>
            <w:tcW w:w="4961" w:type="dxa"/>
          </w:tcPr>
          <w:p w14:paraId="1ABC1ED9" w14:textId="77777777" w:rsidR="000D6868" w:rsidRPr="00DE539C" w:rsidRDefault="000D6868" w:rsidP="000D6868"/>
        </w:tc>
      </w:tr>
      <w:tr w:rsidR="000D6868" w:rsidRPr="006E45AC" w14:paraId="54156EA7" w14:textId="77777777" w:rsidTr="00976694">
        <w:tc>
          <w:tcPr>
            <w:tcW w:w="1101" w:type="dxa"/>
            <w:shd w:val="clear" w:color="auto" w:fill="auto"/>
            <w:vAlign w:val="center"/>
          </w:tcPr>
          <w:p w14:paraId="745346FD" w14:textId="63E40E51" w:rsidR="000D6868" w:rsidRPr="000D6868" w:rsidRDefault="000D6868" w:rsidP="000D6868">
            <w:r w:rsidRPr="000D6868">
              <w:t>2.21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9D74C0D" w14:textId="3AFBF0E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38D572E" w14:textId="2F22856D" w:rsidR="000D6868" w:rsidRPr="000D6868" w:rsidRDefault="000D6868" w:rsidP="000D6868">
            <w:r w:rsidRPr="000D6868">
              <w:t>Brocha Para Profilaxis 1/100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564BFD" w14:textId="17F99815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DFF4D" w14:textId="77777777" w:rsidR="000D6868" w:rsidRPr="00DE539C" w:rsidRDefault="000D6868" w:rsidP="000D6868"/>
        </w:tc>
        <w:tc>
          <w:tcPr>
            <w:tcW w:w="4961" w:type="dxa"/>
          </w:tcPr>
          <w:p w14:paraId="2328175F" w14:textId="77777777" w:rsidR="000D6868" w:rsidRPr="00DE539C" w:rsidRDefault="000D6868" w:rsidP="000D6868"/>
        </w:tc>
      </w:tr>
      <w:tr w:rsidR="000D6868" w:rsidRPr="006E45AC" w14:paraId="4E8E37D4" w14:textId="77777777" w:rsidTr="00B214BE">
        <w:tc>
          <w:tcPr>
            <w:tcW w:w="1101" w:type="dxa"/>
            <w:shd w:val="clear" w:color="auto" w:fill="auto"/>
            <w:vAlign w:val="center"/>
          </w:tcPr>
          <w:p w14:paraId="5542E006" w14:textId="7969FC02" w:rsidR="000D6868" w:rsidRPr="000D6868" w:rsidRDefault="000D6868" w:rsidP="000D6868">
            <w:r w:rsidRPr="000D6868">
              <w:t>2.22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1991A7A" w14:textId="11B10CA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9997B0E" w14:textId="78924B90" w:rsidR="000D6868" w:rsidRPr="000D6868" w:rsidRDefault="000D6868" w:rsidP="000D6868">
            <w:r w:rsidRPr="000D6868">
              <w:t>Cemento Provisional Sin Eugenol (Cavit)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12C5E4" w14:textId="5D4C0EEE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A029" w14:textId="77777777" w:rsidR="000D6868" w:rsidRPr="00DE539C" w:rsidRDefault="000D6868" w:rsidP="000D6868"/>
        </w:tc>
        <w:tc>
          <w:tcPr>
            <w:tcW w:w="4961" w:type="dxa"/>
          </w:tcPr>
          <w:p w14:paraId="1C9300B1" w14:textId="77777777" w:rsidR="000D6868" w:rsidRPr="00DE539C" w:rsidRDefault="000D6868" w:rsidP="000D6868"/>
        </w:tc>
      </w:tr>
      <w:tr w:rsidR="000D6868" w:rsidRPr="006E45AC" w14:paraId="5257C3CE" w14:textId="77777777" w:rsidTr="00B214BE">
        <w:tc>
          <w:tcPr>
            <w:tcW w:w="1101" w:type="dxa"/>
            <w:shd w:val="clear" w:color="auto" w:fill="auto"/>
            <w:vAlign w:val="center"/>
          </w:tcPr>
          <w:p w14:paraId="41009C54" w14:textId="71F5C512" w:rsidR="000D6868" w:rsidRPr="000D6868" w:rsidRDefault="000D6868" w:rsidP="000D6868">
            <w:r w:rsidRPr="000D6868">
              <w:t>2.23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F7A13F6" w14:textId="503FDAA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95CAF38" w14:textId="74C568A1" w:rsidR="000D6868" w:rsidRPr="000D6868" w:rsidRDefault="000D6868" w:rsidP="000D6868">
            <w:r w:rsidRPr="000D6868">
              <w:t>Clorhexidina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BAAB92" w14:textId="49E5AE3B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CAAA" w14:textId="77777777" w:rsidR="000D6868" w:rsidRPr="00DE539C" w:rsidRDefault="000D6868" w:rsidP="000D6868"/>
        </w:tc>
        <w:tc>
          <w:tcPr>
            <w:tcW w:w="4961" w:type="dxa"/>
          </w:tcPr>
          <w:p w14:paraId="7EEFD8A9" w14:textId="77777777" w:rsidR="000D6868" w:rsidRPr="00DE539C" w:rsidRDefault="000D6868" w:rsidP="000D6868"/>
        </w:tc>
      </w:tr>
      <w:tr w:rsidR="000D6868" w:rsidRPr="006E45AC" w14:paraId="7D2E981B" w14:textId="77777777" w:rsidTr="00B214BE">
        <w:tc>
          <w:tcPr>
            <w:tcW w:w="1101" w:type="dxa"/>
            <w:shd w:val="clear" w:color="auto" w:fill="auto"/>
            <w:vAlign w:val="center"/>
          </w:tcPr>
          <w:p w14:paraId="0BFF8BC8" w14:textId="7C96368D" w:rsidR="000D6868" w:rsidRPr="000D6868" w:rsidRDefault="000D6868" w:rsidP="000D6868">
            <w:r w:rsidRPr="000D6868">
              <w:t>2.24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5A2383E" w14:textId="3CB527E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B549265" w14:textId="58BBCA6E" w:rsidR="000D6868" w:rsidRPr="000D6868" w:rsidRDefault="000D6868" w:rsidP="000D6868">
            <w:r w:rsidRPr="000D6868">
              <w:t xml:space="preserve">Copas De Gomas Para Profilaxis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80E770" w14:textId="0B59EB3F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76BF" w14:textId="77777777" w:rsidR="000D6868" w:rsidRPr="00DE539C" w:rsidRDefault="000D6868" w:rsidP="000D6868"/>
        </w:tc>
        <w:tc>
          <w:tcPr>
            <w:tcW w:w="4961" w:type="dxa"/>
          </w:tcPr>
          <w:p w14:paraId="06476D09" w14:textId="77777777" w:rsidR="000D6868" w:rsidRPr="00DE539C" w:rsidRDefault="000D6868" w:rsidP="000D6868"/>
        </w:tc>
      </w:tr>
      <w:tr w:rsidR="000D6868" w:rsidRPr="006E45AC" w14:paraId="00727239" w14:textId="77777777" w:rsidTr="00B214BE">
        <w:tc>
          <w:tcPr>
            <w:tcW w:w="1101" w:type="dxa"/>
            <w:shd w:val="clear" w:color="auto" w:fill="auto"/>
            <w:vAlign w:val="center"/>
          </w:tcPr>
          <w:p w14:paraId="7F8E3998" w14:textId="29B7B889" w:rsidR="000D6868" w:rsidRPr="000D6868" w:rsidRDefault="000D6868" w:rsidP="000D6868">
            <w:r w:rsidRPr="000D6868">
              <w:t>2.25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E446ABE" w14:textId="0CC83823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1BFAB80" w14:textId="75BCDD64" w:rsidR="000D6868" w:rsidRPr="000D6868" w:rsidRDefault="000D6868" w:rsidP="000D6868">
            <w:r w:rsidRPr="000D6868">
              <w:t>Cubeta Aplicación De Flúor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233B58" w14:textId="13A29340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83E6" w14:textId="77777777" w:rsidR="000D6868" w:rsidRPr="00DE539C" w:rsidRDefault="000D6868" w:rsidP="000D6868"/>
        </w:tc>
        <w:tc>
          <w:tcPr>
            <w:tcW w:w="4961" w:type="dxa"/>
          </w:tcPr>
          <w:p w14:paraId="1ED8DBBC" w14:textId="77777777" w:rsidR="000D6868" w:rsidRPr="00DE539C" w:rsidRDefault="000D6868" w:rsidP="000D6868"/>
        </w:tc>
      </w:tr>
      <w:tr w:rsidR="000D6868" w:rsidRPr="006E45AC" w14:paraId="3106E1A9" w14:textId="77777777" w:rsidTr="00B214BE">
        <w:tc>
          <w:tcPr>
            <w:tcW w:w="1101" w:type="dxa"/>
            <w:shd w:val="clear" w:color="auto" w:fill="auto"/>
            <w:vAlign w:val="center"/>
          </w:tcPr>
          <w:p w14:paraId="4194ADA7" w14:textId="082F163F" w:rsidR="000D6868" w:rsidRPr="000D6868" w:rsidRDefault="000D6868" w:rsidP="000D6868">
            <w:r w:rsidRPr="000D6868">
              <w:t>2.26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FD6BB4E" w14:textId="781E562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BDC8A42" w14:textId="32ECB56B" w:rsidR="000D6868" w:rsidRPr="000D6868" w:rsidRDefault="000D6868" w:rsidP="000D6868">
            <w:r w:rsidRPr="000D6868">
              <w:t>Desinfectante Antibacterial En Spray (Odontológico Ic)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B0E79D" w14:textId="5EF7BD0A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1939" w14:textId="77777777" w:rsidR="000D6868" w:rsidRPr="00DE539C" w:rsidRDefault="000D6868" w:rsidP="000D6868"/>
        </w:tc>
        <w:tc>
          <w:tcPr>
            <w:tcW w:w="4961" w:type="dxa"/>
          </w:tcPr>
          <w:p w14:paraId="0A7E797A" w14:textId="77777777" w:rsidR="000D6868" w:rsidRPr="00DE539C" w:rsidRDefault="000D6868" w:rsidP="000D6868"/>
        </w:tc>
      </w:tr>
      <w:tr w:rsidR="000D6868" w:rsidRPr="006E45AC" w14:paraId="6213470A" w14:textId="77777777" w:rsidTr="00B214BE">
        <w:tc>
          <w:tcPr>
            <w:tcW w:w="1101" w:type="dxa"/>
            <w:shd w:val="clear" w:color="auto" w:fill="auto"/>
            <w:vAlign w:val="center"/>
          </w:tcPr>
          <w:p w14:paraId="700BEDE7" w14:textId="11752464" w:rsidR="000D6868" w:rsidRPr="000D6868" w:rsidRDefault="000D6868" w:rsidP="000D6868">
            <w:r w:rsidRPr="000D6868">
              <w:t>2.27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4B2AB22" w14:textId="3EDCF6C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55C06B4" w14:textId="463CEB8B" w:rsidR="000D6868" w:rsidRPr="000D6868" w:rsidRDefault="000D6868" w:rsidP="000D6868">
            <w:r w:rsidRPr="000D6868">
              <w:t>Dycal Brazil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79E894" w14:textId="611C0AB6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50A8" w14:textId="77777777" w:rsidR="000D6868" w:rsidRPr="00DE539C" w:rsidRDefault="000D6868" w:rsidP="000D6868"/>
        </w:tc>
        <w:tc>
          <w:tcPr>
            <w:tcW w:w="4961" w:type="dxa"/>
          </w:tcPr>
          <w:p w14:paraId="280EFD2C" w14:textId="77777777" w:rsidR="000D6868" w:rsidRPr="00DE539C" w:rsidRDefault="000D6868" w:rsidP="000D6868"/>
        </w:tc>
      </w:tr>
      <w:tr w:rsidR="000D6868" w:rsidRPr="006E45AC" w14:paraId="2AE36A04" w14:textId="77777777" w:rsidTr="000D6868">
        <w:tc>
          <w:tcPr>
            <w:tcW w:w="1101" w:type="dxa"/>
            <w:shd w:val="clear" w:color="auto" w:fill="auto"/>
            <w:vAlign w:val="center"/>
          </w:tcPr>
          <w:p w14:paraId="18994478" w14:textId="5693187A" w:rsidR="000D6868" w:rsidRPr="000D6868" w:rsidRDefault="000D6868" w:rsidP="000D6868">
            <w:r w:rsidRPr="000D6868">
              <w:lastRenderedPageBreak/>
              <w:t>2.28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AE47068" w14:textId="47F43BA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8B92431" w14:textId="64E4888B" w:rsidR="000D6868" w:rsidRPr="000D6868" w:rsidRDefault="000D6868" w:rsidP="000D6868">
            <w:r w:rsidRPr="000D6868">
              <w:t>Eyectores 1/100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AE408C" w14:textId="0BD3DF68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FF0C" w14:textId="77777777" w:rsidR="000D6868" w:rsidRPr="00DE539C" w:rsidRDefault="000D6868" w:rsidP="000D6868"/>
        </w:tc>
        <w:tc>
          <w:tcPr>
            <w:tcW w:w="4961" w:type="dxa"/>
          </w:tcPr>
          <w:p w14:paraId="5FBB2E13" w14:textId="77777777" w:rsidR="000D6868" w:rsidRPr="00DE539C" w:rsidRDefault="000D6868" w:rsidP="000D6868"/>
        </w:tc>
      </w:tr>
      <w:tr w:rsidR="000D6868" w:rsidRPr="006E45AC" w14:paraId="6236916C" w14:textId="77777777" w:rsidTr="00CF322B">
        <w:tc>
          <w:tcPr>
            <w:tcW w:w="1101" w:type="dxa"/>
            <w:shd w:val="clear" w:color="auto" w:fill="auto"/>
            <w:vAlign w:val="center"/>
          </w:tcPr>
          <w:p w14:paraId="7166F07E" w14:textId="641EDE81" w:rsidR="000D6868" w:rsidRPr="000D6868" w:rsidRDefault="000D6868" w:rsidP="000D6868">
            <w:r w:rsidRPr="000D6868">
              <w:t>2.29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5251833" w14:textId="7FA1A23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B1E0AE8" w14:textId="554E1C75" w:rsidR="000D6868" w:rsidRPr="000D6868" w:rsidRDefault="000D6868" w:rsidP="000D6868">
            <w:r w:rsidRPr="000D6868">
              <w:t>Espejo Con Mango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9550D4" w14:textId="5A2E52D9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BA18" w14:textId="77777777" w:rsidR="000D6868" w:rsidRPr="00DE539C" w:rsidRDefault="000D6868" w:rsidP="000D6868"/>
        </w:tc>
        <w:tc>
          <w:tcPr>
            <w:tcW w:w="4961" w:type="dxa"/>
          </w:tcPr>
          <w:p w14:paraId="26D205D5" w14:textId="77777777" w:rsidR="000D6868" w:rsidRPr="00DE539C" w:rsidRDefault="000D6868" w:rsidP="000D6868"/>
        </w:tc>
      </w:tr>
      <w:tr w:rsidR="000D6868" w:rsidRPr="006E45AC" w14:paraId="10DA8CED" w14:textId="77777777" w:rsidTr="00CF322B">
        <w:tc>
          <w:tcPr>
            <w:tcW w:w="1101" w:type="dxa"/>
            <w:shd w:val="clear" w:color="auto" w:fill="auto"/>
            <w:vAlign w:val="center"/>
          </w:tcPr>
          <w:p w14:paraId="6275BC4A" w14:textId="0F4AE112" w:rsidR="000D6868" w:rsidRPr="000D6868" w:rsidRDefault="000D6868" w:rsidP="000D6868">
            <w:r w:rsidRPr="000D6868">
              <w:t>2.30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9C55DD7" w14:textId="76D9711F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3ADDDB9" w14:textId="5F737B28" w:rsidR="000D6868" w:rsidRPr="000D6868" w:rsidRDefault="000D6868" w:rsidP="000D6868">
            <w:r w:rsidRPr="000D6868">
              <w:t>Eugenol (Frasco)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1FA2CD" w14:textId="3E2D4645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6CD7" w14:textId="77777777" w:rsidR="000D6868" w:rsidRPr="00DE539C" w:rsidRDefault="000D6868" w:rsidP="000D6868"/>
        </w:tc>
        <w:tc>
          <w:tcPr>
            <w:tcW w:w="4961" w:type="dxa"/>
          </w:tcPr>
          <w:p w14:paraId="031D29D5" w14:textId="77777777" w:rsidR="000D6868" w:rsidRPr="00DE539C" w:rsidRDefault="000D6868" w:rsidP="000D6868"/>
        </w:tc>
      </w:tr>
      <w:tr w:rsidR="000D6868" w:rsidRPr="006E45AC" w14:paraId="78188B57" w14:textId="77777777" w:rsidTr="00CF322B">
        <w:tc>
          <w:tcPr>
            <w:tcW w:w="1101" w:type="dxa"/>
            <w:shd w:val="clear" w:color="auto" w:fill="auto"/>
            <w:vAlign w:val="center"/>
          </w:tcPr>
          <w:p w14:paraId="2B5D0A96" w14:textId="46A919B9" w:rsidR="000D6868" w:rsidRPr="000D6868" w:rsidRDefault="000D6868" w:rsidP="000D6868">
            <w:r w:rsidRPr="000D6868">
              <w:t>2.31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B6BE699" w14:textId="0ED59B6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57A47B5" w14:textId="4331A892" w:rsidR="000D6868" w:rsidRPr="000D6868" w:rsidRDefault="000D6868" w:rsidP="000D6868">
            <w:r w:rsidRPr="000D6868">
              <w:t>flúor Tópico 16oz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1DD993" w14:textId="69ED8D12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0A8AE" w14:textId="77777777" w:rsidR="000D6868" w:rsidRPr="00DE539C" w:rsidRDefault="000D6868" w:rsidP="000D6868"/>
        </w:tc>
        <w:tc>
          <w:tcPr>
            <w:tcW w:w="4961" w:type="dxa"/>
          </w:tcPr>
          <w:p w14:paraId="00C3F19C" w14:textId="77777777" w:rsidR="000D6868" w:rsidRPr="00DE539C" w:rsidRDefault="000D6868" w:rsidP="000D6868"/>
        </w:tc>
      </w:tr>
      <w:tr w:rsidR="000D6868" w:rsidRPr="006E45AC" w14:paraId="79C91166" w14:textId="77777777" w:rsidTr="00CF322B">
        <w:tc>
          <w:tcPr>
            <w:tcW w:w="1101" w:type="dxa"/>
            <w:shd w:val="clear" w:color="auto" w:fill="auto"/>
            <w:vAlign w:val="center"/>
          </w:tcPr>
          <w:p w14:paraId="60A6861C" w14:textId="604CB229" w:rsidR="000D6868" w:rsidRPr="000D6868" w:rsidRDefault="000D6868" w:rsidP="000D6868">
            <w:r w:rsidRPr="000D6868">
              <w:t>2.32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F73CF23" w14:textId="33B6F8D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8DE724B" w14:textId="5994C054" w:rsidR="000D6868" w:rsidRPr="000D6868" w:rsidRDefault="000D6868" w:rsidP="000D6868">
            <w:r w:rsidRPr="000D6868">
              <w:t>Fresa De Pulido De Resina Dorada (Larga)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D37566" w14:textId="5949DABB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B8ED8" w14:textId="77777777" w:rsidR="000D6868" w:rsidRPr="00DE539C" w:rsidRDefault="000D6868" w:rsidP="000D6868"/>
        </w:tc>
        <w:tc>
          <w:tcPr>
            <w:tcW w:w="4961" w:type="dxa"/>
          </w:tcPr>
          <w:p w14:paraId="04B39E35" w14:textId="77777777" w:rsidR="000D6868" w:rsidRPr="00DE539C" w:rsidRDefault="000D6868" w:rsidP="000D6868"/>
        </w:tc>
      </w:tr>
      <w:tr w:rsidR="000D6868" w:rsidRPr="006E45AC" w14:paraId="2AD6E607" w14:textId="77777777" w:rsidTr="00CF322B">
        <w:tc>
          <w:tcPr>
            <w:tcW w:w="1101" w:type="dxa"/>
            <w:shd w:val="clear" w:color="auto" w:fill="auto"/>
            <w:vAlign w:val="center"/>
          </w:tcPr>
          <w:p w14:paraId="31AD6517" w14:textId="795BB492" w:rsidR="000D6868" w:rsidRPr="000D6868" w:rsidRDefault="000D6868" w:rsidP="000D6868">
            <w:r w:rsidRPr="000D6868">
              <w:t>2.33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40BF566" w14:textId="0D7400D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9D24649" w14:textId="56DBC143" w:rsidR="000D6868" w:rsidRPr="000D6868" w:rsidRDefault="000D6868" w:rsidP="000D6868">
            <w:r w:rsidRPr="000D6868">
              <w:t>Fresa Redonda 1012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DF3E80" w14:textId="0159270E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A87D" w14:textId="77777777" w:rsidR="000D6868" w:rsidRPr="00DE539C" w:rsidRDefault="000D6868" w:rsidP="000D6868"/>
        </w:tc>
        <w:tc>
          <w:tcPr>
            <w:tcW w:w="4961" w:type="dxa"/>
          </w:tcPr>
          <w:p w14:paraId="5EE5A424" w14:textId="77777777" w:rsidR="000D6868" w:rsidRPr="00DE539C" w:rsidRDefault="000D6868" w:rsidP="000D6868"/>
        </w:tc>
      </w:tr>
      <w:tr w:rsidR="000D6868" w:rsidRPr="006E45AC" w14:paraId="05C61F06" w14:textId="77777777" w:rsidTr="00CF322B">
        <w:tc>
          <w:tcPr>
            <w:tcW w:w="1101" w:type="dxa"/>
            <w:shd w:val="clear" w:color="auto" w:fill="auto"/>
            <w:vAlign w:val="center"/>
          </w:tcPr>
          <w:p w14:paraId="11435211" w14:textId="4E2B3189" w:rsidR="000D6868" w:rsidRPr="000D6868" w:rsidRDefault="000D6868" w:rsidP="000D6868">
            <w:r w:rsidRPr="000D6868">
              <w:t>2.34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EB02081" w14:textId="36519B5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5DBD5E6" w14:textId="7B8C98A4" w:rsidR="000D6868" w:rsidRPr="000D6868" w:rsidRDefault="000D6868" w:rsidP="000D6868">
            <w:r w:rsidRPr="000D6868">
              <w:t>Fresa Redonda 1014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A994A5" w14:textId="543C05DF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71B4" w14:textId="77777777" w:rsidR="000D6868" w:rsidRPr="00DE539C" w:rsidRDefault="000D6868" w:rsidP="000D6868"/>
        </w:tc>
        <w:tc>
          <w:tcPr>
            <w:tcW w:w="4961" w:type="dxa"/>
          </w:tcPr>
          <w:p w14:paraId="57EEF8A8" w14:textId="77777777" w:rsidR="000D6868" w:rsidRPr="00DE539C" w:rsidRDefault="000D6868" w:rsidP="000D6868"/>
        </w:tc>
      </w:tr>
      <w:tr w:rsidR="000D6868" w:rsidRPr="006E45AC" w14:paraId="3356E08C" w14:textId="77777777" w:rsidTr="00CF322B">
        <w:tc>
          <w:tcPr>
            <w:tcW w:w="1101" w:type="dxa"/>
            <w:shd w:val="clear" w:color="auto" w:fill="auto"/>
            <w:vAlign w:val="center"/>
          </w:tcPr>
          <w:p w14:paraId="1CA0E26D" w14:textId="6A182F35" w:rsidR="000D6868" w:rsidRPr="000D6868" w:rsidRDefault="000D6868" w:rsidP="000D6868">
            <w:r w:rsidRPr="000D6868">
              <w:t>2.35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31B40BE" w14:textId="73C2156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78FAE5D" w14:textId="15816AEE" w:rsidR="000D6868" w:rsidRPr="000D6868" w:rsidRDefault="000D6868" w:rsidP="000D6868">
            <w:r w:rsidRPr="000D6868">
              <w:t>Fresa Tipo Shofu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20EA7E" w14:textId="1DBA2849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D344" w14:textId="77777777" w:rsidR="000D6868" w:rsidRPr="00DE539C" w:rsidRDefault="000D6868" w:rsidP="000D6868"/>
        </w:tc>
        <w:tc>
          <w:tcPr>
            <w:tcW w:w="4961" w:type="dxa"/>
          </w:tcPr>
          <w:p w14:paraId="6945BC54" w14:textId="77777777" w:rsidR="000D6868" w:rsidRPr="00DE539C" w:rsidRDefault="000D6868" w:rsidP="000D6868"/>
        </w:tc>
      </w:tr>
      <w:tr w:rsidR="000D6868" w:rsidRPr="006E45AC" w14:paraId="3340F7BB" w14:textId="77777777" w:rsidTr="00CF322B">
        <w:tc>
          <w:tcPr>
            <w:tcW w:w="1101" w:type="dxa"/>
            <w:shd w:val="clear" w:color="auto" w:fill="auto"/>
            <w:vAlign w:val="center"/>
          </w:tcPr>
          <w:p w14:paraId="26F12245" w14:textId="3CD7E74F" w:rsidR="000D6868" w:rsidRPr="000D6868" w:rsidRDefault="000D6868" w:rsidP="000D6868">
            <w:r w:rsidRPr="000D6868">
              <w:t>2.36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BBC6884" w14:textId="77BBE95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56025350" w14:textId="2A28F210" w:rsidR="000D6868" w:rsidRPr="000D6868" w:rsidRDefault="000D6868" w:rsidP="000D6868">
            <w:r w:rsidRPr="000D6868">
              <w:t>Gel Anti-Bacterial Para Manos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430938" w14:textId="09A84985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6510" w14:textId="77777777" w:rsidR="000D6868" w:rsidRPr="00DE539C" w:rsidRDefault="000D6868" w:rsidP="000D6868"/>
        </w:tc>
        <w:tc>
          <w:tcPr>
            <w:tcW w:w="4961" w:type="dxa"/>
          </w:tcPr>
          <w:p w14:paraId="3FC2E7BC" w14:textId="77777777" w:rsidR="000D6868" w:rsidRPr="00DE539C" w:rsidRDefault="000D6868" w:rsidP="000D6868"/>
        </w:tc>
      </w:tr>
      <w:tr w:rsidR="000D6868" w:rsidRPr="006E45AC" w14:paraId="12913383" w14:textId="77777777" w:rsidTr="00CF322B">
        <w:tc>
          <w:tcPr>
            <w:tcW w:w="1101" w:type="dxa"/>
            <w:shd w:val="clear" w:color="auto" w:fill="auto"/>
            <w:vAlign w:val="center"/>
          </w:tcPr>
          <w:p w14:paraId="5E6C9201" w14:textId="41D1A07C" w:rsidR="000D6868" w:rsidRPr="000D6868" w:rsidRDefault="000D6868" w:rsidP="000D6868">
            <w:r w:rsidRPr="000D6868">
              <w:t>2.37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62A1EBD" w14:textId="7EF4394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8E9DB21" w14:textId="229E57C4" w:rsidR="000D6868" w:rsidRPr="000D6868" w:rsidRDefault="000D6868" w:rsidP="000D6868">
            <w:r w:rsidRPr="000D6868">
              <w:t>Gasa 2 X 2/4 Pulg. No Esterilizada 200/1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8849BE" w14:textId="1819345B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E62D" w14:textId="77777777" w:rsidR="000D6868" w:rsidRPr="00DE539C" w:rsidRDefault="000D6868" w:rsidP="000D6868"/>
        </w:tc>
        <w:tc>
          <w:tcPr>
            <w:tcW w:w="4961" w:type="dxa"/>
          </w:tcPr>
          <w:p w14:paraId="6B681241" w14:textId="77777777" w:rsidR="000D6868" w:rsidRPr="00DE539C" w:rsidRDefault="000D6868" w:rsidP="000D6868"/>
        </w:tc>
      </w:tr>
      <w:tr w:rsidR="000D6868" w:rsidRPr="006E45AC" w14:paraId="20EC828B" w14:textId="77777777" w:rsidTr="00CF322B">
        <w:tc>
          <w:tcPr>
            <w:tcW w:w="1101" w:type="dxa"/>
            <w:shd w:val="clear" w:color="auto" w:fill="auto"/>
            <w:vAlign w:val="center"/>
          </w:tcPr>
          <w:p w14:paraId="6771F1A5" w14:textId="22068645" w:rsidR="000D6868" w:rsidRPr="000D6868" w:rsidRDefault="000D6868" w:rsidP="000D6868">
            <w:r w:rsidRPr="000D6868">
              <w:t>2.38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950249B" w14:textId="7A461DF3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29903BC" w14:textId="71C70DCC" w:rsidR="000D6868" w:rsidRPr="000D6868" w:rsidRDefault="000D6868" w:rsidP="000D6868">
            <w:r w:rsidRPr="000D6868">
              <w:t>Gorro Azul De Cirugía 100/1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310A54" w14:textId="19FA5403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619D8" w14:textId="77777777" w:rsidR="000D6868" w:rsidRPr="00DE539C" w:rsidRDefault="000D6868" w:rsidP="000D6868"/>
        </w:tc>
        <w:tc>
          <w:tcPr>
            <w:tcW w:w="4961" w:type="dxa"/>
          </w:tcPr>
          <w:p w14:paraId="16FA71CD" w14:textId="77777777" w:rsidR="000D6868" w:rsidRPr="00DE539C" w:rsidRDefault="000D6868" w:rsidP="000D6868"/>
        </w:tc>
      </w:tr>
      <w:tr w:rsidR="000D6868" w:rsidRPr="006E45AC" w14:paraId="6145F663" w14:textId="77777777" w:rsidTr="00CF322B">
        <w:tc>
          <w:tcPr>
            <w:tcW w:w="1101" w:type="dxa"/>
            <w:shd w:val="clear" w:color="auto" w:fill="auto"/>
            <w:vAlign w:val="center"/>
          </w:tcPr>
          <w:p w14:paraId="2C58C366" w14:textId="6F59DB02" w:rsidR="000D6868" w:rsidRPr="000D6868" w:rsidRDefault="000D6868" w:rsidP="000D6868">
            <w:r w:rsidRPr="000D6868">
              <w:t>2.39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44CDCAB" w14:textId="6EF7E64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3BA8A4C" w14:textId="13E48C11" w:rsidR="000D6868" w:rsidRPr="000D6868" w:rsidRDefault="000D6868" w:rsidP="000D6868">
            <w:r w:rsidRPr="000D6868">
              <w:t>Grabado Acido 37% Phosphoric 12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588151" w14:textId="3375BF79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5D612" w14:textId="77777777" w:rsidR="000D6868" w:rsidRPr="00DE539C" w:rsidRDefault="000D6868" w:rsidP="000D6868"/>
        </w:tc>
        <w:tc>
          <w:tcPr>
            <w:tcW w:w="4961" w:type="dxa"/>
          </w:tcPr>
          <w:p w14:paraId="09D23B9F" w14:textId="77777777" w:rsidR="000D6868" w:rsidRPr="00DE539C" w:rsidRDefault="000D6868" w:rsidP="000D6868"/>
        </w:tc>
      </w:tr>
      <w:tr w:rsidR="000D6868" w:rsidRPr="006E45AC" w14:paraId="65498D41" w14:textId="77777777" w:rsidTr="00CF322B">
        <w:tc>
          <w:tcPr>
            <w:tcW w:w="1101" w:type="dxa"/>
            <w:shd w:val="clear" w:color="auto" w:fill="auto"/>
            <w:vAlign w:val="center"/>
          </w:tcPr>
          <w:p w14:paraId="540A1393" w14:textId="6533C2AD" w:rsidR="000D6868" w:rsidRPr="000D6868" w:rsidRDefault="000D6868" w:rsidP="000D6868">
            <w:r w:rsidRPr="000D6868">
              <w:t>2.40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9DBF8D" w14:textId="374A9E3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BCA5333" w14:textId="686DC5DD" w:rsidR="000D6868" w:rsidRPr="000D6868" w:rsidRDefault="000D6868" w:rsidP="000D6868">
            <w:r w:rsidRPr="000D6868">
              <w:t>Guantes 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BE6903C" w14:textId="473F4A44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3D4B" w14:textId="77777777" w:rsidR="000D6868" w:rsidRPr="00DE539C" w:rsidRDefault="000D6868" w:rsidP="000D6868"/>
        </w:tc>
        <w:tc>
          <w:tcPr>
            <w:tcW w:w="4961" w:type="dxa"/>
          </w:tcPr>
          <w:p w14:paraId="03942484" w14:textId="77777777" w:rsidR="000D6868" w:rsidRPr="00DE539C" w:rsidRDefault="000D6868" w:rsidP="000D6868"/>
        </w:tc>
      </w:tr>
      <w:tr w:rsidR="000D6868" w:rsidRPr="006E45AC" w14:paraId="30754CA9" w14:textId="77777777" w:rsidTr="00CF322B">
        <w:tc>
          <w:tcPr>
            <w:tcW w:w="1101" w:type="dxa"/>
            <w:shd w:val="clear" w:color="auto" w:fill="auto"/>
            <w:vAlign w:val="center"/>
          </w:tcPr>
          <w:p w14:paraId="51BCE462" w14:textId="0DC056DE" w:rsidR="000D6868" w:rsidRPr="000D6868" w:rsidRDefault="000D6868" w:rsidP="000D6868">
            <w:r w:rsidRPr="000D6868">
              <w:t>2.41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6926169" w14:textId="44A39AA3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8AFE2DE" w14:textId="4C1489CF" w:rsidR="000D6868" w:rsidRPr="000D6868" w:rsidRDefault="000D6868" w:rsidP="000D6868">
            <w:r w:rsidRPr="000D6868">
              <w:t>Guantes Médicos Estériles 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9F43CE" w14:textId="6210ED37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F18D" w14:textId="77777777" w:rsidR="000D6868" w:rsidRPr="00DE539C" w:rsidRDefault="000D6868" w:rsidP="000D6868"/>
        </w:tc>
        <w:tc>
          <w:tcPr>
            <w:tcW w:w="4961" w:type="dxa"/>
          </w:tcPr>
          <w:p w14:paraId="0F57A583" w14:textId="77777777" w:rsidR="000D6868" w:rsidRPr="00DE539C" w:rsidRDefault="000D6868" w:rsidP="000D6868"/>
        </w:tc>
      </w:tr>
      <w:tr w:rsidR="000D6868" w:rsidRPr="006E45AC" w14:paraId="13119D09" w14:textId="77777777" w:rsidTr="00CF322B">
        <w:tc>
          <w:tcPr>
            <w:tcW w:w="1101" w:type="dxa"/>
            <w:shd w:val="clear" w:color="auto" w:fill="auto"/>
            <w:vAlign w:val="center"/>
          </w:tcPr>
          <w:p w14:paraId="1F0AC078" w14:textId="26D14B55" w:rsidR="000D6868" w:rsidRPr="000D6868" w:rsidRDefault="000D6868" w:rsidP="000D6868">
            <w:r w:rsidRPr="000D6868">
              <w:t>2.42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A868399" w14:textId="53703B13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57373C7" w14:textId="74568C2A" w:rsidR="000D6868" w:rsidRPr="000D6868" w:rsidRDefault="000D6868" w:rsidP="000D6868">
            <w:r w:rsidRPr="000D6868">
              <w:t>Guantes 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2D620D" w14:textId="3E694101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4E83" w14:textId="77777777" w:rsidR="000D6868" w:rsidRPr="00DE539C" w:rsidRDefault="000D6868" w:rsidP="000D6868"/>
        </w:tc>
        <w:tc>
          <w:tcPr>
            <w:tcW w:w="4961" w:type="dxa"/>
          </w:tcPr>
          <w:p w14:paraId="722BBD7F" w14:textId="77777777" w:rsidR="000D6868" w:rsidRPr="00DE539C" w:rsidRDefault="000D6868" w:rsidP="000D6868"/>
        </w:tc>
      </w:tr>
      <w:tr w:rsidR="000D6868" w:rsidRPr="006E45AC" w14:paraId="05058489" w14:textId="77777777" w:rsidTr="00CF322B">
        <w:tc>
          <w:tcPr>
            <w:tcW w:w="1101" w:type="dxa"/>
            <w:shd w:val="clear" w:color="auto" w:fill="auto"/>
            <w:vAlign w:val="center"/>
          </w:tcPr>
          <w:p w14:paraId="25C22B54" w14:textId="4643B6B3" w:rsidR="000D6868" w:rsidRPr="000D6868" w:rsidRDefault="000D6868" w:rsidP="000D6868">
            <w:r w:rsidRPr="000D6868">
              <w:t>2.43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504ECD1" w14:textId="13973C45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8FDC359" w14:textId="21D9D8A7" w:rsidR="000D6868" w:rsidRPr="000D6868" w:rsidRDefault="000D6868" w:rsidP="000D6868">
            <w:r w:rsidRPr="000D6868">
              <w:t>Guantes Médicos Estériles 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A3C1ABA" w14:textId="66EF9E06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32E6" w14:textId="77777777" w:rsidR="000D6868" w:rsidRPr="00DE539C" w:rsidRDefault="000D6868" w:rsidP="000D6868"/>
        </w:tc>
        <w:tc>
          <w:tcPr>
            <w:tcW w:w="4961" w:type="dxa"/>
          </w:tcPr>
          <w:p w14:paraId="13DF9FE3" w14:textId="77777777" w:rsidR="000D6868" w:rsidRPr="00DE539C" w:rsidRDefault="000D6868" w:rsidP="000D6868"/>
        </w:tc>
      </w:tr>
      <w:tr w:rsidR="000D6868" w:rsidRPr="006E45AC" w14:paraId="7BF0825F" w14:textId="77777777" w:rsidTr="00CF322B">
        <w:tc>
          <w:tcPr>
            <w:tcW w:w="1101" w:type="dxa"/>
            <w:shd w:val="clear" w:color="auto" w:fill="auto"/>
            <w:vAlign w:val="center"/>
          </w:tcPr>
          <w:p w14:paraId="3FBA30AB" w14:textId="2EC4BB0F" w:rsidR="000D6868" w:rsidRPr="000D6868" w:rsidRDefault="000D6868" w:rsidP="000D6868">
            <w:r w:rsidRPr="000D6868">
              <w:t>2.44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4E9F319" w14:textId="2BEFD9E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E200442" w14:textId="55FE0E5D" w:rsidR="000D6868" w:rsidRPr="000D6868" w:rsidRDefault="000D6868" w:rsidP="000D6868">
            <w:r w:rsidRPr="000D6868">
              <w:t>Guantes Médicos Estériles 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D5053AF" w14:textId="118E4425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73637" w14:textId="77777777" w:rsidR="000D6868" w:rsidRPr="00DE539C" w:rsidRDefault="000D6868" w:rsidP="000D6868"/>
        </w:tc>
        <w:tc>
          <w:tcPr>
            <w:tcW w:w="4961" w:type="dxa"/>
          </w:tcPr>
          <w:p w14:paraId="12D7CD6D" w14:textId="77777777" w:rsidR="000D6868" w:rsidRPr="00DE539C" w:rsidRDefault="000D6868" w:rsidP="000D6868"/>
        </w:tc>
      </w:tr>
      <w:tr w:rsidR="000D6868" w:rsidRPr="006E45AC" w14:paraId="0E59EF79" w14:textId="77777777" w:rsidTr="00CF322B">
        <w:tc>
          <w:tcPr>
            <w:tcW w:w="1101" w:type="dxa"/>
            <w:shd w:val="clear" w:color="auto" w:fill="auto"/>
            <w:vAlign w:val="center"/>
          </w:tcPr>
          <w:p w14:paraId="54C6640E" w14:textId="4C48F39C" w:rsidR="000D6868" w:rsidRPr="000D6868" w:rsidRDefault="000D6868" w:rsidP="000D6868">
            <w:r w:rsidRPr="000D6868">
              <w:t>2.45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9F95C81" w14:textId="2B87BE5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E5E9E86" w14:textId="1BE03BA6" w:rsidR="000D6868" w:rsidRPr="000D6868" w:rsidRDefault="000D6868" w:rsidP="000D6868">
            <w:r w:rsidRPr="000D6868">
              <w:t>Guantes 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F45678" w14:textId="19D8EB80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00A1" w14:textId="77777777" w:rsidR="000D6868" w:rsidRPr="00DE539C" w:rsidRDefault="000D6868" w:rsidP="000D6868"/>
        </w:tc>
        <w:tc>
          <w:tcPr>
            <w:tcW w:w="4961" w:type="dxa"/>
          </w:tcPr>
          <w:p w14:paraId="6172DB75" w14:textId="77777777" w:rsidR="000D6868" w:rsidRPr="00DE539C" w:rsidRDefault="000D6868" w:rsidP="000D6868"/>
        </w:tc>
      </w:tr>
      <w:tr w:rsidR="000D6868" w:rsidRPr="006E45AC" w14:paraId="38461E6B" w14:textId="77777777" w:rsidTr="00CF322B">
        <w:tc>
          <w:tcPr>
            <w:tcW w:w="1101" w:type="dxa"/>
            <w:shd w:val="clear" w:color="auto" w:fill="auto"/>
            <w:vAlign w:val="center"/>
          </w:tcPr>
          <w:p w14:paraId="2B44B1E0" w14:textId="25B67440" w:rsidR="000D6868" w:rsidRPr="000D6868" w:rsidRDefault="000D6868" w:rsidP="000D6868">
            <w:r w:rsidRPr="000D6868">
              <w:t>2.46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568ABB4" w14:textId="119E3C1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B8FDD41" w14:textId="41A23558" w:rsidR="000D6868" w:rsidRPr="000D6868" w:rsidRDefault="000D6868" w:rsidP="000D6868">
            <w:r w:rsidRPr="000D6868">
              <w:t>Hemostático En Esponja 50/1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27B750" w14:textId="31CF5FD9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7AD1" w14:textId="77777777" w:rsidR="000D6868" w:rsidRPr="00DE539C" w:rsidRDefault="000D6868" w:rsidP="000D6868"/>
        </w:tc>
        <w:tc>
          <w:tcPr>
            <w:tcW w:w="4961" w:type="dxa"/>
          </w:tcPr>
          <w:p w14:paraId="2464560E" w14:textId="77777777" w:rsidR="000D6868" w:rsidRPr="00DE539C" w:rsidRDefault="000D6868" w:rsidP="000D6868"/>
        </w:tc>
      </w:tr>
      <w:tr w:rsidR="000D6868" w:rsidRPr="006E45AC" w14:paraId="52A34DDC" w14:textId="77777777" w:rsidTr="000D6868">
        <w:tc>
          <w:tcPr>
            <w:tcW w:w="1101" w:type="dxa"/>
            <w:shd w:val="clear" w:color="auto" w:fill="auto"/>
            <w:vAlign w:val="center"/>
          </w:tcPr>
          <w:p w14:paraId="5EBEC536" w14:textId="63968727" w:rsidR="000D6868" w:rsidRPr="000D6868" w:rsidRDefault="000D6868" w:rsidP="000D6868">
            <w:r w:rsidRPr="000D6868">
              <w:t>2.47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7A09899" w14:textId="7E741D7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70AFDFF" w14:textId="47B08070" w:rsidR="000D6868" w:rsidRPr="000D6868" w:rsidRDefault="000D6868" w:rsidP="000D6868">
            <w:r w:rsidRPr="000D6868">
              <w:t>Hidróxido De Calcio Usa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BF065E" w14:textId="7B9CD335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F8C0" w14:textId="77777777" w:rsidR="000D6868" w:rsidRPr="00DE539C" w:rsidRDefault="000D6868" w:rsidP="000D6868"/>
        </w:tc>
        <w:tc>
          <w:tcPr>
            <w:tcW w:w="4961" w:type="dxa"/>
          </w:tcPr>
          <w:p w14:paraId="284AA4DC" w14:textId="77777777" w:rsidR="000D6868" w:rsidRPr="00DE539C" w:rsidRDefault="000D6868" w:rsidP="000D6868"/>
        </w:tc>
      </w:tr>
      <w:tr w:rsidR="000D6868" w:rsidRPr="006E45AC" w14:paraId="7F8DD086" w14:textId="77777777" w:rsidTr="000D6868">
        <w:tc>
          <w:tcPr>
            <w:tcW w:w="1101" w:type="dxa"/>
            <w:shd w:val="clear" w:color="auto" w:fill="auto"/>
            <w:vAlign w:val="center"/>
          </w:tcPr>
          <w:p w14:paraId="24CF34B4" w14:textId="20CBBD16" w:rsidR="000D6868" w:rsidRPr="000D6868" w:rsidRDefault="000D6868" w:rsidP="000D6868">
            <w:r w:rsidRPr="000D6868">
              <w:t>2.48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C25B4E8" w14:textId="479A3EC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D9A081E" w14:textId="549662FB" w:rsidR="000D6868" w:rsidRPr="000D6868" w:rsidRDefault="000D6868" w:rsidP="000D6868">
            <w:r w:rsidRPr="000D6868">
              <w:t>Hyaminol Solución Desinfectante 16 Oz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9362696" w14:textId="4A5F8E1E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33177" w14:textId="77777777" w:rsidR="000D6868" w:rsidRPr="00DE539C" w:rsidRDefault="000D6868" w:rsidP="000D6868"/>
        </w:tc>
        <w:tc>
          <w:tcPr>
            <w:tcW w:w="4961" w:type="dxa"/>
          </w:tcPr>
          <w:p w14:paraId="273D8E6E" w14:textId="77777777" w:rsidR="000D6868" w:rsidRPr="00DE539C" w:rsidRDefault="000D6868" w:rsidP="000D6868"/>
        </w:tc>
      </w:tr>
      <w:tr w:rsidR="000D6868" w:rsidRPr="006E45AC" w14:paraId="1189192E" w14:textId="77777777" w:rsidTr="000D6868">
        <w:tc>
          <w:tcPr>
            <w:tcW w:w="1101" w:type="dxa"/>
            <w:shd w:val="clear" w:color="auto" w:fill="auto"/>
            <w:vAlign w:val="center"/>
          </w:tcPr>
          <w:p w14:paraId="7E859837" w14:textId="4321A745" w:rsidR="000D6868" w:rsidRPr="000D6868" w:rsidRDefault="000D6868" w:rsidP="000D6868">
            <w:r w:rsidRPr="000D6868">
              <w:t>2.49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62D79C7" w14:textId="03676A7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9A5B49C" w14:textId="334F8718" w:rsidR="000D6868" w:rsidRPr="000D6868" w:rsidRDefault="000D6868" w:rsidP="000D6868">
            <w:r w:rsidRPr="000D6868">
              <w:t>Jeringa Porta Carpule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EC566" w14:textId="4EDBE419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7B64C" w14:textId="77777777" w:rsidR="000D6868" w:rsidRPr="00DE539C" w:rsidRDefault="000D6868" w:rsidP="000D6868"/>
        </w:tc>
        <w:tc>
          <w:tcPr>
            <w:tcW w:w="4961" w:type="dxa"/>
          </w:tcPr>
          <w:p w14:paraId="5CD925B9" w14:textId="77777777" w:rsidR="000D6868" w:rsidRPr="00DE539C" w:rsidRDefault="000D6868" w:rsidP="000D6868"/>
        </w:tc>
      </w:tr>
      <w:tr w:rsidR="000D6868" w:rsidRPr="006E45AC" w14:paraId="02666D01" w14:textId="77777777" w:rsidTr="000D6868">
        <w:tc>
          <w:tcPr>
            <w:tcW w:w="1101" w:type="dxa"/>
            <w:shd w:val="clear" w:color="auto" w:fill="auto"/>
            <w:vAlign w:val="center"/>
          </w:tcPr>
          <w:p w14:paraId="5397C490" w14:textId="7D1AD755" w:rsidR="000D6868" w:rsidRPr="000D6868" w:rsidRDefault="000D6868" w:rsidP="000D6868">
            <w:r w:rsidRPr="000D6868">
              <w:t>2.50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5CB3C4" w14:textId="316CB2C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F690572" w14:textId="22C9F098" w:rsidR="000D6868" w:rsidRPr="000D6868" w:rsidRDefault="000D6868" w:rsidP="000D6868">
            <w:r w:rsidRPr="000D6868">
              <w:t>Juego De Dientes A25, A26, A136, A137, 2p Anterior (Superior E Inferior), 32l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02DCCD" w14:textId="64CA6CB2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D8C66" w14:textId="77777777" w:rsidR="000D6868" w:rsidRPr="00DE539C" w:rsidRDefault="000D6868" w:rsidP="000D6868"/>
        </w:tc>
        <w:tc>
          <w:tcPr>
            <w:tcW w:w="4961" w:type="dxa"/>
          </w:tcPr>
          <w:p w14:paraId="495FFC7F" w14:textId="77777777" w:rsidR="000D6868" w:rsidRPr="00DE539C" w:rsidRDefault="000D6868" w:rsidP="000D6868"/>
        </w:tc>
      </w:tr>
      <w:tr w:rsidR="000D6868" w:rsidRPr="006E45AC" w14:paraId="525DD732" w14:textId="77777777" w:rsidTr="000D6868">
        <w:tc>
          <w:tcPr>
            <w:tcW w:w="1101" w:type="dxa"/>
            <w:shd w:val="clear" w:color="auto" w:fill="auto"/>
            <w:vAlign w:val="center"/>
          </w:tcPr>
          <w:p w14:paraId="2E70832D" w14:textId="09C3CCD8" w:rsidR="000D6868" w:rsidRPr="000D6868" w:rsidRDefault="000D6868" w:rsidP="000D6868">
            <w:r w:rsidRPr="000D6868">
              <w:t>2.51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D651797" w14:textId="3213115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A46B5DA" w14:textId="3FF828DA" w:rsidR="000D6868" w:rsidRPr="000D6868" w:rsidRDefault="000D6868" w:rsidP="000D6868">
            <w:r w:rsidRPr="000D6868">
              <w:t>Juego De Dientes A25, A26, 136g, 137, 2p,  Posterior (Superior E Inferior) 32 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BB364D" w14:textId="44B8CBCB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F41A" w14:textId="77777777" w:rsidR="000D6868" w:rsidRPr="00DE539C" w:rsidRDefault="000D6868" w:rsidP="000D6868"/>
        </w:tc>
        <w:tc>
          <w:tcPr>
            <w:tcW w:w="4961" w:type="dxa"/>
          </w:tcPr>
          <w:p w14:paraId="308751E7" w14:textId="77777777" w:rsidR="000D6868" w:rsidRPr="00DE539C" w:rsidRDefault="000D6868" w:rsidP="000D6868"/>
        </w:tc>
      </w:tr>
      <w:tr w:rsidR="000D6868" w:rsidRPr="006E45AC" w14:paraId="76268C3C" w14:textId="77777777" w:rsidTr="000D6868">
        <w:tc>
          <w:tcPr>
            <w:tcW w:w="1101" w:type="dxa"/>
            <w:shd w:val="clear" w:color="auto" w:fill="auto"/>
            <w:vAlign w:val="center"/>
          </w:tcPr>
          <w:p w14:paraId="75156F8E" w14:textId="379642C7" w:rsidR="000D6868" w:rsidRPr="000D6868" w:rsidRDefault="000D6868" w:rsidP="000D6868">
            <w:r w:rsidRPr="000D6868">
              <w:t>2.52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26584FC" w14:textId="208D5EBF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BAB8EB1" w14:textId="3A372DFB" w:rsidR="000D6868" w:rsidRPr="000D6868" w:rsidRDefault="000D6868" w:rsidP="000D6868">
            <w:r w:rsidRPr="000D6868">
              <w:t>Kit De Resina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DD94B" w14:textId="006F1081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E68B" w14:textId="77777777" w:rsidR="000D6868" w:rsidRPr="00DE539C" w:rsidRDefault="000D6868" w:rsidP="000D6868"/>
        </w:tc>
        <w:tc>
          <w:tcPr>
            <w:tcW w:w="4961" w:type="dxa"/>
          </w:tcPr>
          <w:p w14:paraId="6BFA233B" w14:textId="77777777" w:rsidR="000D6868" w:rsidRPr="00DE539C" w:rsidRDefault="000D6868" w:rsidP="000D6868"/>
        </w:tc>
      </w:tr>
      <w:tr w:rsidR="000D6868" w:rsidRPr="006E45AC" w14:paraId="2D69FD31" w14:textId="77777777" w:rsidTr="000D6868">
        <w:tc>
          <w:tcPr>
            <w:tcW w:w="1101" w:type="dxa"/>
            <w:shd w:val="clear" w:color="auto" w:fill="auto"/>
            <w:vAlign w:val="center"/>
          </w:tcPr>
          <w:p w14:paraId="3FDED91A" w14:textId="1A8C8AA3" w:rsidR="000D6868" w:rsidRPr="000D6868" w:rsidRDefault="000D6868" w:rsidP="000D6868">
            <w:r w:rsidRPr="000D6868">
              <w:t>2.53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33B854C" w14:textId="6A788FF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D75A00E" w14:textId="2A95FB26" w:rsidR="000D6868" w:rsidRPr="000D6868" w:rsidRDefault="000D6868" w:rsidP="000D6868">
            <w:r w:rsidRPr="000D6868">
              <w:t>Liquido De Revelado Y Fijado Radiográfico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8A250F" w14:textId="3FD8CB9A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C808C" w14:textId="77777777" w:rsidR="000D6868" w:rsidRPr="00DE539C" w:rsidRDefault="000D6868" w:rsidP="000D6868"/>
        </w:tc>
        <w:tc>
          <w:tcPr>
            <w:tcW w:w="4961" w:type="dxa"/>
          </w:tcPr>
          <w:p w14:paraId="749C5B5D" w14:textId="77777777" w:rsidR="000D6868" w:rsidRPr="00DE539C" w:rsidRDefault="000D6868" w:rsidP="000D6868"/>
        </w:tc>
      </w:tr>
      <w:tr w:rsidR="000D6868" w:rsidRPr="006E45AC" w14:paraId="3E6EB529" w14:textId="77777777" w:rsidTr="000D6868">
        <w:tc>
          <w:tcPr>
            <w:tcW w:w="1101" w:type="dxa"/>
            <w:shd w:val="clear" w:color="auto" w:fill="auto"/>
            <w:vAlign w:val="center"/>
          </w:tcPr>
          <w:p w14:paraId="562304C2" w14:textId="1CAF477D" w:rsidR="000D6868" w:rsidRPr="000D6868" w:rsidRDefault="000D6868" w:rsidP="000D6868">
            <w:r w:rsidRPr="000D6868">
              <w:t>2.54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87A7D04" w14:textId="2E36E02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E1AC391" w14:textId="418C72D1" w:rsidR="000D6868" w:rsidRPr="000D6868" w:rsidRDefault="000D6868" w:rsidP="000D6868">
            <w:r w:rsidRPr="000D6868">
              <w:t>Ionómero De Base Cavitaria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CD6598" w14:textId="7B07A943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62D8" w14:textId="77777777" w:rsidR="000D6868" w:rsidRPr="00DE539C" w:rsidRDefault="000D6868" w:rsidP="000D6868"/>
        </w:tc>
        <w:tc>
          <w:tcPr>
            <w:tcW w:w="4961" w:type="dxa"/>
          </w:tcPr>
          <w:p w14:paraId="0E3FBE28" w14:textId="77777777" w:rsidR="000D6868" w:rsidRPr="00DE539C" w:rsidRDefault="000D6868" w:rsidP="000D6868"/>
        </w:tc>
      </w:tr>
      <w:tr w:rsidR="000D6868" w:rsidRPr="006E45AC" w14:paraId="527A387E" w14:textId="77777777" w:rsidTr="000D6868">
        <w:tc>
          <w:tcPr>
            <w:tcW w:w="1101" w:type="dxa"/>
            <w:shd w:val="clear" w:color="auto" w:fill="auto"/>
            <w:vAlign w:val="center"/>
          </w:tcPr>
          <w:p w14:paraId="3828BB50" w14:textId="0B5649B3" w:rsidR="000D6868" w:rsidRPr="000D6868" w:rsidRDefault="000D6868" w:rsidP="000D6868">
            <w:r w:rsidRPr="000D6868">
              <w:t>2.55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DA6C89A" w14:textId="0A4101B9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526A7BEF" w14:textId="0E3289C2" w:rsidR="000D6868" w:rsidRPr="000D6868" w:rsidRDefault="000D6868" w:rsidP="000D6868">
            <w:r w:rsidRPr="000D6868">
              <w:t>Ionómero Prebase Fotopolimerizable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215E4F" w14:textId="6FF55E3B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D869" w14:textId="77777777" w:rsidR="000D6868" w:rsidRPr="00DE539C" w:rsidRDefault="000D6868" w:rsidP="000D6868"/>
        </w:tc>
        <w:tc>
          <w:tcPr>
            <w:tcW w:w="4961" w:type="dxa"/>
          </w:tcPr>
          <w:p w14:paraId="261A1A93" w14:textId="77777777" w:rsidR="000D6868" w:rsidRPr="00DE539C" w:rsidRDefault="000D6868" w:rsidP="000D6868"/>
        </w:tc>
      </w:tr>
      <w:tr w:rsidR="000D6868" w:rsidRPr="006E45AC" w14:paraId="2F5FB80A" w14:textId="77777777" w:rsidTr="000D6868">
        <w:tc>
          <w:tcPr>
            <w:tcW w:w="1101" w:type="dxa"/>
            <w:shd w:val="clear" w:color="auto" w:fill="auto"/>
            <w:vAlign w:val="center"/>
          </w:tcPr>
          <w:p w14:paraId="35D6115E" w14:textId="08560FDA" w:rsidR="000D6868" w:rsidRPr="000D6868" w:rsidRDefault="000D6868" w:rsidP="000D6868">
            <w:r w:rsidRPr="000D6868">
              <w:t>2.56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0650396" w14:textId="7AEBBE5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E47736C" w14:textId="770D5F55" w:rsidR="000D6868" w:rsidRPr="000D6868" w:rsidRDefault="000D6868" w:rsidP="000D6868">
            <w:r w:rsidRPr="000D6868">
              <w:t>Ionómero Resina Con flúor Paq. 1/10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623DFA9" w14:textId="332CF70B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81FBF" w14:textId="77777777" w:rsidR="000D6868" w:rsidRPr="00DE539C" w:rsidRDefault="000D6868" w:rsidP="000D6868"/>
        </w:tc>
        <w:tc>
          <w:tcPr>
            <w:tcW w:w="4961" w:type="dxa"/>
          </w:tcPr>
          <w:p w14:paraId="0EF6DBEC" w14:textId="77777777" w:rsidR="000D6868" w:rsidRPr="00DE539C" w:rsidRDefault="000D6868" w:rsidP="000D6868"/>
        </w:tc>
      </w:tr>
      <w:tr w:rsidR="000D6868" w:rsidRPr="006E45AC" w14:paraId="3DB1C975" w14:textId="77777777" w:rsidTr="000D6868">
        <w:tc>
          <w:tcPr>
            <w:tcW w:w="1101" w:type="dxa"/>
            <w:shd w:val="clear" w:color="auto" w:fill="auto"/>
            <w:vAlign w:val="center"/>
          </w:tcPr>
          <w:p w14:paraId="0624202B" w14:textId="68AADE08" w:rsidR="000D6868" w:rsidRPr="000D6868" w:rsidRDefault="000D6868" w:rsidP="000D6868">
            <w:r w:rsidRPr="000D6868">
              <w:t>2.57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2F2BE81" w14:textId="40F303C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5832D23" w14:textId="728F99B1" w:rsidR="000D6868" w:rsidRPr="000D6868" w:rsidRDefault="000D6868" w:rsidP="000D6868">
            <w:r w:rsidRPr="000D6868">
              <w:t>Mascarilla Lisa Rectangular Azul 1x50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675C20" w14:textId="5F0E335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0B3E" w14:textId="77777777" w:rsidR="000D6868" w:rsidRPr="00DE539C" w:rsidRDefault="000D6868" w:rsidP="000D6868"/>
        </w:tc>
        <w:tc>
          <w:tcPr>
            <w:tcW w:w="4961" w:type="dxa"/>
          </w:tcPr>
          <w:p w14:paraId="262A3EA3" w14:textId="77777777" w:rsidR="000D6868" w:rsidRPr="00DE539C" w:rsidRDefault="000D6868" w:rsidP="000D6868"/>
        </w:tc>
      </w:tr>
      <w:tr w:rsidR="000D6868" w:rsidRPr="006E45AC" w14:paraId="68234F22" w14:textId="77777777" w:rsidTr="000D6868">
        <w:tc>
          <w:tcPr>
            <w:tcW w:w="1101" w:type="dxa"/>
            <w:shd w:val="clear" w:color="auto" w:fill="auto"/>
            <w:vAlign w:val="center"/>
          </w:tcPr>
          <w:p w14:paraId="688A69F7" w14:textId="7E14CFD0" w:rsidR="000D6868" w:rsidRPr="000D6868" w:rsidRDefault="000D6868" w:rsidP="000D6868">
            <w:r w:rsidRPr="000D6868">
              <w:t>2.58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10081E" w14:textId="45E4A4D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F142323" w14:textId="29BD5965" w:rsidR="000D6868" w:rsidRPr="000D6868" w:rsidRDefault="000D6868" w:rsidP="000D6868">
            <w:r w:rsidRPr="000D6868">
              <w:t>Microbrush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94F76A" w14:textId="3ED48259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8787" w14:textId="77777777" w:rsidR="000D6868" w:rsidRPr="00DE539C" w:rsidRDefault="000D6868" w:rsidP="000D6868"/>
        </w:tc>
        <w:tc>
          <w:tcPr>
            <w:tcW w:w="4961" w:type="dxa"/>
          </w:tcPr>
          <w:p w14:paraId="45304712" w14:textId="77777777" w:rsidR="000D6868" w:rsidRPr="00DE539C" w:rsidRDefault="000D6868" w:rsidP="000D6868"/>
        </w:tc>
      </w:tr>
      <w:tr w:rsidR="000D6868" w:rsidRPr="006E45AC" w14:paraId="4590F9D2" w14:textId="77777777" w:rsidTr="000D6868">
        <w:tc>
          <w:tcPr>
            <w:tcW w:w="1101" w:type="dxa"/>
            <w:shd w:val="clear" w:color="auto" w:fill="auto"/>
            <w:vAlign w:val="center"/>
          </w:tcPr>
          <w:p w14:paraId="2D9FC423" w14:textId="7F7568E0" w:rsidR="000D6868" w:rsidRPr="000D6868" w:rsidRDefault="000D6868" w:rsidP="000D6868">
            <w:r w:rsidRPr="000D6868">
              <w:t>2.59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534450F" w14:textId="6F957545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14A4231" w14:textId="211DBC44" w:rsidR="000D6868" w:rsidRPr="000D6868" w:rsidRDefault="000D6868" w:rsidP="000D6868">
            <w:r w:rsidRPr="000D6868">
              <w:t>Oxido De Zinc 2oz. (Lc)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8DA214D" w14:textId="79995FD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C5619" w14:textId="77777777" w:rsidR="000D6868" w:rsidRPr="00DE539C" w:rsidRDefault="000D6868" w:rsidP="000D6868"/>
        </w:tc>
        <w:tc>
          <w:tcPr>
            <w:tcW w:w="4961" w:type="dxa"/>
          </w:tcPr>
          <w:p w14:paraId="5CBFCFBA" w14:textId="77777777" w:rsidR="000D6868" w:rsidRPr="00DE539C" w:rsidRDefault="000D6868" w:rsidP="000D6868"/>
        </w:tc>
      </w:tr>
      <w:tr w:rsidR="000D6868" w:rsidRPr="006E45AC" w14:paraId="3AD37C38" w14:textId="77777777" w:rsidTr="000D6868">
        <w:tc>
          <w:tcPr>
            <w:tcW w:w="1101" w:type="dxa"/>
            <w:shd w:val="clear" w:color="auto" w:fill="auto"/>
            <w:vAlign w:val="center"/>
          </w:tcPr>
          <w:p w14:paraId="65CCD2AA" w14:textId="56456591" w:rsidR="000D6868" w:rsidRPr="000D6868" w:rsidRDefault="000D6868" w:rsidP="000D6868">
            <w:r w:rsidRPr="000D6868">
              <w:t>2.60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DBABABE" w14:textId="53C0C0B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F9AF5F1" w14:textId="5C6AF412" w:rsidR="000D6868" w:rsidRPr="000D6868" w:rsidRDefault="000D6868" w:rsidP="000D6868">
            <w:r w:rsidRPr="000D6868">
              <w:t>Papel Articular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DA268B" w14:textId="0BFE3D82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9669" w14:textId="77777777" w:rsidR="000D6868" w:rsidRPr="00DE539C" w:rsidRDefault="000D6868" w:rsidP="000D6868"/>
        </w:tc>
        <w:tc>
          <w:tcPr>
            <w:tcW w:w="4961" w:type="dxa"/>
          </w:tcPr>
          <w:p w14:paraId="336813FC" w14:textId="77777777" w:rsidR="000D6868" w:rsidRPr="00DE539C" w:rsidRDefault="000D6868" w:rsidP="000D6868"/>
        </w:tc>
      </w:tr>
      <w:tr w:rsidR="000D6868" w:rsidRPr="006E45AC" w14:paraId="0D4A05EE" w14:textId="77777777" w:rsidTr="000D6868">
        <w:tc>
          <w:tcPr>
            <w:tcW w:w="1101" w:type="dxa"/>
            <w:shd w:val="clear" w:color="auto" w:fill="auto"/>
            <w:vAlign w:val="center"/>
          </w:tcPr>
          <w:p w14:paraId="5E5149BB" w14:textId="3F563FD2" w:rsidR="000D6868" w:rsidRPr="000D6868" w:rsidRDefault="000D6868" w:rsidP="000D6868">
            <w:r w:rsidRPr="000D6868">
              <w:t>2.61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F867F85" w14:textId="24AF096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5D7036F" w14:textId="51041A61" w:rsidR="000D6868" w:rsidRPr="000D6868" w:rsidRDefault="000D6868" w:rsidP="000D6868">
            <w:r w:rsidRPr="000D6868">
              <w:t>Pasta Profiláctica Cherry 12oz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AB8560" w14:textId="338A5083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289BB9" w14:textId="77777777" w:rsidR="000D6868" w:rsidRPr="00DE539C" w:rsidRDefault="000D6868" w:rsidP="000D6868"/>
        </w:tc>
        <w:tc>
          <w:tcPr>
            <w:tcW w:w="4961" w:type="dxa"/>
          </w:tcPr>
          <w:p w14:paraId="77EAFF1D" w14:textId="77777777" w:rsidR="000D6868" w:rsidRPr="00DE539C" w:rsidRDefault="000D6868" w:rsidP="000D6868"/>
        </w:tc>
      </w:tr>
      <w:tr w:rsidR="000D6868" w:rsidRPr="006E45AC" w14:paraId="436E2D96" w14:textId="77777777" w:rsidTr="000D6868">
        <w:tc>
          <w:tcPr>
            <w:tcW w:w="1101" w:type="dxa"/>
            <w:shd w:val="clear" w:color="auto" w:fill="auto"/>
            <w:vAlign w:val="center"/>
          </w:tcPr>
          <w:p w14:paraId="6BD241D1" w14:textId="5DA59951" w:rsidR="000D6868" w:rsidRPr="000D6868" w:rsidRDefault="000D6868" w:rsidP="000D6868">
            <w:r w:rsidRPr="000D6868">
              <w:lastRenderedPageBreak/>
              <w:t>2.62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C33DE44" w14:textId="6CA7C18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CE2D3E8" w14:textId="5D6E4641" w:rsidR="000D6868" w:rsidRPr="000D6868" w:rsidRDefault="000D6868" w:rsidP="000D6868">
            <w:r w:rsidRPr="000D6868">
              <w:t>Piedra Pómez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E85933" w14:textId="6ADB347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E559" w14:textId="77777777" w:rsidR="000D6868" w:rsidRPr="00DE539C" w:rsidRDefault="000D6868" w:rsidP="000D6868"/>
        </w:tc>
        <w:tc>
          <w:tcPr>
            <w:tcW w:w="4961" w:type="dxa"/>
          </w:tcPr>
          <w:p w14:paraId="1A156FC9" w14:textId="77777777" w:rsidR="000D6868" w:rsidRPr="00DE539C" w:rsidRDefault="000D6868" w:rsidP="000D6868"/>
        </w:tc>
      </w:tr>
      <w:tr w:rsidR="000D6868" w:rsidRPr="006E45AC" w14:paraId="27493CE4" w14:textId="77777777" w:rsidTr="000D6868">
        <w:tc>
          <w:tcPr>
            <w:tcW w:w="1101" w:type="dxa"/>
            <w:shd w:val="clear" w:color="auto" w:fill="auto"/>
            <w:vAlign w:val="center"/>
          </w:tcPr>
          <w:p w14:paraId="74D7BCD7" w14:textId="34F794D0" w:rsidR="000D6868" w:rsidRPr="000D6868" w:rsidRDefault="000D6868" w:rsidP="000D6868">
            <w:r w:rsidRPr="000D6868">
              <w:t>2.63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3746CC9" w14:textId="7AB8BF9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47E050D" w14:textId="647CDF46" w:rsidR="000D6868" w:rsidRPr="000D6868" w:rsidRDefault="000D6868" w:rsidP="000D6868">
            <w:r w:rsidRPr="000D6868">
              <w:t>Radiografía Periódica 1/50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94C01B" w14:textId="767825D2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935D" w14:textId="77777777" w:rsidR="000D6868" w:rsidRPr="00DE539C" w:rsidRDefault="000D6868" w:rsidP="000D6868"/>
        </w:tc>
        <w:tc>
          <w:tcPr>
            <w:tcW w:w="4961" w:type="dxa"/>
          </w:tcPr>
          <w:p w14:paraId="5F144288" w14:textId="77777777" w:rsidR="000D6868" w:rsidRPr="00DE539C" w:rsidRDefault="000D6868" w:rsidP="000D6868"/>
        </w:tc>
      </w:tr>
      <w:tr w:rsidR="000D6868" w:rsidRPr="006E45AC" w14:paraId="37682C7E" w14:textId="77777777" w:rsidTr="000D6868">
        <w:tc>
          <w:tcPr>
            <w:tcW w:w="1101" w:type="dxa"/>
            <w:shd w:val="clear" w:color="auto" w:fill="auto"/>
            <w:vAlign w:val="center"/>
          </w:tcPr>
          <w:p w14:paraId="3FB1B65E" w14:textId="1914C7FB" w:rsidR="000D6868" w:rsidRPr="000D6868" w:rsidRDefault="000D6868" w:rsidP="000D6868">
            <w:r w:rsidRPr="000D6868">
              <w:t>2.64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FAE0F30" w14:textId="1C9A285F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3897283" w14:textId="1F04B095" w:rsidR="000D6868" w:rsidRPr="000D6868" w:rsidRDefault="000D6868" w:rsidP="000D6868">
            <w:r w:rsidRPr="000D6868">
              <w:t>Resina Flow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AFAEFC4" w14:textId="7A4FE7D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2CDD" w14:textId="77777777" w:rsidR="000D6868" w:rsidRPr="00DE539C" w:rsidRDefault="000D6868" w:rsidP="000D6868"/>
        </w:tc>
        <w:tc>
          <w:tcPr>
            <w:tcW w:w="4961" w:type="dxa"/>
          </w:tcPr>
          <w:p w14:paraId="653EDB19" w14:textId="77777777" w:rsidR="000D6868" w:rsidRPr="00DE539C" w:rsidRDefault="000D6868" w:rsidP="000D6868"/>
        </w:tc>
      </w:tr>
      <w:tr w:rsidR="000D6868" w:rsidRPr="006E45AC" w14:paraId="2E8C5C06" w14:textId="77777777" w:rsidTr="000D6868">
        <w:tc>
          <w:tcPr>
            <w:tcW w:w="1101" w:type="dxa"/>
            <w:shd w:val="clear" w:color="auto" w:fill="auto"/>
            <w:vAlign w:val="center"/>
          </w:tcPr>
          <w:p w14:paraId="327FB285" w14:textId="4D48A88C" w:rsidR="000D6868" w:rsidRPr="000D6868" w:rsidRDefault="000D6868" w:rsidP="000D6868">
            <w:r w:rsidRPr="000D6868">
              <w:t>2.65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7F05C80" w14:textId="610B806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B197F95" w14:textId="248A8C1C" w:rsidR="000D6868" w:rsidRPr="000D6868" w:rsidRDefault="000D6868" w:rsidP="000D6868">
            <w:r w:rsidRPr="000D6868">
              <w:t>Separador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02BE0" w14:textId="667E1B5D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2BC7" w14:textId="77777777" w:rsidR="000D6868" w:rsidRPr="00DE539C" w:rsidRDefault="000D6868" w:rsidP="000D6868"/>
        </w:tc>
        <w:tc>
          <w:tcPr>
            <w:tcW w:w="4961" w:type="dxa"/>
          </w:tcPr>
          <w:p w14:paraId="56FC77CA" w14:textId="77777777" w:rsidR="000D6868" w:rsidRPr="00DE539C" w:rsidRDefault="000D6868" w:rsidP="000D6868"/>
        </w:tc>
      </w:tr>
      <w:tr w:rsidR="000D6868" w:rsidRPr="006E45AC" w14:paraId="424920FA" w14:textId="77777777" w:rsidTr="000D6868">
        <w:tc>
          <w:tcPr>
            <w:tcW w:w="1101" w:type="dxa"/>
            <w:shd w:val="clear" w:color="auto" w:fill="auto"/>
            <w:vAlign w:val="center"/>
          </w:tcPr>
          <w:p w14:paraId="59B30B46" w14:textId="7776DDD2" w:rsidR="000D6868" w:rsidRPr="000D6868" w:rsidRDefault="000D6868" w:rsidP="000D6868">
            <w:r w:rsidRPr="000D6868">
              <w:t>2.66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4C46601" w14:textId="1148E81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D8A0B95" w14:textId="40B8CEE9" w:rsidR="000D6868" w:rsidRPr="000D6868" w:rsidRDefault="000D6868" w:rsidP="000D6868">
            <w:r w:rsidRPr="000D6868">
              <w:t>Tira De Lija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EB1716" w14:textId="0EECAD28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19D88" w14:textId="77777777" w:rsidR="000D6868" w:rsidRPr="00DE539C" w:rsidRDefault="000D6868" w:rsidP="000D6868"/>
        </w:tc>
        <w:tc>
          <w:tcPr>
            <w:tcW w:w="4961" w:type="dxa"/>
          </w:tcPr>
          <w:p w14:paraId="16652BAC" w14:textId="77777777" w:rsidR="000D6868" w:rsidRPr="00DE539C" w:rsidRDefault="000D6868" w:rsidP="000D6868"/>
        </w:tc>
      </w:tr>
      <w:tr w:rsidR="000D6868" w:rsidRPr="006E45AC" w14:paraId="19306A5C" w14:textId="77777777" w:rsidTr="000D6868">
        <w:tc>
          <w:tcPr>
            <w:tcW w:w="1101" w:type="dxa"/>
            <w:shd w:val="clear" w:color="auto" w:fill="auto"/>
            <w:vAlign w:val="center"/>
          </w:tcPr>
          <w:p w14:paraId="0A82F934" w14:textId="2628AEC3" w:rsidR="000D6868" w:rsidRPr="000D6868" w:rsidRDefault="000D6868" w:rsidP="000D6868">
            <w:r w:rsidRPr="000D6868">
              <w:t>2.67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D9F0652" w14:textId="34FCDF4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8C26E1A" w14:textId="51D4EA0F" w:rsidR="000D6868" w:rsidRPr="000D6868" w:rsidRDefault="000D6868" w:rsidP="000D6868">
            <w:r w:rsidRPr="000D6868">
              <w:t xml:space="preserve">Torudas De Algodón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06AE05" w14:textId="28BBA05D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AFBD" w14:textId="77777777" w:rsidR="000D6868" w:rsidRPr="00DE539C" w:rsidRDefault="000D6868" w:rsidP="000D6868"/>
        </w:tc>
        <w:tc>
          <w:tcPr>
            <w:tcW w:w="4961" w:type="dxa"/>
          </w:tcPr>
          <w:p w14:paraId="7AB8A8CB" w14:textId="77777777" w:rsidR="000D6868" w:rsidRPr="00DE539C" w:rsidRDefault="000D6868" w:rsidP="000D6868"/>
        </w:tc>
      </w:tr>
      <w:tr w:rsidR="000D6868" w:rsidRPr="006E45AC" w14:paraId="1A0D5964" w14:textId="77777777" w:rsidTr="000D6868">
        <w:tc>
          <w:tcPr>
            <w:tcW w:w="1101" w:type="dxa"/>
            <w:shd w:val="clear" w:color="auto" w:fill="auto"/>
            <w:vAlign w:val="center"/>
          </w:tcPr>
          <w:p w14:paraId="716D1393" w14:textId="01C530DB" w:rsidR="000D6868" w:rsidRPr="000D6868" w:rsidRDefault="000D6868" w:rsidP="000D6868">
            <w:r w:rsidRPr="000D6868">
              <w:t>2.68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094EB89" w14:textId="640E524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C1CA76E" w14:textId="3E98E414" w:rsidR="000D6868" w:rsidRPr="000D6868" w:rsidRDefault="000D6868" w:rsidP="000D6868">
            <w:r w:rsidRPr="000D6868">
              <w:t>Barnirsh 1/50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501DCD" w14:textId="4103D88A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03A2" w14:textId="77777777" w:rsidR="000D6868" w:rsidRPr="00DE539C" w:rsidRDefault="000D6868" w:rsidP="000D6868"/>
        </w:tc>
        <w:tc>
          <w:tcPr>
            <w:tcW w:w="4961" w:type="dxa"/>
          </w:tcPr>
          <w:p w14:paraId="275C469A" w14:textId="77777777" w:rsidR="000D6868" w:rsidRPr="00DE539C" w:rsidRDefault="000D6868" w:rsidP="000D6868"/>
        </w:tc>
      </w:tr>
      <w:tr w:rsidR="000D6868" w:rsidRPr="006E45AC" w14:paraId="3E2C883F" w14:textId="77777777" w:rsidTr="000D6868">
        <w:tc>
          <w:tcPr>
            <w:tcW w:w="1101" w:type="dxa"/>
            <w:shd w:val="clear" w:color="auto" w:fill="auto"/>
            <w:vAlign w:val="center"/>
          </w:tcPr>
          <w:p w14:paraId="0D2B03D5" w14:textId="04EFF603" w:rsidR="000D6868" w:rsidRPr="000D6868" w:rsidRDefault="000D6868" w:rsidP="000D6868">
            <w:r w:rsidRPr="000D6868">
              <w:t>2.69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63EC630" w14:textId="1476489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1460809" w14:textId="01D3217D" w:rsidR="000D6868" w:rsidRPr="000D6868" w:rsidRDefault="000D6868" w:rsidP="000D6868">
            <w:r w:rsidRPr="000D6868">
              <w:t>Yeso Piedra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AF30FD" w14:textId="4B970E48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72D28" w14:textId="77777777" w:rsidR="000D6868" w:rsidRPr="00DE539C" w:rsidRDefault="000D6868" w:rsidP="000D6868"/>
        </w:tc>
        <w:tc>
          <w:tcPr>
            <w:tcW w:w="4961" w:type="dxa"/>
          </w:tcPr>
          <w:p w14:paraId="0A8C29CE" w14:textId="77777777" w:rsidR="000D6868" w:rsidRPr="00DE539C" w:rsidRDefault="000D6868" w:rsidP="000D6868"/>
        </w:tc>
      </w:tr>
      <w:tr w:rsidR="000D6868" w:rsidRPr="006E45AC" w14:paraId="683E4F96" w14:textId="77777777" w:rsidTr="000D6868">
        <w:tc>
          <w:tcPr>
            <w:tcW w:w="1101" w:type="dxa"/>
            <w:shd w:val="clear" w:color="auto" w:fill="auto"/>
            <w:vAlign w:val="center"/>
          </w:tcPr>
          <w:p w14:paraId="4D73AC82" w14:textId="04BD8A44" w:rsidR="000D6868" w:rsidRPr="000D6868" w:rsidRDefault="000D6868" w:rsidP="000D6868">
            <w:r w:rsidRPr="000D6868">
              <w:t>2.70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9ADC5F9" w14:textId="18CB1BC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A90DDFD" w14:textId="308BD42C" w:rsidR="000D6868" w:rsidRPr="000D6868" w:rsidRDefault="000D6868" w:rsidP="000D6868">
            <w:r w:rsidRPr="000D6868">
              <w:t>Rollo Manguera De 1/4 De 1000 Pies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2A10868" w14:textId="7D0BCC6D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3AEC" w14:textId="77777777" w:rsidR="000D6868" w:rsidRPr="00DE539C" w:rsidRDefault="000D6868" w:rsidP="000D6868"/>
        </w:tc>
        <w:tc>
          <w:tcPr>
            <w:tcW w:w="4961" w:type="dxa"/>
          </w:tcPr>
          <w:p w14:paraId="43FD51F7" w14:textId="77777777" w:rsidR="000D6868" w:rsidRPr="00DE539C" w:rsidRDefault="000D6868" w:rsidP="000D6868"/>
        </w:tc>
      </w:tr>
      <w:tr w:rsidR="000D6868" w:rsidRPr="006E45AC" w14:paraId="70299B3A" w14:textId="77777777" w:rsidTr="000D6868">
        <w:tc>
          <w:tcPr>
            <w:tcW w:w="1101" w:type="dxa"/>
            <w:shd w:val="clear" w:color="auto" w:fill="auto"/>
            <w:vAlign w:val="center"/>
          </w:tcPr>
          <w:p w14:paraId="39802C0C" w14:textId="766E0D82" w:rsidR="000D6868" w:rsidRPr="000D6868" w:rsidRDefault="000D6868" w:rsidP="000D6868">
            <w:r w:rsidRPr="000D6868">
              <w:t>2.71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5269A2F" w14:textId="42F46140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4F5BE0A" w14:textId="10822131" w:rsidR="000D6868" w:rsidRPr="000D6868" w:rsidRDefault="000D6868" w:rsidP="000D6868">
            <w:r w:rsidRPr="000D6868">
              <w:t>Rollo Manguera De 1/B De 1000 Pies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2884B9D" w14:textId="48AE5D7F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9B8E6" w14:textId="77777777" w:rsidR="000D6868" w:rsidRPr="00DE539C" w:rsidRDefault="000D6868" w:rsidP="000D6868"/>
        </w:tc>
        <w:tc>
          <w:tcPr>
            <w:tcW w:w="4961" w:type="dxa"/>
          </w:tcPr>
          <w:p w14:paraId="42C73ADA" w14:textId="77777777" w:rsidR="000D6868" w:rsidRPr="00DE539C" w:rsidRDefault="000D6868" w:rsidP="000D6868"/>
        </w:tc>
      </w:tr>
      <w:tr w:rsidR="000D6868" w:rsidRPr="006E45AC" w14:paraId="54AFB1A6" w14:textId="77777777" w:rsidTr="000D6868">
        <w:tc>
          <w:tcPr>
            <w:tcW w:w="1101" w:type="dxa"/>
            <w:shd w:val="clear" w:color="auto" w:fill="auto"/>
            <w:vAlign w:val="center"/>
          </w:tcPr>
          <w:p w14:paraId="0734FEB4" w14:textId="77093BB9" w:rsidR="000D6868" w:rsidRPr="000D6868" w:rsidRDefault="000D6868" w:rsidP="000D6868">
            <w:r w:rsidRPr="000D6868">
              <w:t>2.72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1BF1F8" w14:textId="3443BF8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61E81E0" w14:textId="048486D0" w:rsidR="000D6868" w:rsidRPr="000D6868" w:rsidRDefault="000D6868" w:rsidP="000D6868">
            <w:r w:rsidRPr="000D6868">
              <w:t xml:space="preserve">Rollo Manguera De B Ml De 1000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B692C7D" w14:textId="64459A31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A782" w14:textId="77777777" w:rsidR="000D6868" w:rsidRPr="00DE539C" w:rsidRDefault="000D6868" w:rsidP="000D6868"/>
        </w:tc>
        <w:tc>
          <w:tcPr>
            <w:tcW w:w="4961" w:type="dxa"/>
          </w:tcPr>
          <w:p w14:paraId="0812CF84" w14:textId="77777777" w:rsidR="000D6868" w:rsidRPr="00DE539C" w:rsidRDefault="000D6868" w:rsidP="000D6868"/>
        </w:tc>
      </w:tr>
      <w:tr w:rsidR="000D6868" w:rsidRPr="006E45AC" w14:paraId="73CF7A1F" w14:textId="77777777" w:rsidTr="000D6868">
        <w:tc>
          <w:tcPr>
            <w:tcW w:w="1101" w:type="dxa"/>
            <w:shd w:val="clear" w:color="auto" w:fill="auto"/>
            <w:vAlign w:val="center"/>
          </w:tcPr>
          <w:p w14:paraId="733F1E12" w14:textId="38451920" w:rsidR="000D6868" w:rsidRPr="000D6868" w:rsidRDefault="000D6868" w:rsidP="000D6868">
            <w:r w:rsidRPr="000D6868">
              <w:t>2.73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5771808A" w14:textId="26183BE5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85D0C78" w14:textId="29708A1F" w:rsidR="000D6868" w:rsidRPr="000D6868" w:rsidRDefault="000D6868" w:rsidP="000D6868">
            <w:r w:rsidRPr="000D6868">
              <w:t>Rollo Manguera De 4ml De 1000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4B4255E" w14:textId="5D392776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A75D1" w14:textId="77777777" w:rsidR="000D6868" w:rsidRPr="00DE539C" w:rsidRDefault="000D6868" w:rsidP="000D6868"/>
        </w:tc>
        <w:tc>
          <w:tcPr>
            <w:tcW w:w="4961" w:type="dxa"/>
          </w:tcPr>
          <w:p w14:paraId="2256B7A2" w14:textId="77777777" w:rsidR="000D6868" w:rsidRPr="00DE539C" w:rsidRDefault="000D6868" w:rsidP="000D6868"/>
        </w:tc>
      </w:tr>
      <w:tr w:rsidR="000D6868" w:rsidRPr="006E45AC" w14:paraId="5882518E" w14:textId="77777777" w:rsidTr="000D6868">
        <w:tc>
          <w:tcPr>
            <w:tcW w:w="1101" w:type="dxa"/>
            <w:shd w:val="clear" w:color="auto" w:fill="auto"/>
            <w:vAlign w:val="center"/>
          </w:tcPr>
          <w:p w14:paraId="798CE0E8" w14:textId="4DE1B046" w:rsidR="000D6868" w:rsidRPr="000D6868" w:rsidRDefault="000D6868" w:rsidP="000D6868">
            <w:r w:rsidRPr="000D6868">
              <w:t>2.74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C9D28FB" w14:textId="0ABE9876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439F309" w14:textId="5F387EB2" w:rsidR="000D6868" w:rsidRPr="000D6868" w:rsidRDefault="000D6868" w:rsidP="000D6868">
            <w:r w:rsidRPr="000D6868">
              <w:t xml:space="preserve">Rollo Manguera De Pedal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E2D6F8B" w14:textId="74ABB5A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D0815" w14:textId="77777777" w:rsidR="000D6868" w:rsidRPr="00DE539C" w:rsidRDefault="000D6868" w:rsidP="000D6868"/>
        </w:tc>
        <w:tc>
          <w:tcPr>
            <w:tcW w:w="4961" w:type="dxa"/>
          </w:tcPr>
          <w:p w14:paraId="44CBC646" w14:textId="77777777" w:rsidR="000D6868" w:rsidRPr="00DE539C" w:rsidRDefault="000D6868" w:rsidP="000D6868"/>
        </w:tc>
      </w:tr>
      <w:tr w:rsidR="000D6868" w:rsidRPr="006E45AC" w14:paraId="59762751" w14:textId="77777777" w:rsidTr="000D6868">
        <w:tc>
          <w:tcPr>
            <w:tcW w:w="1101" w:type="dxa"/>
            <w:shd w:val="clear" w:color="auto" w:fill="auto"/>
            <w:vAlign w:val="center"/>
          </w:tcPr>
          <w:p w14:paraId="170CD972" w14:textId="66344A7D" w:rsidR="000D6868" w:rsidRPr="000D6868" w:rsidRDefault="000D6868" w:rsidP="000D6868">
            <w:r w:rsidRPr="000D6868">
              <w:t>2.75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2FEB3EB" w14:textId="4CEB994B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0491F7A" w14:textId="44AA2A3B" w:rsidR="000D6868" w:rsidRPr="000D6868" w:rsidRDefault="000D6868" w:rsidP="000D6868">
            <w:r w:rsidRPr="000D6868">
              <w:t>Rollo Manguera De Eyector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04974BE" w14:textId="7A64B50F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08CAB" w14:textId="77777777" w:rsidR="000D6868" w:rsidRPr="00DE539C" w:rsidRDefault="000D6868" w:rsidP="000D6868"/>
        </w:tc>
        <w:tc>
          <w:tcPr>
            <w:tcW w:w="4961" w:type="dxa"/>
          </w:tcPr>
          <w:p w14:paraId="0EF1487A" w14:textId="77777777" w:rsidR="000D6868" w:rsidRPr="00DE539C" w:rsidRDefault="000D6868" w:rsidP="000D6868"/>
        </w:tc>
      </w:tr>
      <w:tr w:rsidR="000D6868" w:rsidRPr="006E45AC" w14:paraId="285F2EFD" w14:textId="77777777" w:rsidTr="000D6868">
        <w:tc>
          <w:tcPr>
            <w:tcW w:w="1101" w:type="dxa"/>
            <w:shd w:val="clear" w:color="auto" w:fill="auto"/>
            <w:vAlign w:val="center"/>
          </w:tcPr>
          <w:p w14:paraId="3BFD2E34" w14:textId="7F1A8E2C" w:rsidR="000D6868" w:rsidRPr="000D6868" w:rsidRDefault="000D6868" w:rsidP="000D6868">
            <w:r w:rsidRPr="000D6868">
              <w:t>2.76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AE248BE" w14:textId="0564B57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560DA8A5" w14:textId="58601B19" w:rsidR="000D6868" w:rsidRPr="000D6868" w:rsidRDefault="000D6868" w:rsidP="000D6868">
            <w:r w:rsidRPr="000D6868">
              <w:t>Rollo Manguera De Turbina De 4ml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0B9316" w14:textId="04830826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A855" w14:textId="77777777" w:rsidR="000D6868" w:rsidRPr="00DE539C" w:rsidRDefault="000D6868" w:rsidP="000D6868"/>
        </w:tc>
        <w:tc>
          <w:tcPr>
            <w:tcW w:w="4961" w:type="dxa"/>
          </w:tcPr>
          <w:p w14:paraId="68448996" w14:textId="77777777" w:rsidR="000D6868" w:rsidRPr="00DE539C" w:rsidRDefault="000D6868" w:rsidP="000D6868"/>
        </w:tc>
      </w:tr>
      <w:tr w:rsidR="000D6868" w:rsidRPr="006E45AC" w14:paraId="0A332B75" w14:textId="77777777" w:rsidTr="000D6868">
        <w:tc>
          <w:tcPr>
            <w:tcW w:w="1101" w:type="dxa"/>
            <w:shd w:val="clear" w:color="auto" w:fill="auto"/>
            <w:vAlign w:val="center"/>
          </w:tcPr>
          <w:p w14:paraId="669A5E2C" w14:textId="38CD3C59" w:rsidR="000D6868" w:rsidRPr="000D6868" w:rsidRDefault="000D6868" w:rsidP="000D6868">
            <w:r w:rsidRPr="000D6868">
              <w:t>2.77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B1BBC03" w14:textId="0391E98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208ACDD" w14:textId="635E6375" w:rsidR="000D6868" w:rsidRPr="000D6868" w:rsidRDefault="000D6868" w:rsidP="000D6868">
            <w:r w:rsidRPr="000D6868">
              <w:t>Rollo Manguera De Turbina De 6ml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DC51BC" w14:textId="31DC4B7C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85CAA" w14:textId="77777777" w:rsidR="000D6868" w:rsidRPr="00DE539C" w:rsidRDefault="000D6868" w:rsidP="000D6868"/>
        </w:tc>
        <w:tc>
          <w:tcPr>
            <w:tcW w:w="4961" w:type="dxa"/>
          </w:tcPr>
          <w:p w14:paraId="39479530" w14:textId="77777777" w:rsidR="000D6868" w:rsidRPr="00DE539C" w:rsidRDefault="000D6868" w:rsidP="000D6868"/>
        </w:tc>
      </w:tr>
      <w:tr w:rsidR="000D6868" w:rsidRPr="006E45AC" w14:paraId="43A04A13" w14:textId="77777777" w:rsidTr="000D6868">
        <w:tc>
          <w:tcPr>
            <w:tcW w:w="1101" w:type="dxa"/>
            <w:shd w:val="clear" w:color="auto" w:fill="auto"/>
            <w:vAlign w:val="center"/>
          </w:tcPr>
          <w:p w14:paraId="6816D2E3" w14:textId="349100AB" w:rsidR="000D6868" w:rsidRPr="000D6868" w:rsidRDefault="000D6868" w:rsidP="000D6868">
            <w:r w:rsidRPr="000D6868">
              <w:t>2.78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EA52ED2" w14:textId="0FB79C7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2021EC2" w14:textId="0777D156" w:rsidR="000D6868" w:rsidRPr="000D6868" w:rsidRDefault="000D6868" w:rsidP="000D6868">
            <w:r w:rsidRPr="000D6868">
              <w:t>Jeringas Triples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662C49B" w14:textId="6B4897EE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36C3" w14:textId="77777777" w:rsidR="000D6868" w:rsidRPr="00DE539C" w:rsidRDefault="000D6868" w:rsidP="000D6868"/>
        </w:tc>
        <w:tc>
          <w:tcPr>
            <w:tcW w:w="4961" w:type="dxa"/>
          </w:tcPr>
          <w:p w14:paraId="09CAC97C" w14:textId="77777777" w:rsidR="000D6868" w:rsidRPr="00DE539C" w:rsidRDefault="000D6868" w:rsidP="000D6868"/>
        </w:tc>
      </w:tr>
      <w:tr w:rsidR="000D6868" w:rsidRPr="006E45AC" w14:paraId="12656267" w14:textId="77777777" w:rsidTr="000D6868">
        <w:tc>
          <w:tcPr>
            <w:tcW w:w="1101" w:type="dxa"/>
            <w:shd w:val="clear" w:color="auto" w:fill="auto"/>
            <w:vAlign w:val="center"/>
          </w:tcPr>
          <w:p w14:paraId="7746A54C" w14:textId="39D36DE6" w:rsidR="000D6868" w:rsidRPr="000D6868" w:rsidRDefault="000D6868" w:rsidP="000D6868">
            <w:r w:rsidRPr="000D6868">
              <w:t>2.79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C40521D" w14:textId="11FAF16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A9B05F6" w14:textId="3D4CAB18" w:rsidR="000D6868" w:rsidRPr="000D6868" w:rsidRDefault="000D6868" w:rsidP="000D6868">
            <w:r w:rsidRPr="000D6868">
              <w:t>Regulador De Agua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40B012" w14:textId="5AF9750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F6633" w14:textId="77777777" w:rsidR="000D6868" w:rsidRPr="00DE539C" w:rsidRDefault="000D6868" w:rsidP="000D6868"/>
        </w:tc>
        <w:tc>
          <w:tcPr>
            <w:tcW w:w="4961" w:type="dxa"/>
          </w:tcPr>
          <w:p w14:paraId="67F08D30" w14:textId="77777777" w:rsidR="000D6868" w:rsidRPr="00DE539C" w:rsidRDefault="000D6868" w:rsidP="000D6868"/>
        </w:tc>
      </w:tr>
      <w:tr w:rsidR="000D6868" w:rsidRPr="006E45AC" w14:paraId="7D6E3B50" w14:textId="77777777" w:rsidTr="000D6868">
        <w:tc>
          <w:tcPr>
            <w:tcW w:w="1101" w:type="dxa"/>
            <w:shd w:val="clear" w:color="auto" w:fill="auto"/>
            <w:vAlign w:val="center"/>
          </w:tcPr>
          <w:p w14:paraId="567CB57A" w14:textId="7F2BD8DB" w:rsidR="000D6868" w:rsidRPr="000D6868" w:rsidRDefault="000D6868" w:rsidP="000D6868">
            <w:r w:rsidRPr="000D6868">
              <w:t>2.80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94ADBAC" w14:textId="630ACFC8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7D9FA80" w14:textId="26335E13" w:rsidR="000D6868" w:rsidRPr="000D6868" w:rsidRDefault="000D6868" w:rsidP="000D6868">
            <w:r w:rsidRPr="000D6868">
              <w:t>Regulador De Aire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6BD000" w14:textId="2F0B793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75F1F" w14:textId="77777777" w:rsidR="000D6868" w:rsidRPr="00DE539C" w:rsidRDefault="000D6868" w:rsidP="000D6868"/>
        </w:tc>
        <w:tc>
          <w:tcPr>
            <w:tcW w:w="4961" w:type="dxa"/>
          </w:tcPr>
          <w:p w14:paraId="12A92146" w14:textId="77777777" w:rsidR="000D6868" w:rsidRPr="00DE539C" w:rsidRDefault="000D6868" w:rsidP="000D6868"/>
        </w:tc>
      </w:tr>
      <w:tr w:rsidR="000D6868" w:rsidRPr="006E45AC" w14:paraId="0480B595" w14:textId="77777777" w:rsidTr="000D6868">
        <w:tc>
          <w:tcPr>
            <w:tcW w:w="1101" w:type="dxa"/>
            <w:shd w:val="clear" w:color="auto" w:fill="auto"/>
            <w:vAlign w:val="center"/>
          </w:tcPr>
          <w:p w14:paraId="08E677CF" w14:textId="502B54A0" w:rsidR="000D6868" w:rsidRPr="000D6868" w:rsidRDefault="000D6868" w:rsidP="000D6868">
            <w:r w:rsidRPr="000D6868">
              <w:t>2.81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0C8EEA8A" w14:textId="30D218A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1C8554C" w14:textId="4A6AA8E5" w:rsidR="000D6868" w:rsidRPr="000D6868" w:rsidRDefault="000D6868" w:rsidP="000D6868">
            <w:r w:rsidRPr="000D6868">
              <w:t>Regulador De Voltaje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7D220B" w14:textId="66360D7E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ED3E" w14:textId="77777777" w:rsidR="000D6868" w:rsidRPr="00DE539C" w:rsidRDefault="000D6868" w:rsidP="000D6868"/>
        </w:tc>
        <w:tc>
          <w:tcPr>
            <w:tcW w:w="4961" w:type="dxa"/>
          </w:tcPr>
          <w:p w14:paraId="408D36EB" w14:textId="77777777" w:rsidR="000D6868" w:rsidRPr="00DE539C" w:rsidRDefault="000D6868" w:rsidP="000D6868"/>
        </w:tc>
      </w:tr>
      <w:tr w:rsidR="000D6868" w:rsidRPr="006E45AC" w14:paraId="1BC4A14D" w14:textId="77777777" w:rsidTr="000D6868">
        <w:tc>
          <w:tcPr>
            <w:tcW w:w="1101" w:type="dxa"/>
            <w:shd w:val="clear" w:color="auto" w:fill="auto"/>
            <w:vAlign w:val="center"/>
          </w:tcPr>
          <w:p w14:paraId="58C2D14C" w14:textId="295A5CC3" w:rsidR="000D6868" w:rsidRPr="000D6868" w:rsidRDefault="000D6868" w:rsidP="000D6868">
            <w:r w:rsidRPr="000D6868">
              <w:t>2.82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4E424FB" w14:textId="070989B4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F6B78E3" w14:textId="78F09D8E" w:rsidR="000D6868" w:rsidRPr="000D6868" w:rsidRDefault="000D6868" w:rsidP="000D6868">
            <w:r w:rsidRPr="000D6868">
              <w:t>Regulador De Aire + Filtro 1/4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99626" w14:textId="42B084CC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2090B" w14:textId="77777777" w:rsidR="000D6868" w:rsidRPr="00DE539C" w:rsidRDefault="000D6868" w:rsidP="000D6868"/>
        </w:tc>
        <w:tc>
          <w:tcPr>
            <w:tcW w:w="4961" w:type="dxa"/>
          </w:tcPr>
          <w:p w14:paraId="17B1D1A7" w14:textId="77777777" w:rsidR="000D6868" w:rsidRPr="00DE539C" w:rsidRDefault="000D6868" w:rsidP="000D6868"/>
        </w:tc>
      </w:tr>
      <w:tr w:rsidR="000D6868" w:rsidRPr="006E45AC" w14:paraId="74D216E2" w14:textId="77777777" w:rsidTr="000D6868">
        <w:tc>
          <w:tcPr>
            <w:tcW w:w="1101" w:type="dxa"/>
            <w:shd w:val="clear" w:color="auto" w:fill="auto"/>
            <w:vAlign w:val="center"/>
          </w:tcPr>
          <w:p w14:paraId="616CD233" w14:textId="0AA56821" w:rsidR="000D6868" w:rsidRPr="000D6868" w:rsidRDefault="000D6868" w:rsidP="000D6868">
            <w:r w:rsidRPr="000D6868">
              <w:t>2.83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6C8D674" w14:textId="13F4849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01D7F783" w14:textId="50B08380" w:rsidR="000D6868" w:rsidRPr="000D6868" w:rsidRDefault="000D6868" w:rsidP="000D6868">
            <w:r w:rsidRPr="000D6868">
              <w:t>Bombillo Para Unidad Dental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53F081F" w14:textId="08E360C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77B8E" w14:textId="77777777" w:rsidR="000D6868" w:rsidRPr="00DE539C" w:rsidRDefault="000D6868" w:rsidP="000D6868"/>
        </w:tc>
        <w:tc>
          <w:tcPr>
            <w:tcW w:w="4961" w:type="dxa"/>
          </w:tcPr>
          <w:p w14:paraId="7BBBF5D0" w14:textId="77777777" w:rsidR="000D6868" w:rsidRPr="00DE539C" w:rsidRDefault="000D6868" w:rsidP="000D6868"/>
        </w:tc>
      </w:tr>
      <w:tr w:rsidR="000D6868" w:rsidRPr="006E45AC" w14:paraId="36981B00" w14:textId="77777777" w:rsidTr="000D6868">
        <w:tc>
          <w:tcPr>
            <w:tcW w:w="1101" w:type="dxa"/>
            <w:shd w:val="clear" w:color="auto" w:fill="auto"/>
            <w:vAlign w:val="center"/>
          </w:tcPr>
          <w:p w14:paraId="3AC4D2B7" w14:textId="069871D0" w:rsidR="000D6868" w:rsidRPr="000D6868" w:rsidRDefault="000D6868" w:rsidP="000D6868">
            <w:r w:rsidRPr="000D6868">
              <w:t>2.84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BD47EA3" w14:textId="268FC2FE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20B09FC" w14:textId="2E727370" w:rsidR="000D6868" w:rsidRPr="000D6868" w:rsidRDefault="000D6868" w:rsidP="000D6868">
            <w:r w:rsidRPr="000D6868">
              <w:t>Bombillo Bippin 12v-50w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8AC90F" w14:textId="16045D88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D5A" w14:textId="77777777" w:rsidR="000D6868" w:rsidRPr="00DE539C" w:rsidRDefault="000D6868" w:rsidP="000D6868"/>
        </w:tc>
        <w:tc>
          <w:tcPr>
            <w:tcW w:w="4961" w:type="dxa"/>
          </w:tcPr>
          <w:p w14:paraId="35E89490" w14:textId="77777777" w:rsidR="000D6868" w:rsidRPr="00DE539C" w:rsidRDefault="000D6868" w:rsidP="000D6868"/>
        </w:tc>
      </w:tr>
      <w:tr w:rsidR="000D6868" w:rsidRPr="006E45AC" w14:paraId="1E5D09C9" w14:textId="77777777" w:rsidTr="000D6868">
        <w:tc>
          <w:tcPr>
            <w:tcW w:w="1101" w:type="dxa"/>
            <w:shd w:val="clear" w:color="auto" w:fill="auto"/>
            <w:vAlign w:val="center"/>
          </w:tcPr>
          <w:p w14:paraId="0450B2CF" w14:textId="2152F867" w:rsidR="000D6868" w:rsidRPr="000D6868" w:rsidRDefault="000D6868" w:rsidP="000D6868">
            <w:r w:rsidRPr="000D6868">
              <w:t>2.85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6E86094" w14:textId="743842D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BCDDC24" w14:textId="5677FF26" w:rsidR="000D6868" w:rsidRPr="000D6868" w:rsidRDefault="000D6868" w:rsidP="000D6868">
            <w:r w:rsidRPr="000D6868">
              <w:t>Bombillo H3 12v-50w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832AC4" w14:textId="4084D67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C8B4D" w14:textId="77777777" w:rsidR="000D6868" w:rsidRPr="00DE539C" w:rsidRDefault="000D6868" w:rsidP="000D6868"/>
        </w:tc>
        <w:tc>
          <w:tcPr>
            <w:tcW w:w="4961" w:type="dxa"/>
          </w:tcPr>
          <w:p w14:paraId="0E48EA9C" w14:textId="77777777" w:rsidR="000D6868" w:rsidRPr="00DE539C" w:rsidRDefault="000D6868" w:rsidP="000D6868"/>
        </w:tc>
      </w:tr>
      <w:tr w:rsidR="000D6868" w:rsidRPr="006E45AC" w14:paraId="594E5299" w14:textId="77777777" w:rsidTr="000D6868">
        <w:tc>
          <w:tcPr>
            <w:tcW w:w="1101" w:type="dxa"/>
            <w:shd w:val="clear" w:color="auto" w:fill="auto"/>
            <w:vAlign w:val="center"/>
          </w:tcPr>
          <w:p w14:paraId="724D36D0" w14:textId="071057F8" w:rsidR="000D6868" w:rsidRPr="000D6868" w:rsidRDefault="000D6868" w:rsidP="000D6868">
            <w:r w:rsidRPr="000D6868">
              <w:t>2.86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73CBEC1" w14:textId="2D6937A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06EA8E4" w14:textId="3FFDF53B" w:rsidR="000D6868" w:rsidRPr="000D6868" w:rsidRDefault="000D6868" w:rsidP="000D6868">
            <w:r w:rsidRPr="000D6868">
              <w:t>Teflón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051DDD7" w14:textId="4324659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83E9F" w14:textId="77777777" w:rsidR="000D6868" w:rsidRPr="00DE539C" w:rsidRDefault="000D6868" w:rsidP="000D6868"/>
        </w:tc>
        <w:tc>
          <w:tcPr>
            <w:tcW w:w="4961" w:type="dxa"/>
          </w:tcPr>
          <w:p w14:paraId="3A473879" w14:textId="77777777" w:rsidR="000D6868" w:rsidRPr="00DE539C" w:rsidRDefault="000D6868" w:rsidP="000D6868"/>
        </w:tc>
      </w:tr>
      <w:tr w:rsidR="000D6868" w:rsidRPr="006E45AC" w14:paraId="3A3E325F" w14:textId="77777777" w:rsidTr="000D6868">
        <w:tc>
          <w:tcPr>
            <w:tcW w:w="1101" w:type="dxa"/>
            <w:shd w:val="clear" w:color="auto" w:fill="auto"/>
            <w:vAlign w:val="center"/>
          </w:tcPr>
          <w:p w14:paraId="2CC38CDA" w14:textId="190B82B0" w:rsidR="000D6868" w:rsidRPr="000D6868" w:rsidRDefault="000D6868" w:rsidP="000D6868">
            <w:r w:rsidRPr="000D6868">
              <w:t>2.87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4FF55CB" w14:textId="3887E95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328B3B57" w14:textId="30395DC4" w:rsidR="000D6868" w:rsidRPr="000D6868" w:rsidRDefault="000D6868" w:rsidP="000D6868">
            <w:r w:rsidRPr="000D6868">
              <w:t>Tape 3m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705658" w14:textId="6659AA24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D2A5C" w14:textId="77777777" w:rsidR="000D6868" w:rsidRPr="00DE539C" w:rsidRDefault="000D6868" w:rsidP="000D6868"/>
        </w:tc>
        <w:tc>
          <w:tcPr>
            <w:tcW w:w="4961" w:type="dxa"/>
          </w:tcPr>
          <w:p w14:paraId="703EF4B2" w14:textId="77777777" w:rsidR="000D6868" w:rsidRPr="00DE539C" w:rsidRDefault="000D6868" w:rsidP="000D6868"/>
        </w:tc>
      </w:tr>
      <w:tr w:rsidR="000D6868" w:rsidRPr="006E45AC" w14:paraId="01E9CEC0" w14:textId="77777777" w:rsidTr="000D6868">
        <w:tc>
          <w:tcPr>
            <w:tcW w:w="1101" w:type="dxa"/>
            <w:shd w:val="clear" w:color="auto" w:fill="auto"/>
            <w:vAlign w:val="center"/>
          </w:tcPr>
          <w:p w14:paraId="7F1F3AF4" w14:textId="69A15940" w:rsidR="000D6868" w:rsidRPr="000D6868" w:rsidRDefault="000D6868" w:rsidP="000D6868">
            <w:r w:rsidRPr="000D6868">
              <w:t>2.88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C2597AD" w14:textId="510F7DE1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938BD8F" w14:textId="208E8B28" w:rsidR="000D6868" w:rsidRPr="000D6868" w:rsidRDefault="000D6868" w:rsidP="000D6868">
            <w:r w:rsidRPr="000D6868">
              <w:t>Tie Wrap De 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CCFE94" w14:textId="18E11CF1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F2F56" w14:textId="77777777" w:rsidR="000D6868" w:rsidRPr="00DE539C" w:rsidRDefault="000D6868" w:rsidP="000D6868"/>
        </w:tc>
        <w:tc>
          <w:tcPr>
            <w:tcW w:w="4961" w:type="dxa"/>
          </w:tcPr>
          <w:p w14:paraId="2FD7B93B" w14:textId="77777777" w:rsidR="000D6868" w:rsidRPr="00DE539C" w:rsidRDefault="000D6868" w:rsidP="000D6868"/>
        </w:tc>
      </w:tr>
      <w:tr w:rsidR="000D6868" w:rsidRPr="006E45AC" w14:paraId="051BCB49" w14:textId="77777777" w:rsidTr="000D6868">
        <w:tc>
          <w:tcPr>
            <w:tcW w:w="1101" w:type="dxa"/>
            <w:shd w:val="clear" w:color="auto" w:fill="auto"/>
            <w:vAlign w:val="center"/>
          </w:tcPr>
          <w:p w14:paraId="01AD45B7" w14:textId="6DE9D8BE" w:rsidR="000D6868" w:rsidRPr="000D6868" w:rsidRDefault="000D6868" w:rsidP="000D6868">
            <w:r w:rsidRPr="000D6868">
              <w:t>2.89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F58262B" w14:textId="5A5D0152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3BD224D" w14:textId="138DBB9B" w:rsidR="000D6868" w:rsidRPr="000D6868" w:rsidRDefault="000D6868" w:rsidP="000D6868">
            <w:r w:rsidRPr="000D6868">
              <w:t>Pedal Neumático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D99859" w14:textId="0F2018AE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666E6" w14:textId="77777777" w:rsidR="000D6868" w:rsidRPr="00DE539C" w:rsidRDefault="000D6868" w:rsidP="000D6868"/>
        </w:tc>
        <w:tc>
          <w:tcPr>
            <w:tcW w:w="4961" w:type="dxa"/>
          </w:tcPr>
          <w:p w14:paraId="3F9653DB" w14:textId="77777777" w:rsidR="000D6868" w:rsidRPr="00DE539C" w:rsidRDefault="000D6868" w:rsidP="000D6868"/>
        </w:tc>
      </w:tr>
      <w:tr w:rsidR="000D6868" w:rsidRPr="006E45AC" w14:paraId="0CA10E49" w14:textId="77777777" w:rsidTr="000D6868">
        <w:tc>
          <w:tcPr>
            <w:tcW w:w="1101" w:type="dxa"/>
            <w:shd w:val="clear" w:color="auto" w:fill="auto"/>
            <w:vAlign w:val="center"/>
          </w:tcPr>
          <w:p w14:paraId="16525104" w14:textId="3F2CF1D3" w:rsidR="000D6868" w:rsidRPr="000D6868" w:rsidRDefault="000D6868" w:rsidP="000D6868">
            <w:r w:rsidRPr="000D6868">
              <w:t>2.90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EFAC158" w14:textId="3D0885CC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4D84455" w14:textId="518F516F" w:rsidR="000D6868" w:rsidRPr="000D6868" w:rsidRDefault="000D6868" w:rsidP="000D6868">
            <w:r w:rsidRPr="000D6868">
              <w:t>Conector Reductor 1/4 A 1/B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C231FF" w14:textId="5D5F777E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B132" w14:textId="77777777" w:rsidR="000D6868" w:rsidRPr="00DE539C" w:rsidRDefault="000D6868" w:rsidP="000D6868"/>
        </w:tc>
        <w:tc>
          <w:tcPr>
            <w:tcW w:w="4961" w:type="dxa"/>
          </w:tcPr>
          <w:p w14:paraId="1F0E8F6D" w14:textId="77777777" w:rsidR="000D6868" w:rsidRPr="00DE539C" w:rsidRDefault="000D6868" w:rsidP="000D6868"/>
        </w:tc>
      </w:tr>
      <w:tr w:rsidR="000D6868" w:rsidRPr="006E45AC" w14:paraId="654FDC47" w14:textId="77777777" w:rsidTr="000D6868">
        <w:tc>
          <w:tcPr>
            <w:tcW w:w="1101" w:type="dxa"/>
            <w:shd w:val="clear" w:color="auto" w:fill="auto"/>
            <w:vAlign w:val="center"/>
          </w:tcPr>
          <w:p w14:paraId="19ADB727" w14:textId="3A460EC8" w:rsidR="000D6868" w:rsidRPr="000D6868" w:rsidRDefault="000D6868" w:rsidP="000D6868">
            <w:r w:rsidRPr="000D6868">
              <w:t>2.91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38580239" w14:textId="0B01C93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35A213F" w14:textId="2D7B107E" w:rsidR="000D6868" w:rsidRPr="000D6868" w:rsidRDefault="000D6868" w:rsidP="000D6868">
            <w:pPr>
              <w:rPr>
                <w:lang w:val="en-US"/>
              </w:rPr>
            </w:pPr>
            <w:r w:rsidRPr="000D6868">
              <w:rPr>
                <w:lang w:val="en-US"/>
              </w:rPr>
              <w:t xml:space="preserve">Fitin 1/4 Union Y In 1/B Union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BA2DE0" w14:textId="3278040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EC8DD" w14:textId="77777777" w:rsidR="000D6868" w:rsidRPr="00DE539C" w:rsidRDefault="000D6868" w:rsidP="000D6868"/>
        </w:tc>
        <w:tc>
          <w:tcPr>
            <w:tcW w:w="4961" w:type="dxa"/>
          </w:tcPr>
          <w:p w14:paraId="22EC7BA3" w14:textId="77777777" w:rsidR="000D6868" w:rsidRPr="00DE539C" w:rsidRDefault="000D6868" w:rsidP="000D6868"/>
        </w:tc>
      </w:tr>
      <w:tr w:rsidR="000D6868" w:rsidRPr="006E45AC" w14:paraId="3E5D5102" w14:textId="77777777" w:rsidTr="000D6868">
        <w:tc>
          <w:tcPr>
            <w:tcW w:w="1101" w:type="dxa"/>
            <w:shd w:val="clear" w:color="auto" w:fill="auto"/>
            <w:vAlign w:val="center"/>
          </w:tcPr>
          <w:p w14:paraId="43C2753F" w14:textId="2CB1F469" w:rsidR="000D6868" w:rsidRPr="000D6868" w:rsidRDefault="000D6868" w:rsidP="000D6868">
            <w:r w:rsidRPr="000D6868">
              <w:t>2.92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618C97B" w14:textId="5E91F2B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FF6341F" w14:textId="1FE001A1" w:rsidR="000D6868" w:rsidRPr="000D6868" w:rsidRDefault="000D6868" w:rsidP="000D6868">
            <w:r w:rsidRPr="000D6868">
              <w:t>Adaptador De Turbina Y Micromotor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3A6B32" w14:textId="413F3F8F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2026" w14:textId="77777777" w:rsidR="000D6868" w:rsidRPr="00DE539C" w:rsidRDefault="000D6868" w:rsidP="000D6868"/>
        </w:tc>
        <w:tc>
          <w:tcPr>
            <w:tcW w:w="4961" w:type="dxa"/>
          </w:tcPr>
          <w:p w14:paraId="21F13A7B" w14:textId="77777777" w:rsidR="000D6868" w:rsidRPr="00DE539C" w:rsidRDefault="000D6868" w:rsidP="000D6868"/>
        </w:tc>
      </w:tr>
      <w:tr w:rsidR="000D6868" w:rsidRPr="006E45AC" w14:paraId="4D1BBBB7" w14:textId="77777777" w:rsidTr="000D6868">
        <w:tc>
          <w:tcPr>
            <w:tcW w:w="1101" w:type="dxa"/>
            <w:shd w:val="clear" w:color="auto" w:fill="auto"/>
            <w:vAlign w:val="center"/>
          </w:tcPr>
          <w:p w14:paraId="0D4386C4" w14:textId="41FA2D3F" w:rsidR="000D6868" w:rsidRPr="000D6868" w:rsidRDefault="000D6868" w:rsidP="000D6868">
            <w:r w:rsidRPr="000D6868">
              <w:t>2.93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7295D282" w14:textId="201A24BD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78B9C61A" w14:textId="4111C859" w:rsidR="000D6868" w:rsidRPr="000D6868" w:rsidRDefault="000D6868" w:rsidP="000D6868">
            <w:r w:rsidRPr="000D6868">
              <w:t>Silicon Transparente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9F1BD79" w14:textId="32762193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E7F56" w14:textId="77777777" w:rsidR="000D6868" w:rsidRPr="00DE539C" w:rsidRDefault="000D6868" w:rsidP="000D6868"/>
        </w:tc>
        <w:tc>
          <w:tcPr>
            <w:tcW w:w="4961" w:type="dxa"/>
          </w:tcPr>
          <w:p w14:paraId="5367B871" w14:textId="77777777" w:rsidR="000D6868" w:rsidRPr="00DE539C" w:rsidRDefault="000D6868" w:rsidP="000D6868"/>
        </w:tc>
      </w:tr>
      <w:tr w:rsidR="000D6868" w:rsidRPr="006E45AC" w14:paraId="44F05EDA" w14:textId="77777777" w:rsidTr="00401622">
        <w:tc>
          <w:tcPr>
            <w:tcW w:w="1101" w:type="dxa"/>
            <w:shd w:val="clear" w:color="auto" w:fill="auto"/>
            <w:vAlign w:val="center"/>
          </w:tcPr>
          <w:p w14:paraId="308F9F2C" w14:textId="35A6A034" w:rsidR="000D6868" w:rsidRPr="000D6868" w:rsidRDefault="000D6868" w:rsidP="000D6868">
            <w:r w:rsidRPr="000D6868">
              <w:t>2.94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10DA3A26" w14:textId="2600259A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1EF56B25" w14:textId="46D56505" w:rsidR="000D6868" w:rsidRPr="000D6868" w:rsidRDefault="000D6868" w:rsidP="000D6868">
            <w:r w:rsidRPr="000D6868">
              <w:t>Cuello De Botella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81C2BC7" w14:textId="77777777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85A1D" w14:textId="77777777" w:rsidR="000D6868" w:rsidRPr="00DE539C" w:rsidRDefault="000D6868" w:rsidP="000D6868"/>
        </w:tc>
        <w:tc>
          <w:tcPr>
            <w:tcW w:w="4961" w:type="dxa"/>
          </w:tcPr>
          <w:p w14:paraId="50360F28" w14:textId="77777777" w:rsidR="000D6868" w:rsidRPr="00DE539C" w:rsidRDefault="000D6868" w:rsidP="000D6868"/>
        </w:tc>
      </w:tr>
      <w:tr w:rsidR="000D6868" w:rsidRPr="006E45AC" w14:paraId="6F4403FB" w14:textId="77777777" w:rsidTr="00B35B4E">
        <w:tc>
          <w:tcPr>
            <w:tcW w:w="1101" w:type="dxa"/>
            <w:shd w:val="clear" w:color="auto" w:fill="auto"/>
            <w:vAlign w:val="center"/>
          </w:tcPr>
          <w:p w14:paraId="420DA888" w14:textId="18641E9B" w:rsidR="000D6868" w:rsidRPr="000D6868" w:rsidRDefault="000D6868" w:rsidP="000D6868">
            <w:r w:rsidRPr="000D6868">
              <w:t>2.95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21073623" w14:textId="7777777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2CB4A732" w14:textId="03913D2C" w:rsidR="000D6868" w:rsidRPr="000D6868" w:rsidRDefault="000D6868" w:rsidP="000D6868">
            <w:r w:rsidRPr="000D6868">
              <w:t xml:space="preserve">Mezcladores De Válvula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7EF1C5" w14:textId="77777777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DECC9" w14:textId="77777777" w:rsidR="000D6868" w:rsidRPr="00DE539C" w:rsidRDefault="000D6868" w:rsidP="000D6868"/>
        </w:tc>
        <w:tc>
          <w:tcPr>
            <w:tcW w:w="4961" w:type="dxa"/>
          </w:tcPr>
          <w:p w14:paraId="5F4182CE" w14:textId="77777777" w:rsidR="000D6868" w:rsidRPr="00DE539C" w:rsidRDefault="000D6868" w:rsidP="000D6868"/>
        </w:tc>
      </w:tr>
      <w:tr w:rsidR="000D6868" w:rsidRPr="006E45AC" w14:paraId="67B45CA4" w14:textId="77777777" w:rsidTr="00B35B4E">
        <w:tc>
          <w:tcPr>
            <w:tcW w:w="1101" w:type="dxa"/>
            <w:shd w:val="clear" w:color="auto" w:fill="auto"/>
            <w:vAlign w:val="center"/>
          </w:tcPr>
          <w:p w14:paraId="3B8B3832" w14:textId="53F6CED7" w:rsidR="000D6868" w:rsidRPr="000D6868" w:rsidRDefault="000D6868" w:rsidP="000D6868">
            <w:r w:rsidRPr="000D6868">
              <w:t>2.96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66F7A104" w14:textId="7777777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44E901E6" w14:textId="75E477FB" w:rsidR="000D6868" w:rsidRPr="000D6868" w:rsidRDefault="000D6868" w:rsidP="000D6868">
            <w:r w:rsidRPr="000D6868">
              <w:t>Válvula C On / Off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FAC087" w14:textId="77777777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8CB11" w14:textId="77777777" w:rsidR="000D6868" w:rsidRPr="00DE539C" w:rsidRDefault="000D6868" w:rsidP="000D6868"/>
        </w:tc>
        <w:tc>
          <w:tcPr>
            <w:tcW w:w="4961" w:type="dxa"/>
          </w:tcPr>
          <w:p w14:paraId="435324B7" w14:textId="77777777" w:rsidR="000D6868" w:rsidRPr="00DE539C" w:rsidRDefault="000D6868" w:rsidP="000D6868"/>
        </w:tc>
      </w:tr>
      <w:tr w:rsidR="000D6868" w:rsidRPr="006E45AC" w14:paraId="39ED2601" w14:textId="77777777" w:rsidTr="00B35B4E">
        <w:tc>
          <w:tcPr>
            <w:tcW w:w="1101" w:type="dxa"/>
            <w:shd w:val="clear" w:color="auto" w:fill="auto"/>
            <w:vAlign w:val="center"/>
          </w:tcPr>
          <w:p w14:paraId="78AE2268" w14:textId="3E69E03A" w:rsidR="000D6868" w:rsidRPr="000D6868" w:rsidRDefault="000D6868" w:rsidP="000D6868">
            <w:r w:rsidRPr="000D6868">
              <w:t>2.97</w:t>
            </w:r>
          </w:p>
        </w:tc>
        <w:tc>
          <w:tcPr>
            <w:tcW w:w="1132" w:type="dxa"/>
            <w:shd w:val="clear" w:color="auto" w:fill="auto"/>
            <w:vAlign w:val="center"/>
          </w:tcPr>
          <w:p w14:paraId="4B6AED70" w14:textId="77777777" w:rsidR="000D6868" w:rsidRPr="000D6868" w:rsidRDefault="000D6868" w:rsidP="000D6868"/>
        </w:tc>
        <w:tc>
          <w:tcPr>
            <w:tcW w:w="3971" w:type="dxa"/>
            <w:shd w:val="clear" w:color="000000" w:fill="FFFFFF"/>
            <w:vAlign w:val="center"/>
          </w:tcPr>
          <w:p w14:paraId="6023ACB0" w14:textId="58DBBE76" w:rsidR="000D6868" w:rsidRPr="000D6868" w:rsidRDefault="000D6868" w:rsidP="000D6868">
            <w:r w:rsidRPr="000D6868">
              <w:t>Válvula Cambia Viar 1/4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A4D552" w14:textId="77777777" w:rsidR="000D6868" w:rsidRPr="000D6868" w:rsidRDefault="000D6868" w:rsidP="000D6868"/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8E84" w14:textId="77777777" w:rsidR="000D6868" w:rsidRPr="00DE539C" w:rsidRDefault="000D6868" w:rsidP="000D6868"/>
        </w:tc>
        <w:tc>
          <w:tcPr>
            <w:tcW w:w="4961" w:type="dxa"/>
          </w:tcPr>
          <w:p w14:paraId="78A05516" w14:textId="77777777" w:rsidR="000D6868" w:rsidRPr="00DE539C" w:rsidRDefault="000D6868" w:rsidP="000D6868"/>
        </w:tc>
      </w:tr>
      <w:tr w:rsidR="000D6868" w:rsidRPr="006E45AC" w14:paraId="4281C517" w14:textId="77777777" w:rsidTr="000D6868"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D379B" w14:textId="7ECBEDE7" w:rsidR="000D6868" w:rsidRPr="000D6868" w:rsidRDefault="000D6868" w:rsidP="000D6868">
            <w:r w:rsidRPr="000D6868">
              <w:lastRenderedPageBreak/>
              <w:t>2.98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B2075" w14:textId="77777777" w:rsidR="000D6868" w:rsidRPr="000D6868" w:rsidRDefault="000D6868" w:rsidP="000D6868"/>
        </w:tc>
        <w:tc>
          <w:tcPr>
            <w:tcW w:w="397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BC8F8C0" w14:textId="01268C76" w:rsidR="000D6868" w:rsidRPr="000D6868" w:rsidRDefault="000D6868" w:rsidP="000D6868">
            <w:r w:rsidRPr="000D6868">
              <w:t>Reguladores De Aire Con Trampa De Agua 1/4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BCC32" w14:textId="77777777" w:rsidR="000D6868" w:rsidRPr="000D6868" w:rsidRDefault="000D6868" w:rsidP="000D6868"/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6A1D" w14:textId="77777777" w:rsidR="000D6868" w:rsidRPr="00DE539C" w:rsidRDefault="000D6868" w:rsidP="000D6868"/>
        </w:tc>
        <w:tc>
          <w:tcPr>
            <w:tcW w:w="4961" w:type="dxa"/>
          </w:tcPr>
          <w:p w14:paraId="6354AD1B" w14:textId="77777777" w:rsidR="000D6868" w:rsidRPr="00DE539C" w:rsidRDefault="000D6868" w:rsidP="000D6868"/>
        </w:tc>
      </w:tr>
    </w:tbl>
    <w:p w14:paraId="2360CF41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53FBC368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7C8461F7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4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E4D9A" w14:textId="77777777" w:rsidR="00837CF1" w:rsidRDefault="00837CF1" w:rsidP="001007E7">
      <w:pPr>
        <w:spacing w:after="0" w:line="240" w:lineRule="auto"/>
      </w:pPr>
      <w:r>
        <w:separator/>
      </w:r>
    </w:p>
  </w:endnote>
  <w:endnote w:type="continuationSeparator" w:id="0">
    <w:p w14:paraId="0FEE2052" w14:textId="77777777" w:rsidR="00837CF1" w:rsidRDefault="00837CF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123FB" w14:textId="77777777" w:rsidR="001007E7" w:rsidRDefault="002439D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A3253E" wp14:editId="1DD88F4C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80347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528678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FD94F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748ACCF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A3253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" filled="f" stroked="f">
              <v:textbox inset="0,0,0,0">
                <w:txbxContent>
                  <w:p w14:paraId="1F680347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528678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FD94F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748ACCF" w14:textId="77777777" w:rsidR="00807015" w:rsidRDefault="00807015"/>
                </w:txbxContent>
              </v:textbox>
            </v:shape>
          </w:pict>
        </mc:Fallback>
      </mc:AlternateContent>
    </w:r>
  </w:p>
  <w:p w14:paraId="60BE0FC0" w14:textId="77777777" w:rsidR="001007E7" w:rsidRDefault="002439D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FE0CEF" wp14:editId="0842FAC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543E1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FE0CEF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" filled="f" stroked="f">
              <v:textbox inset="0,0,0,0">
                <w:txbxContent>
                  <w:p w14:paraId="70543E1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C9A6DFF" wp14:editId="1B7A85BD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66F221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7C18C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3CEB81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7966F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14248" w14:textId="77777777" w:rsidR="00837CF1" w:rsidRDefault="00837CF1" w:rsidP="001007E7">
      <w:pPr>
        <w:spacing w:after="0" w:line="240" w:lineRule="auto"/>
      </w:pPr>
      <w:r>
        <w:separator/>
      </w:r>
    </w:p>
  </w:footnote>
  <w:footnote w:type="continuationSeparator" w:id="0">
    <w:p w14:paraId="7AD90C05" w14:textId="77777777" w:rsidR="00837CF1" w:rsidRDefault="00837CF1" w:rsidP="001007E7">
      <w:pPr>
        <w:spacing w:after="0" w:line="240" w:lineRule="auto"/>
      </w:pPr>
      <w:r>
        <w:continuationSeparator/>
      </w:r>
    </w:p>
  </w:footnote>
  <w:footnote w:id="1">
    <w:p w14:paraId="46695CAE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531561D1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B0B"/>
    <w:rsid w:val="00023CA9"/>
    <w:rsid w:val="00034DD9"/>
    <w:rsid w:val="000427D3"/>
    <w:rsid w:val="00045479"/>
    <w:rsid w:val="00092FE9"/>
    <w:rsid w:val="000D6868"/>
    <w:rsid w:val="000F7312"/>
    <w:rsid w:val="001007E7"/>
    <w:rsid w:val="001020C0"/>
    <w:rsid w:val="00120A08"/>
    <w:rsid w:val="00134D4F"/>
    <w:rsid w:val="001463BC"/>
    <w:rsid w:val="00157600"/>
    <w:rsid w:val="00165C6B"/>
    <w:rsid w:val="00170EC5"/>
    <w:rsid w:val="0017144C"/>
    <w:rsid w:val="00194FF2"/>
    <w:rsid w:val="001A3F92"/>
    <w:rsid w:val="001E61DE"/>
    <w:rsid w:val="001E73F1"/>
    <w:rsid w:val="001F73A7"/>
    <w:rsid w:val="002003A9"/>
    <w:rsid w:val="002009A7"/>
    <w:rsid w:val="002018F9"/>
    <w:rsid w:val="002439DF"/>
    <w:rsid w:val="00253DBA"/>
    <w:rsid w:val="00254E9E"/>
    <w:rsid w:val="0026335F"/>
    <w:rsid w:val="00272B70"/>
    <w:rsid w:val="002823F7"/>
    <w:rsid w:val="00283935"/>
    <w:rsid w:val="002B7164"/>
    <w:rsid w:val="002E1412"/>
    <w:rsid w:val="002E2F86"/>
    <w:rsid w:val="002E6B9A"/>
    <w:rsid w:val="00314023"/>
    <w:rsid w:val="00326E5E"/>
    <w:rsid w:val="00332B0B"/>
    <w:rsid w:val="0034438C"/>
    <w:rsid w:val="003D160E"/>
    <w:rsid w:val="00404EA5"/>
    <w:rsid w:val="00410707"/>
    <w:rsid w:val="00421A8F"/>
    <w:rsid w:val="0042490F"/>
    <w:rsid w:val="004564FE"/>
    <w:rsid w:val="00462024"/>
    <w:rsid w:val="00466B9C"/>
    <w:rsid w:val="004753C1"/>
    <w:rsid w:val="004C778A"/>
    <w:rsid w:val="004D45A8"/>
    <w:rsid w:val="00521233"/>
    <w:rsid w:val="00535962"/>
    <w:rsid w:val="00580E0B"/>
    <w:rsid w:val="00587691"/>
    <w:rsid w:val="005A268C"/>
    <w:rsid w:val="005F6873"/>
    <w:rsid w:val="00611A07"/>
    <w:rsid w:val="006163DD"/>
    <w:rsid w:val="00616ABE"/>
    <w:rsid w:val="0062592A"/>
    <w:rsid w:val="00626589"/>
    <w:rsid w:val="00626D0C"/>
    <w:rsid w:val="006506D0"/>
    <w:rsid w:val="00651E48"/>
    <w:rsid w:val="006709BC"/>
    <w:rsid w:val="00685FDA"/>
    <w:rsid w:val="00691C64"/>
    <w:rsid w:val="006B202F"/>
    <w:rsid w:val="006D38F2"/>
    <w:rsid w:val="006E0043"/>
    <w:rsid w:val="006E45AC"/>
    <w:rsid w:val="006F28AA"/>
    <w:rsid w:val="00721F4E"/>
    <w:rsid w:val="00725091"/>
    <w:rsid w:val="007501E2"/>
    <w:rsid w:val="00780880"/>
    <w:rsid w:val="007B6F6F"/>
    <w:rsid w:val="00806C78"/>
    <w:rsid w:val="00807015"/>
    <w:rsid w:val="00815AEB"/>
    <w:rsid w:val="00831319"/>
    <w:rsid w:val="00837CF1"/>
    <w:rsid w:val="00845FCE"/>
    <w:rsid w:val="00850351"/>
    <w:rsid w:val="00862F3E"/>
    <w:rsid w:val="008B1944"/>
    <w:rsid w:val="008B3AE5"/>
    <w:rsid w:val="008B71AB"/>
    <w:rsid w:val="008F451F"/>
    <w:rsid w:val="009363FC"/>
    <w:rsid w:val="00973C9A"/>
    <w:rsid w:val="0098775D"/>
    <w:rsid w:val="009B42B9"/>
    <w:rsid w:val="00A16099"/>
    <w:rsid w:val="00A640BD"/>
    <w:rsid w:val="00A834F9"/>
    <w:rsid w:val="00AD7919"/>
    <w:rsid w:val="00B02129"/>
    <w:rsid w:val="00B227FF"/>
    <w:rsid w:val="00B55C91"/>
    <w:rsid w:val="00B61C0C"/>
    <w:rsid w:val="00B62EEF"/>
    <w:rsid w:val="00B97B51"/>
    <w:rsid w:val="00BA0007"/>
    <w:rsid w:val="00BA10B3"/>
    <w:rsid w:val="00BC1D0C"/>
    <w:rsid w:val="00BC3380"/>
    <w:rsid w:val="00BC4FDF"/>
    <w:rsid w:val="00BC54C3"/>
    <w:rsid w:val="00BC61BD"/>
    <w:rsid w:val="00BD625A"/>
    <w:rsid w:val="00BE4CA7"/>
    <w:rsid w:val="00BE4D61"/>
    <w:rsid w:val="00C013EE"/>
    <w:rsid w:val="00C078CB"/>
    <w:rsid w:val="00C20307"/>
    <w:rsid w:val="00C22DBE"/>
    <w:rsid w:val="00C66D08"/>
    <w:rsid w:val="00CA0E82"/>
    <w:rsid w:val="00CA4661"/>
    <w:rsid w:val="00CE58A6"/>
    <w:rsid w:val="00CE67A3"/>
    <w:rsid w:val="00CF6384"/>
    <w:rsid w:val="00D02754"/>
    <w:rsid w:val="00D169BF"/>
    <w:rsid w:val="00D24FA7"/>
    <w:rsid w:val="00D64696"/>
    <w:rsid w:val="00D8481D"/>
    <w:rsid w:val="00D90D49"/>
    <w:rsid w:val="00DC5D96"/>
    <w:rsid w:val="00DD0EC8"/>
    <w:rsid w:val="00DD4F3E"/>
    <w:rsid w:val="00DE539C"/>
    <w:rsid w:val="00DF79A3"/>
    <w:rsid w:val="00E124CB"/>
    <w:rsid w:val="00E13E55"/>
    <w:rsid w:val="00E31323"/>
    <w:rsid w:val="00E55DB5"/>
    <w:rsid w:val="00E82D3B"/>
    <w:rsid w:val="00EA40CE"/>
    <w:rsid w:val="00EA7406"/>
    <w:rsid w:val="00EB51E0"/>
    <w:rsid w:val="00ED6ED7"/>
    <w:rsid w:val="00EE1E7B"/>
    <w:rsid w:val="00EF270D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8C3BA52"/>
  <w15:docId w15:val="{02658F1C-97F7-4DD2-958E-6B671D317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22" ma:contentTypeDescription="Crear nuevo documento." ma:contentTypeScope="" ma:versionID="10fe43e80d94fd5256b96ca9d9bca858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83ba3a14dae6c4637e667de6d125e7f5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nviado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nviado" ma:index="26" ma:displayName="Enviado" ma:default="1" ma:format="Dropdown" ma:internalName="Enviad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  <Enviado xmlns="115a89d6-98bf-4d93-b225-b4c2407aca89">true</Enviad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08CD-0B80-4A02-8C9C-A40CBBD96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5a89d6-98bf-4d93-b225-b4c2407aca89"/>
    <ds:schemaRef ds:uri="f13292f8-2595-4bfb-a886-9553246b5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67BB9D-918F-4621-BBA7-2EFB20F740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01879-30A3-438F-BDAD-6320BBE64992}">
  <ds:schemaRefs>
    <ds:schemaRef ds:uri="http://schemas.microsoft.com/office/2006/metadata/properties"/>
    <ds:schemaRef ds:uri="http://schemas.microsoft.com/office/infopath/2007/PartnerControls"/>
    <ds:schemaRef ds:uri="f13292f8-2595-4bfb-a886-9553246b52b3"/>
    <ds:schemaRef ds:uri="115a89d6-98bf-4d93-b225-b4c2407aca89"/>
  </ds:schemaRefs>
</ds:datastoreItem>
</file>

<file path=customXml/itemProps4.xml><?xml version="1.0" encoding="utf-8"?>
<ds:datastoreItem xmlns:ds="http://schemas.openxmlformats.org/officeDocument/2006/customXml" ds:itemID="{F211C3D1-6E43-43A2-AD3A-E521EC2B4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100</TotalTime>
  <Pages>5</Pages>
  <Words>696</Words>
  <Characters>3828</Characters>
  <Application>Microsoft Office Word</Application>
  <DocSecurity>0</DocSecurity>
  <Lines>31</Lines>
  <Paragraphs>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Blasina Fernández</cp:lastModifiedBy>
  <cp:revision>34</cp:revision>
  <cp:lastPrinted>2018-05-16T17:25:00Z</cp:lastPrinted>
  <dcterms:created xsi:type="dcterms:W3CDTF">2019-03-29T16:39:00Z</dcterms:created>
  <dcterms:modified xsi:type="dcterms:W3CDTF">2024-11-18T19:21:00Z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  <property fmtid="{D5CDD505-2E9C-101B-9397-08002B2CF9AE}" pid="3" name="MediaServiceImageTags">
    <vt:lpwstr/>
  </property>
</Properties>
</file>