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5A075" w14:textId="77777777" w:rsidR="009A0665" w:rsidRDefault="009A066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255A091" wp14:editId="5255A092">
                <wp:simplePos x="0" y="0"/>
                <wp:positionH relativeFrom="column">
                  <wp:posOffset>4133850</wp:posOffset>
                </wp:positionH>
                <wp:positionV relativeFrom="paragraph">
                  <wp:posOffset>116205</wp:posOffset>
                </wp:positionV>
                <wp:extent cx="1863090" cy="752475"/>
                <wp:effectExtent l="0" t="0" r="2286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3090" cy="7524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C7133A" w14:textId="51B3DB69" w:rsidR="009E4A1B" w:rsidRPr="009E4A1B" w:rsidRDefault="009E4A1B" w:rsidP="009E4A1B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9E4A1B">
                                  <w:rPr>
                                    <w:rStyle w:val="Style2"/>
                                  </w:rPr>
                                  <w:t>SNS-CCC-LPN-2024-00</w:t>
                                </w:r>
                                <w:r w:rsidR="000B6EFA">
                                  <w:rPr>
                                    <w:rStyle w:val="Style2"/>
                                  </w:rPr>
                                  <w:t>30</w:t>
                                </w:r>
                              </w:p>
                              <w:p w14:paraId="5255A0B3" w14:textId="554045EA" w:rsidR="001466B0" w:rsidRPr="00535962" w:rsidRDefault="001466B0" w:rsidP="009A066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55A0B4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5A091" id="Group 21" o:spid="_x0000_s1026" style="position:absolute;margin-left:325.5pt;margin-top:9.15pt;width:146.7pt;height:59.25pt;z-index:2516587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1DC7133A" w14:textId="51B3DB69" w:rsidR="009E4A1B" w:rsidRPr="009E4A1B" w:rsidRDefault="009E4A1B" w:rsidP="009E4A1B">
                          <w:pPr>
                            <w:rPr>
                              <w:rStyle w:val="Style2"/>
                            </w:rPr>
                          </w:pPr>
                          <w:r w:rsidRPr="009E4A1B">
                            <w:rPr>
                              <w:rStyle w:val="Style2"/>
                            </w:rPr>
                            <w:t>SNS-CCC-LPN-2024-00</w:t>
                          </w:r>
                          <w:r w:rsidR="000B6EFA">
                            <w:rPr>
                              <w:rStyle w:val="Style2"/>
                            </w:rPr>
                            <w:t>30</w:t>
                          </w:r>
                        </w:p>
                        <w:p w14:paraId="5255A0B3" w14:textId="554045EA" w:rsidR="001466B0" w:rsidRPr="00535962" w:rsidRDefault="001466B0" w:rsidP="009A0665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255A0B4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255A076" w14:textId="77777777" w:rsidR="009A0665" w:rsidRDefault="009A0665"/>
    <w:p w14:paraId="5255A077" w14:textId="77777777" w:rsidR="00535962" w:rsidRPr="00F7167E" w:rsidRDefault="009A0665">
      <w:r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5255A093" wp14:editId="5255A094">
            <wp:simplePos x="0" y="0"/>
            <wp:positionH relativeFrom="column">
              <wp:posOffset>2238375</wp:posOffset>
            </wp:positionH>
            <wp:positionV relativeFrom="paragraph">
              <wp:posOffset>11430</wp:posOffset>
            </wp:positionV>
            <wp:extent cx="828675" cy="82486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526" cy="831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55A095" wp14:editId="5255A09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5A0B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A095" id="Text Box 20" o:spid="_x0000_s1031" type="#_x0000_t202" style="position:absolute;margin-left:-31.1pt;margin-top:-36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5255A0B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55A097" wp14:editId="5255A098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5255A0B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255A0BC" wp14:editId="5255A0BD">
                                      <wp:extent cx="608965" cy="695325"/>
                                      <wp:effectExtent l="0" t="0" r="635" b="952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11013" cy="6976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A097" id="Text Box 2" o:spid="_x0000_s1032" type="#_x0000_t202" style="position:absolute;margin-left:-41.65pt;margin-top:-12.75pt;width:81pt;height:84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5PRJD9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5255A0B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255A0BC" wp14:editId="5255A0BD">
                                <wp:extent cx="608965" cy="695325"/>
                                <wp:effectExtent l="0" t="0" r="635" b="952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1013" cy="6976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255A078" w14:textId="77777777" w:rsidR="00535962" w:rsidRDefault="00FA01DC" w:rsidP="009A0665">
      <w:pPr>
        <w:tabs>
          <w:tab w:val="left" w:pos="1320"/>
        </w:tabs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55A099" wp14:editId="5255A09A">
                <wp:simplePos x="0" y="0"/>
                <wp:positionH relativeFrom="column">
                  <wp:posOffset>4132385</wp:posOffset>
                </wp:positionH>
                <wp:positionV relativeFrom="paragraph">
                  <wp:posOffset>141556</wp:posOffset>
                </wp:positionV>
                <wp:extent cx="202946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5A0B7" w14:textId="6ECEB9B3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E4A1B">
                                  <w:rPr>
                                    <w:rStyle w:val="Style5"/>
                                    <w:lang w:val="es-DO"/>
                                  </w:rPr>
                                  <w:t>FECHA________________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A099" id="Text Box 12" o:spid="_x0000_s1033" type="#_x0000_t202" style="position:absolute;margin-left:325.4pt;margin-top:11.15pt;width:159.8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" filled="f" stroked="f">
                <v:textbox>
                  <w:txbxContent>
                    <w:p w14:paraId="5255A0B7" w14:textId="6ECEB9B3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E4A1B">
                            <w:rPr>
                              <w:rStyle w:val="Style5"/>
                              <w:lang w:val="es-DO"/>
                            </w:rPr>
                            <w:t>FECHA________________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A0665">
        <w:tab/>
      </w:r>
    </w:p>
    <w:p w14:paraId="5255A079" w14:textId="77777777" w:rsidR="009A0665" w:rsidRPr="00535962" w:rsidRDefault="009A0665" w:rsidP="009A0665">
      <w:pPr>
        <w:tabs>
          <w:tab w:val="left" w:pos="1320"/>
        </w:tabs>
      </w:pPr>
    </w:p>
    <w:p w14:paraId="5255A07A" w14:textId="77777777" w:rsidR="00535962" w:rsidRDefault="00FA01D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5A09B" wp14:editId="5255A09C">
                <wp:simplePos x="0" y="0"/>
                <wp:positionH relativeFrom="column">
                  <wp:posOffset>4784090</wp:posOffset>
                </wp:positionH>
                <wp:positionV relativeFrom="paragraph">
                  <wp:posOffset>237490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5A0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87C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487C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487C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0665" w:rsidRPr="009A066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87C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A09B" id="Text Box 13" o:spid="_x0000_s1034" type="#_x0000_t202" style="position:absolute;margin-left:376.7pt;margin-top:18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muvRod4AAAAJAQAADwAAAAAAAAAAAAAAAAA7BAAAZHJzL2Rvd25yZXYueG1sUEsF&#10;BgAAAAAEAAQA8wAAAEYFAAAAAA==&#10;" filled="f" stroked="f">
                <v:textbox>
                  <w:txbxContent>
                    <w:p w14:paraId="5255A0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87C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487CD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487C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9A0665" w:rsidRPr="009A066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87C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55A09D" wp14:editId="5255A09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5A0B9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A09D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5255A0B9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255A07B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55A09F" wp14:editId="5255A0A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5A0B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A09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255A0B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255A07C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55A0A1" wp14:editId="5255A0A2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5A0BB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A0A1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55A0BB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255A07D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55A07F" w14:textId="2780641A" w:rsidR="00E82502" w:rsidRPr="00A26D56" w:rsidRDefault="00E82502" w:rsidP="00A26D56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  <w:r w:rsidR="00883410">
        <w:rPr>
          <w:sz w:val="22"/>
          <w:szCs w:val="22"/>
          <w:lang w:val="es-DO"/>
        </w:rPr>
        <w:t xml:space="preserve">                                               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255A081" w14:textId="77777777" w:rsidTr="00E82502">
        <w:trPr>
          <w:cantSplit/>
          <w:trHeight w:val="440"/>
        </w:trPr>
        <w:tc>
          <w:tcPr>
            <w:tcW w:w="9252" w:type="dxa"/>
          </w:tcPr>
          <w:p w14:paraId="5255A08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255A083" w14:textId="77777777" w:rsidTr="00E82502">
        <w:trPr>
          <w:cantSplit/>
          <w:trHeight w:val="440"/>
        </w:trPr>
        <w:tc>
          <w:tcPr>
            <w:tcW w:w="9252" w:type="dxa"/>
          </w:tcPr>
          <w:p w14:paraId="5255A0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255A085" w14:textId="77777777" w:rsidTr="00E82502">
        <w:trPr>
          <w:cantSplit/>
          <w:trHeight w:val="440"/>
        </w:trPr>
        <w:tc>
          <w:tcPr>
            <w:tcW w:w="9252" w:type="dxa"/>
          </w:tcPr>
          <w:p w14:paraId="5255A08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255A087" w14:textId="77777777" w:rsidTr="00E82502">
        <w:trPr>
          <w:cantSplit/>
          <w:trHeight w:val="440"/>
        </w:trPr>
        <w:tc>
          <w:tcPr>
            <w:tcW w:w="9252" w:type="dxa"/>
          </w:tcPr>
          <w:p w14:paraId="5255A08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255A089" w14:textId="77777777" w:rsidTr="00E82502">
        <w:trPr>
          <w:cantSplit/>
          <w:trHeight w:val="440"/>
        </w:trPr>
        <w:tc>
          <w:tcPr>
            <w:tcW w:w="9252" w:type="dxa"/>
          </w:tcPr>
          <w:p w14:paraId="5255A08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255A08F" w14:textId="77777777" w:rsidTr="00E82502">
        <w:trPr>
          <w:cantSplit/>
          <w:trHeight w:val="440"/>
        </w:trPr>
        <w:tc>
          <w:tcPr>
            <w:tcW w:w="9252" w:type="dxa"/>
          </w:tcPr>
          <w:p w14:paraId="5255A08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255A08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255A08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255A08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255A08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255A090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A0665">
      <w:footerReference w:type="default" r:id="rId12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116DF" w14:textId="77777777" w:rsidR="002C53BC" w:rsidRDefault="002C53BC" w:rsidP="001007E7">
      <w:pPr>
        <w:spacing w:after="0" w:line="240" w:lineRule="auto"/>
      </w:pPr>
      <w:r>
        <w:separator/>
      </w:r>
    </w:p>
  </w:endnote>
  <w:endnote w:type="continuationSeparator" w:id="0">
    <w:p w14:paraId="09996163" w14:textId="77777777" w:rsidR="002C53BC" w:rsidRDefault="002C53B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5A0A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55A0AD" wp14:editId="5255A0AE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55A0AF" wp14:editId="5255A0B0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5A0B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255A0B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55A0A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255A0B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255A0B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55A0B1" wp14:editId="5255A0B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5A0C0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55A0B1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5255A0C0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255A0A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255A0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55A0A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55A0A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255A0A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49C5A" w14:textId="77777777" w:rsidR="002C53BC" w:rsidRDefault="002C53BC" w:rsidP="001007E7">
      <w:pPr>
        <w:spacing w:after="0" w:line="240" w:lineRule="auto"/>
      </w:pPr>
      <w:r>
        <w:separator/>
      </w:r>
    </w:p>
  </w:footnote>
  <w:footnote w:type="continuationSeparator" w:id="0">
    <w:p w14:paraId="24C70AFF" w14:textId="77777777" w:rsidR="002C53BC" w:rsidRDefault="002C53B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2E49"/>
    <w:rsid w:val="0005792C"/>
    <w:rsid w:val="000B0DCD"/>
    <w:rsid w:val="000B6EFA"/>
    <w:rsid w:val="000E02D9"/>
    <w:rsid w:val="000F1546"/>
    <w:rsid w:val="001007E7"/>
    <w:rsid w:val="001020C0"/>
    <w:rsid w:val="00136481"/>
    <w:rsid w:val="00141900"/>
    <w:rsid w:val="001466B0"/>
    <w:rsid w:val="00157600"/>
    <w:rsid w:val="00170EC5"/>
    <w:rsid w:val="0017144C"/>
    <w:rsid w:val="00181E8D"/>
    <w:rsid w:val="00194FF2"/>
    <w:rsid w:val="00196891"/>
    <w:rsid w:val="001A3F92"/>
    <w:rsid w:val="001F73A7"/>
    <w:rsid w:val="002009A7"/>
    <w:rsid w:val="002018F9"/>
    <w:rsid w:val="00253DBA"/>
    <w:rsid w:val="0026335F"/>
    <w:rsid w:val="00295BD4"/>
    <w:rsid w:val="002C3FAC"/>
    <w:rsid w:val="002C53BC"/>
    <w:rsid w:val="002D451D"/>
    <w:rsid w:val="002E1412"/>
    <w:rsid w:val="00314023"/>
    <w:rsid w:val="00314793"/>
    <w:rsid w:val="00341484"/>
    <w:rsid w:val="00392351"/>
    <w:rsid w:val="003A6141"/>
    <w:rsid w:val="00404131"/>
    <w:rsid w:val="00410199"/>
    <w:rsid w:val="0042490F"/>
    <w:rsid w:val="004379A6"/>
    <w:rsid w:val="0044234A"/>
    <w:rsid w:val="00445B91"/>
    <w:rsid w:val="004543AF"/>
    <w:rsid w:val="00456C17"/>
    <w:rsid w:val="00466B9C"/>
    <w:rsid w:val="00487CDF"/>
    <w:rsid w:val="004B30DA"/>
    <w:rsid w:val="004D45A8"/>
    <w:rsid w:val="00535962"/>
    <w:rsid w:val="005972CC"/>
    <w:rsid w:val="005F60CF"/>
    <w:rsid w:val="00611A07"/>
    <w:rsid w:val="0062592A"/>
    <w:rsid w:val="006366AC"/>
    <w:rsid w:val="006506D0"/>
    <w:rsid w:val="00651E48"/>
    <w:rsid w:val="00666D56"/>
    <w:rsid w:val="006704C5"/>
    <w:rsid w:val="006709BC"/>
    <w:rsid w:val="00696A71"/>
    <w:rsid w:val="006F567F"/>
    <w:rsid w:val="0070670C"/>
    <w:rsid w:val="00725091"/>
    <w:rsid w:val="00780880"/>
    <w:rsid w:val="007B0E1F"/>
    <w:rsid w:val="007B6F6F"/>
    <w:rsid w:val="007C7926"/>
    <w:rsid w:val="00820C9F"/>
    <w:rsid w:val="0082707E"/>
    <w:rsid w:val="008315B0"/>
    <w:rsid w:val="00834059"/>
    <w:rsid w:val="00847BE6"/>
    <w:rsid w:val="00883410"/>
    <w:rsid w:val="008A6536"/>
    <w:rsid w:val="008B3AE5"/>
    <w:rsid w:val="008C388B"/>
    <w:rsid w:val="008C430D"/>
    <w:rsid w:val="008C76C4"/>
    <w:rsid w:val="008E564E"/>
    <w:rsid w:val="00966EEE"/>
    <w:rsid w:val="00977C54"/>
    <w:rsid w:val="009A0665"/>
    <w:rsid w:val="009E4A1B"/>
    <w:rsid w:val="009F6FFF"/>
    <w:rsid w:val="00A16099"/>
    <w:rsid w:val="00A26D56"/>
    <w:rsid w:val="00A55F22"/>
    <w:rsid w:val="00A640BD"/>
    <w:rsid w:val="00A641A7"/>
    <w:rsid w:val="00A7112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11978"/>
    <w:rsid w:val="00C22DBE"/>
    <w:rsid w:val="00C50059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DF3705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C2870"/>
    <w:rsid w:val="00FF19F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55A075"/>
  <w15:docId w15:val="{5D1E0955-F2EE-46C4-8F79-65115C4B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10fe43e80d94fd5256b96ca9d9bca858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83ba3a14dae6c4637e667de6d125e7f5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  <Enviado xmlns="115a89d6-98bf-4d93-b225-b4c2407aca89">true</Enviad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0CC33-F23E-491C-B85A-AB75002FD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42A1CC-9C41-4BC6-84A9-485D08FA50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43FF1-CE57-4693-95B7-C15D9588011C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customXml/itemProps4.xml><?xml version="1.0" encoding="utf-8"?>
<ds:datastoreItem xmlns:ds="http://schemas.openxmlformats.org/officeDocument/2006/customXml" ds:itemID="{1360623B-660C-426B-9E5E-9CCA2EFDB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18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Blasina Fernández</cp:lastModifiedBy>
  <cp:revision>33</cp:revision>
  <cp:lastPrinted>2011-03-04T18:48:00Z</cp:lastPrinted>
  <dcterms:created xsi:type="dcterms:W3CDTF">2018-09-13T13:54:00Z</dcterms:created>
  <dcterms:modified xsi:type="dcterms:W3CDTF">2024-11-18T19:21:00Z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  <property fmtid="{D5CDD505-2E9C-101B-9397-08002B2CF9AE}" pid="3" name="MediaServiceImageTags">
    <vt:lpwstr/>
  </property>
</Properties>
</file>