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0753A" w14:textId="77777777" w:rsidR="00535962" w:rsidRPr="00F7167E" w:rsidRDefault="00AD1F35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10756C" wp14:editId="4E10756D">
                <wp:simplePos x="0" y="0"/>
                <wp:positionH relativeFrom="column">
                  <wp:posOffset>2475865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0" r="3175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4E10758F" w14:textId="77777777" w:rsidR="00CC21DA" w:rsidRDefault="00CC21DA" w:rsidP="0083342F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SERVICIO NACIONAL DE SALUD</w:t>
                                </w:r>
                              </w:p>
                              <w:p w14:paraId="4E107590" w14:textId="77777777" w:rsidR="002E1412" w:rsidRPr="002E1412" w:rsidRDefault="00000000" w:rsidP="0083342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10756C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194.9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vrK9AEAAMo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4E10758F" w14:textId="77777777" w:rsidR="00CC21DA" w:rsidRDefault="00CC21DA" w:rsidP="0083342F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SERVICIO NACIONAL DE SALUD</w:t>
                          </w:r>
                        </w:p>
                        <w:p w14:paraId="4E107590" w14:textId="77777777" w:rsidR="002E1412" w:rsidRPr="002E1412" w:rsidRDefault="00000000" w:rsidP="0083342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747AF2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10756E" wp14:editId="4E10756F">
                <wp:simplePos x="0" y="0"/>
                <wp:positionH relativeFrom="column">
                  <wp:posOffset>-22225</wp:posOffset>
                </wp:positionH>
                <wp:positionV relativeFrom="paragraph">
                  <wp:posOffset>-624840</wp:posOffset>
                </wp:positionV>
                <wp:extent cx="948055" cy="305435"/>
                <wp:effectExtent l="0" t="0" r="4445" b="18415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107591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0756E" id="Text Box 20" o:spid="_x0000_s1027" type="#_x0000_t202" style="position:absolute;margin-left:-1.75pt;margin-top:-49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" filled="f" stroked="f">
                <v:textbox inset="0,0,0,0">
                  <w:txbxContent>
                    <w:p w14:paraId="4E107591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F010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E107570" wp14:editId="4E107571">
                <wp:simplePos x="0" y="0"/>
                <wp:positionH relativeFrom="column">
                  <wp:posOffset>7280275</wp:posOffset>
                </wp:positionH>
                <wp:positionV relativeFrom="paragraph">
                  <wp:posOffset>-412750</wp:posOffset>
                </wp:positionV>
                <wp:extent cx="1844675" cy="701040"/>
                <wp:effectExtent l="0" t="0" r="2222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4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783DA4" w14:textId="32474EE3" w:rsidR="00385F5F" w:rsidRPr="00385F5F" w:rsidRDefault="00385F5F" w:rsidP="00385F5F">
                                <w:pPr>
                                  <w:rPr>
                                    <w:rStyle w:val="Style2"/>
                                  </w:rPr>
                                </w:pPr>
                                <w:r w:rsidRPr="00385F5F">
                                  <w:rPr>
                                    <w:rStyle w:val="Style2"/>
                                  </w:rPr>
                                  <w:t>SNS-CCC-LPN-2024-00</w:t>
                                </w:r>
                                <w:r w:rsidR="005B6B95">
                                  <w:rPr>
                                    <w:rStyle w:val="Style2"/>
                                  </w:rPr>
                                  <w:t>30</w:t>
                                </w:r>
                              </w:p>
                              <w:p w14:paraId="4E107592" w14:textId="43A14861" w:rsidR="00957FDA" w:rsidRPr="00535962" w:rsidRDefault="00957FDA" w:rsidP="00957FD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10759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07570" id="Group 21" o:spid="_x0000_s1028" style="position:absolute;margin-left:573.25pt;margin-top:-32.5pt;width:145.2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5783DA4" w14:textId="32474EE3" w:rsidR="00385F5F" w:rsidRPr="00385F5F" w:rsidRDefault="00385F5F" w:rsidP="00385F5F">
                          <w:pPr>
                            <w:rPr>
                              <w:rStyle w:val="Style2"/>
                            </w:rPr>
                          </w:pPr>
                          <w:r w:rsidRPr="00385F5F">
                            <w:rPr>
                              <w:rStyle w:val="Style2"/>
                            </w:rPr>
                            <w:t>SNS-CCC-LPN-2024-00</w:t>
                          </w:r>
                          <w:r w:rsidR="005B6B95">
                            <w:rPr>
                              <w:rStyle w:val="Style2"/>
                            </w:rPr>
                            <w:t>30</w:t>
                          </w:r>
                        </w:p>
                        <w:p w14:paraId="4E107592" w14:textId="43A14861" w:rsidR="00957FDA" w:rsidRPr="00535962" w:rsidRDefault="00957FDA" w:rsidP="00957FDA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E10759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10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107572" wp14:editId="4E107573">
                <wp:simplePos x="0" y="0"/>
                <wp:positionH relativeFrom="column">
                  <wp:posOffset>-114300</wp:posOffset>
                </wp:positionH>
                <wp:positionV relativeFrom="paragraph">
                  <wp:posOffset>-421005</wp:posOffset>
                </wp:positionV>
                <wp:extent cx="1586865" cy="1012190"/>
                <wp:effectExtent l="0" t="0" r="381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6865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4E10759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107598" wp14:editId="4E107599">
                                      <wp:extent cx="1034842" cy="485775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34842" cy="4857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07572" id="Text Box 2" o:spid="_x0000_s1033" type="#_x0000_t202" style="position:absolute;margin-left:-9pt;margin-top:-33.15pt;width:124.95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4E10759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107598" wp14:editId="4E107599">
                                <wp:extent cx="1034842" cy="485775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34842" cy="4857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A24343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4E107574" wp14:editId="4E107575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10753B" w14:textId="77777777" w:rsidR="00535962" w:rsidRPr="00535962" w:rsidRDefault="00F01022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107576" wp14:editId="4E107577">
                <wp:simplePos x="0" y="0"/>
                <wp:positionH relativeFrom="column">
                  <wp:posOffset>7429109</wp:posOffset>
                </wp:positionH>
                <wp:positionV relativeFrom="paragraph">
                  <wp:posOffset>73025</wp:posOffset>
                </wp:positionV>
                <wp:extent cx="1839546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9546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107595" w14:textId="434CB0E8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385F5F">
                                  <w:rPr>
                                    <w:rStyle w:val="Style5"/>
                                  </w:rPr>
                                  <w:t>FECHA______________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07576" id="Text Box 12" o:spid="_x0000_s1034" type="#_x0000_t202" style="position:absolute;margin-left:584.95pt;margin-top:5.75pt;width:144.8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" filled="f" stroked="f">
                <v:textbox>
                  <w:txbxContent>
                    <w:p w14:paraId="4E107595" w14:textId="434CB0E8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385F5F">
                            <w:rPr>
                              <w:rStyle w:val="Style5"/>
                            </w:rPr>
                            <w:t>FECHA______________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E107578" wp14:editId="4E107579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107596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07578" id="Text Box 18" o:spid="_x0000_s1035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DDfwW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4E107596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E10753C" w14:textId="77777777" w:rsidR="00535962" w:rsidRDefault="00535962" w:rsidP="00535962"/>
    <w:p w14:paraId="4E10753D" w14:textId="532C0216" w:rsidR="00047AF4" w:rsidRDefault="007B4164" w:rsidP="00403697">
      <w:pPr>
        <w:tabs>
          <w:tab w:val="left" w:pos="6267"/>
        </w:tabs>
        <w:spacing w:line="240" w:lineRule="auto"/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</w:t>
      </w:r>
      <w:r w:rsidR="00B50DCC">
        <w:t>_________________________________________________________________________________</w:t>
      </w:r>
      <w:r w:rsidR="00B50DCC">
        <w:br/>
      </w:r>
    </w:p>
    <w:tbl>
      <w:tblPr>
        <w:tblStyle w:val="Tablaconcuadrcula"/>
        <w:tblW w:w="16187" w:type="dxa"/>
        <w:tblLook w:val="01E0" w:firstRow="1" w:lastRow="1" w:firstColumn="1" w:lastColumn="1" w:noHBand="0" w:noVBand="0"/>
      </w:tblPr>
      <w:tblGrid>
        <w:gridCol w:w="820"/>
        <w:gridCol w:w="6038"/>
        <w:gridCol w:w="1156"/>
        <w:gridCol w:w="1177"/>
        <w:gridCol w:w="1413"/>
        <w:gridCol w:w="1345"/>
        <w:gridCol w:w="1280"/>
        <w:gridCol w:w="1479"/>
        <w:gridCol w:w="1479"/>
      </w:tblGrid>
      <w:tr w:rsidR="00A47698" w14:paraId="4E107548" w14:textId="77777777" w:rsidTr="00034159">
        <w:trPr>
          <w:gridAfter w:val="1"/>
          <w:wAfter w:w="1479" w:type="dxa"/>
          <w:trHeight w:val="534"/>
        </w:trPr>
        <w:tc>
          <w:tcPr>
            <w:tcW w:w="820" w:type="dxa"/>
          </w:tcPr>
          <w:p w14:paraId="4E10753E" w14:textId="77777777" w:rsidR="00047AF4" w:rsidRPr="00131369" w:rsidRDefault="00047AF4" w:rsidP="00BB657B">
            <w:pPr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 No.</w:t>
            </w:r>
          </w:p>
        </w:tc>
        <w:tc>
          <w:tcPr>
            <w:tcW w:w="6038" w:type="dxa"/>
          </w:tcPr>
          <w:p w14:paraId="4E10753F" w14:textId="77777777" w:rsidR="00047AF4" w:rsidRPr="00131369" w:rsidRDefault="00047AF4" w:rsidP="00BB65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156" w:type="dxa"/>
          </w:tcPr>
          <w:p w14:paraId="4E107540" w14:textId="77777777" w:rsidR="00047AF4" w:rsidRPr="00131369" w:rsidRDefault="00047AF4" w:rsidP="00BB657B">
            <w:pPr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E107541" w14:textId="77777777" w:rsidR="00047AF4" w:rsidRPr="00131369" w:rsidRDefault="00047AF4" w:rsidP="00BB657B">
            <w:pPr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177" w:type="dxa"/>
          </w:tcPr>
          <w:p w14:paraId="4E107542" w14:textId="77777777" w:rsidR="00047AF4" w:rsidRPr="00131369" w:rsidRDefault="00047AF4" w:rsidP="00BB657B">
            <w:pPr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413" w:type="dxa"/>
          </w:tcPr>
          <w:p w14:paraId="4E107543" w14:textId="77777777" w:rsidR="00047AF4" w:rsidRPr="00131369" w:rsidRDefault="00047AF4" w:rsidP="00BB657B">
            <w:pPr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345" w:type="dxa"/>
          </w:tcPr>
          <w:p w14:paraId="4E107544" w14:textId="77777777" w:rsidR="00047AF4" w:rsidRDefault="00047AF4" w:rsidP="00BB657B">
            <w:pPr>
              <w:jc w:val="center"/>
            </w:pPr>
          </w:p>
          <w:p w14:paraId="4E107545" w14:textId="77777777" w:rsidR="00047AF4" w:rsidRPr="00131369" w:rsidRDefault="00047AF4" w:rsidP="00BB657B">
            <w:pPr>
              <w:jc w:val="center"/>
              <w:rPr>
                <w:sz w:val="22"/>
                <w:szCs w:val="22"/>
              </w:rPr>
            </w:pPr>
            <w:r w:rsidRPr="00047AF4">
              <w:t>ITBIS</w:t>
            </w:r>
          </w:p>
        </w:tc>
        <w:tc>
          <w:tcPr>
            <w:tcW w:w="1280" w:type="dxa"/>
          </w:tcPr>
          <w:p w14:paraId="4E107546" w14:textId="77777777" w:rsidR="00047AF4" w:rsidRPr="00131369" w:rsidRDefault="00047AF4" w:rsidP="00047AF4">
            <w:pPr>
              <w:jc w:val="center"/>
              <w:rPr>
                <w:sz w:val="22"/>
                <w:szCs w:val="22"/>
              </w:rPr>
            </w:pPr>
            <w:r>
              <w:t>OTROS IMPUESTOS</w:t>
            </w:r>
          </w:p>
        </w:tc>
        <w:tc>
          <w:tcPr>
            <w:tcW w:w="1479" w:type="dxa"/>
          </w:tcPr>
          <w:p w14:paraId="4E107547" w14:textId="77777777" w:rsidR="00047AF4" w:rsidRPr="00131369" w:rsidRDefault="00047AF4" w:rsidP="00BB657B">
            <w:pPr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634226" w14:paraId="337E560D" w14:textId="77777777" w:rsidTr="00034159">
        <w:trPr>
          <w:gridAfter w:val="1"/>
          <w:wAfter w:w="1479" w:type="dxa"/>
          <w:trHeight w:val="255"/>
        </w:trPr>
        <w:tc>
          <w:tcPr>
            <w:tcW w:w="14708" w:type="dxa"/>
            <w:gridSpan w:val="8"/>
          </w:tcPr>
          <w:p w14:paraId="1E01509D" w14:textId="54798EED" w:rsidR="00634226" w:rsidRPr="00634226" w:rsidRDefault="00634226" w:rsidP="00634226">
            <w:pPr>
              <w:tabs>
                <w:tab w:val="left" w:pos="4635"/>
              </w:tabs>
              <w:rPr>
                <w:rStyle w:val="Style6"/>
              </w:rPr>
            </w:pPr>
            <w:r w:rsidRPr="00634226">
              <w:rPr>
                <w:rStyle w:val="Style6"/>
              </w:rPr>
              <w:t>LOTE 1, EQUIPOS ODONTOLÓGICOS</w:t>
            </w:r>
          </w:p>
        </w:tc>
      </w:tr>
      <w:tr w:rsidR="00634226" w14:paraId="4E107551" w14:textId="77777777" w:rsidTr="00034159">
        <w:trPr>
          <w:gridAfter w:val="1"/>
          <w:wAfter w:w="1479" w:type="dxa"/>
          <w:trHeight w:val="539"/>
        </w:trPr>
        <w:tc>
          <w:tcPr>
            <w:tcW w:w="820" w:type="dxa"/>
            <w:shd w:val="clear" w:color="000000" w:fill="FFFFFF"/>
            <w:vAlign w:val="center"/>
          </w:tcPr>
          <w:p w14:paraId="4E107549" w14:textId="2B441D74" w:rsidR="00634226" w:rsidRPr="00634226" w:rsidRDefault="00634226" w:rsidP="00634226">
            <w:r w:rsidRPr="00634226">
              <w:t>1.1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E10754A" w14:textId="6F2AAA4D" w:rsidR="00634226" w:rsidRPr="00634226" w:rsidRDefault="00634226" w:rsidP="00634226">
            <w:r w:rsidRPr="00634226">
              <w:t>Tomógrafo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E10754B" w14:textId="6A69D2A8" w:rsidR="00634226" w:rsidRPr="00634226" w:rsidRDefault="00634226" w:rsidP="00634226">
            <w:r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E10754C" w14:textId="5793287D" w:rsidR="00634226" w:rsidRPr="00634226" w:rsidRDefault="00634226" w:rsidP="00634226">
            <w:r w:rsidRPr="00634226">
              <w:t>6</w:t>
            </w:r>
          </w:p>
        </w:tc>
        <w:tc>
          <w:tcPr>
            <w:tcW w:w="1413" w:type="dxa"/>
          </w:tcPr>
          <w:p w14:paraId="4E10754D" w14:textId="77777777" w:rsidR="00634226" w:rsidRPr="00C16E91" w:rsidRDefault="00634226" w:rsidP="00634226"/>
        </w:tc>
        <w:tc>
          <w:tcPr>
            <w:tcW w:w="1345" w:type="dxa"/>
          </w:tcPr>
          <w:p w14:paraId="4E10754E" w14:textId="77777777" w:rsidR="00634226" w:rsidRPr="00C16E91" w:rsidRDefault="00634226" w:rsidP="00634226"/>
        </w:tc>
        <w:tc>
          <w:tcPr>
            <w:tcW w:w="1280" w:type="dxa"/>
          </w:tcPr>
          <w:p w14:paraId="4E10754F" w14:textId="77777777" w:rsidR="00634226" w:rsidRPr="00C16E91" w:rsidRDefault="00634226" w:rsidP="00634226"/>
        </w:tc>
        <w:tc>
          <w:tcPr>
            <w:tcW w:w="1479" w:type="dxa"/>
          </w:tcPr>
          <w:p w14:paraId="4E107550" w14:textId="77777777" w:rsidR="00634226" w:rsidRPr="00C16E91" w:rsidRDefault="00634226" w:rsidP="00634226"/>
        </w:tc>
      </w:tr>
      <w:tr w:rsidR="00634226" w14:paraId="4E10755A" w14:textId="77777777" w:rsidTr="00034159">
        <w:trPr>
          <w:gridAfter w:val="1"/>
          <w:wAfter w:w="1479" w:type="dxa"/>
          <w:trHeight w:val="452"/>
        </w:trPr>
        <w:tc>
          <w:tcPr>
            <w:tcW w:w="820" w:type="dxa"/>
            <w:shd w:val="clear" w:color="000000" w:fill="FFFFFF"/>
            <w:vAlign w:val="center"/>
          </w:tcPr>
          <w:p w14:paraId="4E107552" w14:textId="74AE640E" w:rsidR="00634226" w:rsidRPr="00634226" w:rsidRDefault="00634226" w:rsidP="00634226">
            <w:r w:rsidRPr="00634226">
              <w:t>1.2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E107553" w14:textId="61417108" w:rsidR="00634226" w:rsidRPr="00634226" w:rsidRDefault="00634226" w:rsidP="00634226">
            <w:r w:rsidRPr="00634226">
              <w:t>Autoclave 21 L</w:t>
            </w:r>
          </w:p>
        </w:tc>
        <w:tc>
          <w:tcPr>
            <w:tcW w:w="1156" w:type="dxa"/>
            <w:shd w:val="clear" w:color="auto" w:fill="auto"/>
          </w:tcPr>
          <w:p w14:paraId="4E107554" w14:textId="437D7841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E107555" w14:textId="43851ED3" w:rsidR="00634226" w:rsidRPr="00634226" w:rsidRDefault="00634226" w:rsidP="00634226">
            <w:r w:rsidRPr="00634226">
              <w:t>2</w:t>
            </w:r>
          </w:p>
        </w:tc>
        <w:tc>
          <w:tcPr>
            <w:tcW w:w="1413" w:type="dxa"/>
          </w:tcPr>
          <w:p w14:paraId="4E107556" w14:textId="77777777" w:rsidR="00634226" w:rsidRPr="00634226" w:rsidRDefault="00634226" w:rsidP="00634226"/>
        </w:tc>
        <w:tc>
          <w:tcPr>
            <w:tcW w:w="1345" w:type="dxa"/>
          </w:tcPr>
          <w:p w14:paraId="4E107557" w14:textId="77777777" w:rsidR="00634226" w:rsidRPr="00634226" w:rsidRDefault="00634226" w:rsidP="00634226"/>
        </w:tc>
        <w:tc>
          <w:tcPr>
            <w:tcW w:w="1280" w:type="dxa"/>
          </w:tcPr>
          <w:p w14:paraId="4E107558" w14:textId="77777777" w:rsidR="00634226" w:rsidRPr="00634226" w:rsidRDefault="00634226" w:rsidP="00634226"/>
        </w:tc>
        <w:tc>
          <w:tcPr>
            <w:tcW w:w="1479" w:type="dxa"/>
          </w:tcPr>
          <w:p w14:paraId="4E107559" w14:textId="77777777" w:rsidR="00634226" w:rsidRPr="00634226" w:rsidRDefault="00634226" w:rsidP="00634226"/>
        </w:tc>
      </w:tr>
      <w:tr w:rsidR="00634226" w14:paraId="4E107563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4E10755B" w14:textId="79024212" w:rsidR="00634226" w:rsidRPr="00634226" w:rsidRDefault="00634226" w:rsidP="00634226">
            <w:r w:rsidRPr="00634226">
              <w:t>1.3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E10755C" w14:textId="66ADAEC3" w:rsidR="00634226" w:rsidRPr="00634226" w:rsidRDefault="00634226" w:rsidP="00634226">
            <w:r w:rsidRPr="00634226">
              <w:t>Autoclave 12 L</w:t>
            </w:r>
          </w:p>
        </w:tc>
        <w:tc>
          <w:tcPr>
            <w:tcW w:w="1156" w:type="dxa"/>
            <w:shd w:val="clear" w:color="auto" w:fill="auto"/>
          </w:tcPr>
          <w:p w14:paraId="4E10755D" w14:textId="3F7B281C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E10755E" w14:textId="64FC4F34" w:rsidR="00634226" w:rsidRPr="00634226" w:rsidRDefault="00634226" w:rsidP="00634226">
            <w:r w:rsidRPr="00634226">
              <w:t>20</w:t>
            </w:r>
          </w:p>
        </w:tc>
        <w:tc>
          <w:tcPr>
            <w:tcW w:w="1413" w:type="dxa"/>
          </w:tcPr>
          <w:p w14:paraId="4E10755F" w14:textId="77777777" w:rsidR="00634226" w:rsidRPr="00634226" w:rsidRDefault="00634226" w:rsidP="00634226"/>
        </w:tc>
        <w:tc>
          <w:tcPr>
            <w:tcW w:w="1345" w:type="dxa"/>
          </w:tcPr>
          <w:p w14:paraId="4E107560" w14:textId="77777777" w:rsidR="00634226" w:rsidRPr="00634226" w:rsidRDefault="00634226" w:rsidP="00634226"/>
        </w:tc>
        <w:tc>
          <w:tcPr>
            <w:tcW w:w="1280" w:type="dxa"/>
          </w:tcPr>
          <w:p w14:paraId="4E107561" w14:textId="77777777" w:rsidR="00634226" w:rsidRPr="00634226" w:rsidRDefault="00634226" w:rsidP="00634226"/>
        </w:tc>
        <w:tc>
          <w:tcPr>
            <w:tcW w:w="1479" w:type="dxa"/>
          </w:tcPr>
          <w:p w14:paraId="4E107562" w14:textId="77777777" w:rsidR="00634226" w:rsidRPr="00634226" w:rsidRDefault="00634226" w:rsidP="00634226"/>
        </w:tc>
      </w:tr>
      <w:tr w:rsidR="00634226" w14:paraId="20C5A89B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37215D69" w14:textId="04B95492" w:rsidR="00634226" w:rsidRPr="00634226" w:rsidRDefault="00634226" w:rsidP="00634226">
            <w:r w:rsidRPr="00634226">
              <w:t>1.4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6096728" w14:textId="54EE1F2F" w:rsidR="00634226" w:rsidRPr="00634226" w:rsidRDefault="00634226" w:rsidP="00634226">
            <w:r w:rsidRPr="00634226">
              <w:t>Cajas De Revelado</w:t>
            </w:r>
          </w:p>
        </w:tc>
        <w:tc>
          <w:tcPr>
            <w:tcW w:w="1156" w:type="dxa"/>
            <w:shd w:val="clear" w:color="auto" w:fill="auto"/>
          </w:tcPr>
          <w:p w14:paraId="01C71B83" w14:textId="72BE937C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E7729FC" w14:textId="3E7773D4" w:rsidR="00634226" w:rsidRPr="00634226" w:rsidRDefault="00634226" w:rsidP="00634226">
            <w:r w:rsidRPr="00634226">
              <w:t>5</w:t>
            </w:r>
          </w:p>
        </w:tc>
        <w:tc>
          <w:tcPr>
            <w:tcW w:w="1413" w:type="dxa"/>
          </w:tcPr>
          <w:p w14:paraId="4C9287A2" w14:textId="77777777" w:rsidR="00634226" w:rsidRPr="00634226" w:rsidRDefault="00634226" w:rsidP="00634226"/>
        </w:tc>
        <w:tc>
          <w:tcPr>
            <w:tcW w:w="1345" w:type="dxa"/>
          </w:tcPr>
          <w:p w14:paraId="2C6A2F97" w14:textId="77777777" w:rsidR="00634226" w:rsidRPr="00634226" w:rsidRDefault="00634226" w:rsidP="00634226"/>
        </w:tc>
        <w:tc>
          <w:tcPr>
            <w:tcW w:w="1280" w:type="dxa"/>
          </w:tcPr>
          <w:p w14:paraId="00B07040" w14:textId="77777777" w:rsidR="00634226" w:rsidRPr="00634226" w:rsidRDefault="00634226" w:rsidP="00634226"/>
        </w:tc>
        <w:tc>
          <w:tcPr>
            <w:tcW w:w="1479" w:type="dxa"/>
          </w:tcPr>
          <w:p w14:paraId="0BCF0A2A" w14:textId="77777777" w:rsidR="00634226" w:rsidRPr="00634226" w:rsidRDefault="00634226" w:rsidP="00634226"/>
        </w:tc>
      </w:tr>
      <w:tr w:rsidR="00634226" w14:paraId="16368B7D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3D13EEA9" w14:textId="0C4EB83A" w:rsidR="00634226" w:rsidRPr="00634226" w:rsidRDefault="00634226" w:rsidP="00634226">
            <w:r w:rsidRPr="00634226">
              <w:t>1.5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0B7ACD3" w14:textId="42FE4E4E" w:rsidR="00634226" w:rsidRPr="00634226" w:rsidRDefault="00634226" w:rsidP="00634226">
            <w:r w:rsidRPr="00634226">
              <w:t>Compresores De Aire 2hp</w:t>
            </w:r>
          </w:p>
        </w:tc>
        <w:tc>
          <w:tcPr>
            <w:tcW w:w="1156" w:type="dxa"/>
            <w:shd w:val="clear" w:color="auto" w:fill="auto"/>
          </w:tcPr>
          <w:p w14:paraId="616DF5EA" w14:textId="142CE9AC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27FF4FD" w14:textId="07A3621D" w:rsidR="00634226" w:rsidRPr="00634226" w:rsidRDefault="00634226" w:rsidP="00634226">
            <w:r w:rsidRPr="00634226">
              <w:t>19</w:t>
            </w:r>
          </w:p>
        </w:tc>
        <w:tc>
          <w:tcPr>
            <w:tcW w:w="1413" w:type="dxa"/>
          </w:tcPr>
          <w:p w14:paraId="11E665BB" w14:textId="77777777" w:rsidR="00634226" w:rsidRPr="00634226" w:rsidRDefault="00634226" w:rsidP="00634226"/>
        </w:tc>
        <w:tc>
          <w:tcPr>
            <w:tcW w:w="1345" w:type="dxa"/>
          </w:tcPr>
          <w:p w14:paraId="4ED965EA" w14:textId="77777777" w:rsidR="00634226" w:rsidRPr="00634226" w:rsidRDefault="00634226" w:rsidP="00634226"/>
        </w:tc>
        <w:tc>
          <w:tcPr>
            <w:tcW w:w="1280" w:type="dxa"/>
          </w:tcPr>
          <w:p w14:paraId="05279794" w14:textId="77777777" w:rsidR="00634226" w:rsidRPr="00634226" w:rsidRDefault="00634226" w:rsidP="00634226"/>
        </w:tc>
        <w:tc>
          <w:tcPr>
            <w:tcW w:w="1479" w:type="dxa"/>
          </w:tcPr>
          <w:p w14:paraId="5AEECCE0" w14:textId="77777777" w:rsidR="00634226" w:rsidRPr="00634226" w:rsidRDefault="00634226" w:rsidP="00634226"/>
        </w:tc>
      </w:tr>
      <w:tr w:rsidR="00634226" w14:paraId="08EBEBF1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7B80453D" w14:textId="7A2325A2" w:rsidR="00634226" w:rsidRPr="00634226" w:rsidRDefault="00634226" w:rsidP="00634226">
            <w:r w:rsidRPr="00634226">
              <w:t>1.6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2ED3FC8" w14:textId="3167AFF6" w:rsidR="00634226" w:rsidRPr="00634226" w:rsidRDefault="00634226" w:rsidP="00634226">
            <w:r w:rsidRPr="00634226">
              <w:t>Kit De Bandeja Completa Instrumental Operatoria</w:t>
            </w:r>
          </w:p>
        </w:tc>
        <w:tc>
          <w:tcPr>
            <w:tcW w:w="1156" w:type="dxa"/>
            <w:shd w:val="clear" w:color="auto" w:fill="auto"/>
          </w:tcPr>
          <w:p w14:paraId="62B490A1" w14:textId="1A0D1512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41D5A70" w14:textId="21F79AB3" w:rsidR="00634226" w:rsidRPr="00634226" w:rsidRDefault="00634226" w:rsidP="00634226">
            <w:r w:rsidRPr="00634226">
              <w:t>70</w:t>
            </w:r>
          </w:p>
        </w:tc>
        <w:tc>
          <w:tcPr>
            <w:tcW w:w="1413" w:type="dxa"/>
          </w:tcPr>
          <w:p w14:paraId="35236563" w14:textId="77777777" w:rsidR="00634226" w:rsidRPr="00634226" w:rsidRDefault="00634226" w:rsidP="00634226"/>
        </w:tc>
        <w:tc>
          <w:tcPr>
            <w:tcW w:w="1345" w:type="dxa"/>
          </w:tcPr>
          <w:p w14:paraId="29F5539E" w14:textId="77777777" w:rsidR="00634226" w:rsidRPr="00634226" w:rsidRDefault="00634226" w:rsidP="00634226"/>
        </w:tc>
        <w:tc>
          <w:tcPr>
            <w:tcW w:w="1280" w:type="dxa"/>
          </w:tcPr>
          <w:p w14:paraId="4395A745" w14:textId="77777777" w:rsidR="00634226" w:rsidRPr="00634226" w:rsidRDefault="00634226" w:rsidP="00634226"/>
        </w:tc>
        <w:tc>
          <w:tcPr>
            <w:tcW w:w="1479" w:type="dxa"/>
          </w:tcPr>
          <w:p w14:paraId="5F3ED7DC" w14:textId="77777777" w:rsidR="00634226" w:rsidRPr="00634226" w:rsidRDefault="00634226" w:rsidP="00634226"/>
        </w:tc>
      </w:tr>
      <w:tr w:rsidR="00634226" w14:paraId="50451D40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55C445CF" w14:textId="3A9D5804" w:rsidR="00634226" w:rsidRPr="00634226" w:rsidRDefault="00634226" w:rsidP="00634226">
            <w:r w:rsidRPr="00634226">
              <w:t>1.7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5B6FD13" w14:textId="41466838" w:rsidR="00634226" w:rsidRPr="00634226" w:rsidRDefault="00634226" w:rsidP="00634226">
            <w:r w:rsidRPr="00634226">
              <w:t>Kit De Bandeja Completa De Cirugía Dental</w:t>
            </w:r>
          </w:p>
        </w:tc>
        <w:tc>
          <w:tcPr>
            <w:tcW w:w="1156" w:type="dxa"/>
            <w:shd w:val="clear" w:color="auto" w:fill="auto"/>
          </w:tcPr>
          <w:p w14:paraId="3817AACE" w14:textId="02EE261D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F005FB2" w14:textId="32F6864A" w:rsidR="00634226" w:rsidRPr="00634226" w:rsidRDefault="00634226" w:rsidP="00634226">
            <w:r w:rsidRPr="00634226">
              <w:t>68</w:t>
            </w:r>
          </w:p>
        </w:tc>
        <w:tc>
          <w:tcPr>
            <w:tcW w:w="1413" w:type="dxa"/>
          </w:tcPr>
          <w:p w14:paraId="4C643F14" w14:textId="77777777" w:rsidR="00634226" w:rsidRPr="00634226" w:rsidRDefault="00634226" w:rsidP="00634226"/>
        </w:tc>
        <w:tc>
          <w:tcPr>
            <w:tcW w:w="1345" w:type="dxa"/>
          </w:tcPr>
          <w:p w14:paraId="3CD4AF38" w14:textId="77777777" w:rsidR="00634226" w:rsidRPr="00634226" w:rsidRDefault="00634226" w:rsidP="00634226"/>
        </w:tc>
        <w:tc>
          <w:tcPr>
            <w:tcW w:w="1280" w:type="dxa"/>
          </w:tcPr>
          <w:p w14:paraId="4652BFB9" w14:textId="77777777" w:rsidR="00634226" w:rsidRPr="00634226" w:rsidRDefault="00634226" w:rsidP="00634226"/>
        </w:tc>
        <w:tc>
          <w:tcPr>
            <w:tcW w:w="1479" w:type="dxa"/>
          </w:tcPr>
          <w:p w14:paraId="6F9207E0" w14:textId="77777777" w:rsidR="00634226" w:rsidRPr="00634226" w:rsidRDefault="00634226" w:rsidP="00634226"/>
        </w:tc>
      </w:tr>
      <w:tr w:rsidR="00634226" w14:paraId="15493F52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0D1A9A50" w14:textId="0BF813C1" w:rsidR="00634226" w:rsidRPr="00634226" w:rsidRDefault="00634226" w:rsidP="00634226">
            <w:r w:rsidRPr="00634226">
              <w:t>1.8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09EA60F" w14:textId="471A95E0" w:rsidR="00634226" w:rsidRPr="00634226" w:rsidRDefault="00634226" w:rsidP="00634226">
            <w:r w:rsidRPr="00634226">
              <w:t>Kit De Bandeja Completa Instrumental Periodoncia</w:t>
            </w:r>
          </w:p>
        </w:tc>
        <w:tc>
          <w:tcPr>
            <w:tcW w:w="1156" w:type="dxa"/>
            <w:shd w:val="clear" w:color="auto" w:fill="auto"/>
          </w:tcPr>
          <w:p w14:paraId="715573B9" w14:textId="0538E075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6457E15" w14:textId="368AA6BD" w:rsidR="00634226" w:rsidRPr="00634226" w:rsidRDefault="00634226" w:rsidP="00634226">
            <w:r w:rsidRPr="00634226">
              <w:t>68</w:t>
            </w:r>
          </w:p>
        </w:tc>
        <w:tc>
          <w:tcPr>
            <w:tcW w:w="1413" w:type="dxa"/>
          </w:tcPr>
          <w:p w14:paraId="6302F1D3" w14:textId="77777777" w:rsidR="00634226" w:rsidRPr="00634226" w:rsidRDefault="00634226" w:rsidP="00634226"/>
        </w:tc>
        <w:tc>
          <w:tcPr>
            <w:tcW w:w="1345" w:type="dxa"/>
          </w:tcPr>
          <w:p w14:paraId="030411C9" w14:textId="77777777" w:rsidR="00634226" w:rsidRPr="00634226" w:rsidRDefault="00634226" w:rsidP="00634226"/>
        </w:tc>
        <w:tc>
          <w:tcPr>
            <w:tcW w:w="1280" w:type="dxa"/>
          </w:tcPr>
          <w:p w14:paraId="4E2AEF3C" w14:textId="77777777" w:rsidR="00634226" w:rsidRPr="00634226" w:rsidRDefault="00634226" w:rsidP="00634226"/>
        </w:tc>
        <w:tc>
          <w:tcPr>
            <w:tcW w:w="1479" w:type="dxa"/>
          </w:tcPr>
          <w:p w14:paraId="6028B8DF" w14:textId="77777777" w:rsidR="00634226" w:rsidRPr="00634226" w:rsidRDefault="00634226" w:rsidP="00634226"/>
        </w:tc>
      </w:tr>
      <w:tr w:rsidR="00634226" w14:paraId="4F4590E7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33FDBDFA" w14:textId="161CBDEB" w:rsidR="00634226" w:rsidRPr="00634226" w:rsidRDefault="00634226" w:rsidP="00634226">
            <w:r w:rsidRPr="00634226">
              <w:t>1.9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286DFE15" w14:textId="67AE9040" w:rsidR="00634226" w:rsidRPr="00634226" w:rsidRDefault="00634226" w:rsidP="00634226">
            <w:r w:rsidRPr="00634226">
              <w:t>Lampara De Resina</w:t>
            </w:r>
          </w:p>
        </w:tc>
        <w:tc>
          <w:tcPr>
            <w:tcW w:w="1156" w:type="dxa"/>
            <w:shd w:val="clear" w:color="auto" w:fill="auto"/>
          </w:tcPr>
          <w:p w14:paraId="1EB93270" w14:textId="7207ABA4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1D0BF1D" w14:textId="002B830C" w:rsidR="00634226" w:rsidRPr="00634226" w:rsidRDefault="00634226" w:rsidP="00634226">
            <w:r w:rsidRPr="00634226">
              <w:t>25</w:t>
            </w:r>
          </w:p>
        </w:tc>
        <w:tc>
          <w:tcPr>
            <w:tcW w:w="1413" w:type="dxa"/>
          </w:tcPr>
          <w:p w14:paraId="00409FDE" w14:textId="77777777" w:rsidR="00634226" w:rsidRPr="00634226" w:rsidRDefault="00634226" w:rsidP="00634226"/>
        </w:tc>
        <w:tc>
          <w:tcPr>
            <w:tcW w:w="1345" w:type="dxa"/>
          </w:tcPr>
          <w:p w14:paraId="4A41C371" w14:textId="77777777" w:rsidR="00634226" w:rsidRPr="00634226" w:rsidRDefault="00634226" w:rsidP="00634226"/>
        </w:tc>
        <w:tc>
          <w:tcPr>
            <w:tcW w:w="1280" w:type="dxa"/>
          </w:tcPr>
          <w:p w14:paraId="57F39DF1" w14:textId="77777777" w:rsidR="00634226" w:rsidRPr="00634226" w:rsidRDefault="00634226" w:rsidP="00634226"/>
        </w:tc>
        <w:tc>
          <w:tcPr>
            <w:tcW w:w="1479" w:type="dxa"/>
          </w:tcPr>
          <w:p w14:paraId="37FF1140" w14:textId="77777777" w:rsidR="00634226" w:rsidRPr="00634226" w:rsidRDefault="00634226" w:rsidP="00634226"/>
        </w:tc>
      </w:tr>
      <w:tr w:rsidR="00634226" w14:paraId="7F22F9BB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48EEFAC7" w14:textId="29A39D1B" w:rsidR="00634226" w:rsidRPr="00634226" w:rsidRDefault="00634226" w:rsidP="00634226">
            <w:r w:rsidRPr="00634226">
              <w:t>1.10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3178374" w14:textId="04CEF026" w:rsidR="00634226" w:rsidRPr="00634226" w:rsidRDefault="00634226" w:rsidP="00634226">
            <w:r w:rsidRPr="00634226">
              <w:t>Localizador De Ápice</w:t>
            </w:r>
          </w:p>
        </w:tc>
        <w:tc>
          <w:tcPr>
            <w:tcW w:w="1156" w:type="dxa"/>
            <w:shd w:val="clear" w:color="auto" w:fill="auto"/>
          </w:tcPr>
          <w:p w14:paraId="081AC6D8" w14:textId="2B5099D2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64B0DCF" w14:textId="204F036E" w:rsidR="00634226" w:rsidRPr="00634226" w:rsidRDefault="00634226" w:rsidP="00634226">
            <w:r w:rsidRPr="00634226">
              <w:t>2</w:t>
            </w:r>
          </w:p>
        </w:tc>
        <w:tc>
          <w:tcPr>
            <w:tcW w:w="1413" w:type="dxa"/>
          </w:tcPr>
          <w:p w14:paraId="085D80AA" w14:textId="77777777" w:rsidR="00634226" w:rsidRPr="00634226" w:rsidRDefault="00634226" w:rsidP="00634226"/>
        </w:tc>
        <w:tc>
          <w:tcPr>
            <w:tcW w:w="1345" w:type="dxa"/>
          </w:tcPr>
          <w:p w14:paraId="061DB1A8" w14:textId="77777777" w:rsidR="00634226" w:rsidRPr="00634226" w:rsidRDefault="00634226" w:rsidP="00634226"/>
        </w:tc>
        <w:tc>
          <w:tcPr>
            <w:tcW w:w="1280" w:type="dxa"/>
          </w:tcPr>
          <w:p w14:paraId="3C3540D7" w14:textId="77777777" w:rsidR="00634226" w:rsidRPr="00634226" w:rsidRDefault="00634226" w:rsidP="00634226"/>
        </w:tc>
        <w:tc>
          <w:tcPr>
            <w:tcW w:w="1479" w:type="dxa"/>
          </w:tcPr>
          <w:p w14:paraId="62054488" w14:textId="77777777" w:rsidR="00634226" w:rsidRPr="00634226" w:rsidRDefault="00634226" w:rsidP="00634226"/>
        </w:tc>
      </w:tr>
      <w:tr w:rsidR="00634226" w14:paraId="7BA9ADE2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4C98386C" w14:textId="5571D8E6" w:rsidR="00634226" w:rsidRPr="00634226" w:rsidRDefault="00634226" w:rsidP="00634226">
            <w:r w:rsidRPr="00634226">
              <w:t>1.11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6B96127" w14:textId="0B9AC19B" w:rsidR="00634226" w:rsidRPr="00634226" w:rsidRDefault="00634226" w:rsidP="00634226">
            <w:r w:rsidRPr="00634226">
              <w:t>Micromotor Con Angulo</w:t>
            </w:r>
          </w:p>
        </w:tc>
        <w:tc>
          <w:tcPr>
            <w:tcW w:w="1156" w:type="dxa"/>
            <w:shd w:val="clear" w:color="auto" w:fill="auto"/>
          </w:tcPr>
          <w:p w14:paraId="10D0C773" w14:textId="4E29E388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48035AF" w14:textId="124362EA" w:rsidR="00634226" w:rsidRPr="00634226" w:rsidRDefault="00634226" w:rsidP="00634226">
            <w:r w:rsidRPr="00634226">
              <w:t>20</w:t>
            </w:r>
          </w:p>
        </w:tc>
        <w:tc>
          <w:tcPr>
            <w:tcW w:w="1413" w:type="dxa"/>
          </w:tcPr>
          <w:p w14:paraId="3598492D" w14:textId="77777777" w:rsidR="00634226" w:rsidRPr="00634226" w:rsidRDefault="00634226" w:rsidP="00634226"/>
        </w:tc>
        <w:tc>
          <w:tcPr>
            <w:tcW w:w="1345" w:type="dxa"/>
          </w:tcPr>
          <w:p w14:paraId="2E3C0B94" w14:textId="77777777" w:rsidR="00634226" w:rsidRPr="00634226" w:rsidRDefault="00634226" w:rsidP="00634226"/>
        </w:tc>
        <w:tc>
          <w:tcPr>
            <w:tcW w:w="1280" w:type="dxa"/>
          </w:tcPr>
          <w:p w14:paraId="50950A80" w14:textId="77777777" w:rsidR="00634226" w:rsidRPr="00634226" w:rsidRDefault="00634226" w:rsidP="00634226"/>
        </w:tc>
        <w:tc>
          <w:tcPr>
            <w:tcW w:w="1479" w:type="dxa"/>
          </w:tcPr>
          <w:p w14:paraId="00C0B342" w14:textId="77777777" w:rsidR="00634226" w:rsidRPr="00634226" w:rsidRDefault="00634226" w:rsidP="00634226"/>
        </w:tc>
      </w:tr>
      <w:tr w:rsidR="00634226" w14:paraId="7E51DBA5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3A567799" w14:textId="60C87D7C" w:rsidR="00634226" w:rsidRPr="00634226" w:rsidRDefault="00634226" w:rsidP="00634226">
            <w:r w:rsidRPr="00634226">
              <w:lastRenderedPageBreak/>
              <w:t>1.12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2236FB3B" w14:textId="0682DEC8" w:rsidR="00634226" w:rsidRPr="00634226" w:rsidRDefault="00634226" w:rsidP="00634226">
            <w:r w:rsidRPr="00634226">
              <w:t>Motor Endodóntico</w:t>
            </w:r>
          </w:p>
        </w:tc>
        <w:tc>
          <w:tcPr>
            <w:tcW w:w="1156" w:type="dxa"/>
            <w:shd w:val="clear" w:color="auto" w:fill="auto"/>
          </w:tcPr>
          <w:p w14:paraId="3250C753" w14:textId="380AB4DE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FFB7A2A" w14:textId="3E36659A" w:rsidR="00634226" w:rsidRPr="00634226" w:rsidRDefault="00634226" w:rsidP="00634226">
            <w:r w:rsidRPr="00634226">
              <w:t>4</w:t>
            </w:r>
          </w:p>
        </w:tc>
        <w:tc>
          <w:tcPr>
            <w:tcW w:w="1413" w:type="dxa"/>
          </w:tcPr>
          <w:p w14:paraId="4D8A943E" w14:textId="77777777" w:rsidR="00634226" w:rsidRPr="00634226" w:rsidRDefault="00634226" w:rsidP="00634226"/>
        </w:tc>
        <w:tc>
          <w:tcPr>
            <w:tcW w:w="1345" w:type="dxa"/>
          </w:tcPr>
          <w:p w14:paraId="5865F972" w14:textId="77777777" w:rsidR="00634226" w:rsidRPr="00634226" w:rsidRDefault="00634226" w:rsidP="00634226"/>
        </w:tc>
        <w:tc>
          <w:tcPr>
            <w:tcW w:w="1280" w:type="dxa"/>
          </w:tcPr>
          <w:p w14:paraId="5B1F6BF8" w14:textId="77777777" w:rsidR="00634226" w:rsidRPr="00634226" w:rsidRDefault="00634226" w:rsidP="00634226"/>
        </w:tc>
        <w:tc>
          <w:tcPr>
            <w:tcW w:w="1479" w:type="dxa"/>
          </w:tcPr>
          <w:p w14:paraId="5F7DF5F7" w14:textId="77777777" w:rsidR="00634226" w:rsidRPr="00634226" w:rsidRDefault="00634226" w:rsidP="00634226"/>
        </w:tc>
      </w:tr>
      <w:tr w:rsidR="00634226" w14:paraId="4907C69B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3A26A40B" w14:textId="72EA9DAF" w:rsidR="00634226" w:rsidRPr="00634226" w:rsidRDefault="00634226" w:rsidP="00634226">
            <w:r w:rsidRPr="00634226">
              <w:t>1.13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777018DA" w14:textId="2DB049F9" w:rsidR="00634226" w:rsidRPr="00634226" w:rsidRDefault="00634226" w:rsidP="00634226">
            <w:r w:rsidRPr="00634226">
              <w:t>Negatoscopio</w:t>
            </w:r>
          </w:p>
        </w:tc>
        <w:tc>
          <w:tcPr>
            <w:tcW w:w="1156" w:type="dxa"/>
            <w:shd w:val="clear" w:color="auto" w:fill="auto"/>
          </w:tcPr>
          <w:p w14:paraId="227661C0" w14:textId="0DC98809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290D4A6" w14:textId="47E4A06F" w:rsidR="00634226" w:rsidRPr="00634226" w:rsidRDefault="00634226" w:rsidP="00634226">
            <w:r w:rsidRPr="00634226">
              <w:t>11</w:t>
            </w:r>
          </w:p>
        </w:tc>
        <w:tc>
          <w:tcPr>
            <w:tcW w:w="1413" w:type="dxa"/>
          </w:tcPr>
          <w:p w14:paraId="793AAC3C" w14:textId="77777777" w:rsidR="00634226" w:rsidRPr="00634226" w:rsidRDefault="00634226" w:rsidP="00634226"/>
        </w:tc>
        <w:tc>
          <w:tcPr>
            <w:tcW w:w="1345" w:type="dxa"/>
          </w:tcPr>
          <w:p w14:paraId="5AEE6205" w14:textId="77777777" w:rsidR="00634226" w:rsidRPr="00634226" w:rsidRDefault="00634226" w:rsidP="00634226"/>
        </w:tc>
        <w:tc>
          <w:tcPr>
            <w:tcW w:w="1280" w:type="dxa"/>
          </w:tcPr>
          <w:p w14:paraId="06334D23" w14:textId="77777777" w:rsidR="00634226" w:rsidRPr="00634226" w:rsidRDefault="00634226" w:rsidP="00634226"/>
        </w:tc>
        <w:tc>
          <w:tcPr>
            <w:tcW w:w="1479" w:type="dxa"/>
          </w:tcPr>
          <w:p w14:paraId="7922D9BB" w14:textId="77777777" w:rsidR="00634226" w:rsidRPr="00634226" w:rsidRDefault="00634226" w:rsidP="00634226"/>
        </w:tc>
      </w:tr>
      <w:tr w:rsidR="00634226" w14:paraId="3848C0CC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427B994D" w14:textId="77B37ED7" w:rsidR="00634226" w:rsidRPr="00634226" w:rsidRDefault="00634226" w:rsidP="00634226">
            <w:r w:rsidRPr="00634226">
              <w:t>1.14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AB4F8F7" w14:textId="3C15F7CA" w:rsidR="00634226" w:rsidRPr="00634226" w:rsidRDefault="00634226" w:rsidP="00634226">
            <w:r w:rsidRPr="00634226">
              <w:t>Rayos X Panorámico</w:t>
            </w:r>
          </w:p>
        </w:tc>
        <w:tc>
          <w:tcPr>
            <w:tcW w:w="1156" w:type="dxa"/>
            <w:shd w:val="clear" w:color="auto" w:fill="auto"/>
          </w:tcPr>
          <w:p w14:paraId="2BBFD4FA" w14:textId="07747D84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95A4BF7" w14:textId="28EB93D9" w:rsidR="00634226" w:rsidRPr="00634226" w:rsidRDefault="00634226" w:rsidP="00634226">
            <w:r w:rsidRPr="00634226">
              <w:t>2</w:t>
            </w:r>
          </w:p>
        </w:tc>
        <w:tc>
          <w:tcPr>
            <w:tcW w:w="1413" w:type="dxa"/>
          </w:tcPr>
          <w:p w14:paraId="18213812" w14:textId="77777777" w:rsidR="00634226" w:rsidRPr="00634226" w:rsidRDefault="00634226" w:rsidP="00634226"/>
        </w:tc>
        <w:tc>
          <w:tcPr>
            <w:tcW w:w="1345" w:type="dxa"/>
          </w:tcPr>
          <w:p w14:paraId="4D70CF66" w14:textId="77777777" w:rsidR="00634226" w:rsidRPr="00634226" w:rsidRDefault="00634226" w:rsidP="00634226"/>
        </w:tc>
        <w:tc>
          <w:tcPr>
            <w:tcW w:w="1280" w:type="dxa"/>
          </w:tcPr>
          <w:p w14:paraId="7BD1531E" w14:textId="77777777" w:rsidR="00634226" w:rsidRPr="00634226" w:rsidRDefault="00634226" w:rsidP="00634226"/>
        </w:tc>
        <w:tc>
          <w:tcPr>
            <w:tcW w:w="1479" w:type="dxa"/>
          </w:tcPr>
          <w:p w14:paraId="286EA8A6" w14:textId="77777777" w:rsidR="00634226" w:rsidRPr="00634226" w:rsidRDefault="00634226" w:rsidP="00634226"/>
        </w:tc>
      </w:tr>
      <w:tr w:rsidR="00634226" w14:paraId="5973EE9F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19F1566E" w14:textId="6176A980" w:rsidR="00634226" w:rsidRPr="00634226" w:rsidRDefault="00634226" w:rsidP="00634226">
            <w:r w:rsidRPr="00634226">
              <w:t>1.15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A8D7DFF" w14:textId="20518518" w:rsidR="00634226" w:rsidRPr="00634226" w:rsidRDefault="00634226" w:rsidP="00634226">
            <w:r w:rsidRPr="00634226">
              <w:t>Rayos X Periapical</w:t>
            </w:r>
          </w:p>
        </w:tc>
        <w:tc>
          <w:tcPr>
            <w:tcW w:w="1156" w:type="dxa"/>
            <w:shd w:val="clear" w:color="auto" w:fill="auto"/>
          </w:tcPr>
          <w:p w14:paraId="012776C8" w14:textId="1AFFE5EE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20493A5" w14:textId="7093B748" w:rsidR="00634226" w:rsidRPr="00634226" w:rsidRDefault="00634226" w:rsidP="00634226">
            <w:r w:rsidRPr="00634226">
              <w:t>23</w:t>
            </w:r>
          </w:p>
        </w:tc>
        <w:tc>
          <w:tcPr>
            <w:tcW w:w="1413" w:type="dxa"/>
          </w:tcPr>
          <w:p w14:paraId="64A11B99" w14:textId="77777777" w:rsidR="00634226" w:rsidRPr="00634226" w:rsidRDefault="00634226" w:rsidP="00634226"/>
        </w:tc>
        <w:tc>
          <w:tcPr>
            <w:tcW w:w="1345" w:type="dxa"/>
          </w:tcPr>
          <w:p w14:paraId="13ACAF27" w14:textId="77777777" w:rsidR="00634226" w:rsidRPr="00634226" w:rsidRDefault="00634226" w:rsidP="00634226"/>
        </w:tc>
        <w:tc>
          <w:tcPr>
            <w:tcW w:w="1280" w:type="dxa"/>
          </w:tcPr>
          <w:p w14:paraId="62C8143A" w14:textId="77777777" w:rsidR="00634226" w:rsidRPr="00634226" w:rsidRDefault="00634226" w:rsidP="00634226"/>
        </w:tc>
        <w:tc>
          <w:tcPr>
            <w:tcW w:w="1479" w:type="dxa"/>
          </w:tcPr>
          <w:p w14:paraId="30BCE397" w14:textId="77777777" w:rsidR="00634226" w:rsidRPr="00634226" w:rsidRDefault="00634226" w:rsidP="00634226"/>
        </w:tc>
      </w:tr>
      <w:tr w:rsidR="00634226" w14:paraId="3477E38B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44C2548B" w14:textId="5D64A6BA" w:rsidR="00634226" w:rsidRPr="00634226" w:rsidRDefault="00634226" w:rsidP="00634226">
            <w:r w:rsidRPr="00634226">
              <w:t>1.16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E3240DE" w14:textId="795D036F" w:rsidR="00634226" w:rsidRPr="00634226" w:rsidRDefault="00634226" w:rsidP="00634226">
            <w:r w:rsidRPr="00634226">
              <w:t xml:space="preserve">Rayos X Portátil </w:t>
            </w:r>
          </w:p>
        </w:tc>
        <w:tc>
          <w:tcPr>
            <w:tcW w:w="1156" w:type="dxa"/>
            <w:shd w:val="clear" w:color="auto" w:fill="auto"/>
          </w:tcPr>
          <w:p w14:paraId="18EF85D4" w14:textId="66249F0B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7EDCF30" w14:textId="6DEB41FC" w:rsidR="00634226" w:rsidRPr="00634226" w:rsidRDefault="00634226" w:rsidP="00634226">
            <w:r w:rsidRPr="00634226">
              <w:t>3</w:t>
            </w:r>
          </w:p>
        </w:tc>
        <w:tc>
          <w:tcPr>
            <w:tcW w:w="1413" w:type="dxa"/>
          </w:tcPr>
          <w:p w14:paraId="39322E9E" w14:textId="77777777" w:rsidR="00634226" w:rsidRPr="00634226" w:rsidRDefault="00634226" w:rsidP="00634226"/>
        </w:tc>
        <w:tc>
          <w:tcPr>
            <w:tcW w:w="1345" w:type="dxa"/>
          </w:tcPr>
          <w:p w14:paraId="5533367E" w14:textId="77777777" w:rsidR="00634226" w:rsidRPr="00634226" w:rsidRDefault="00634226" w:rsidP="00634226"/>
        </w:tc>
        <w:tc>
          <w:tcPr>
            <w:tcW w:w="1280" w:type="dxa"/>
          </w:tcPr>
          <w:p w14:paraId="28BE6A79" w14:textId="77777777" w:rsidR="00634226" w:rsidRPr="00634226" w:rsidRDefault="00634226" w:rsidP="00634226"/>
        </w:tc>
        <w:tc>
          <w:tcPr>
            <w:tcW w:w="1479" w:type="dxa"/>
          </w:tcPr>
          <w:p w14:paraId="2C07709C" w14:textId="77777777" w:rsidR="00634226" w:rsidRPr="00634226" w:rsidRDefault="00634226" w:rsidP="00634226"/>
        </w:tc>
      </w:tr>
      <w:tr w:rsidR="00634226" w14:paraId="3810CCBF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5CFEA158" w14:textId="3B89ADC7" w:rsidR="00634226" w:rsidRPr="00634226" w:rsidRDefault="00634226" w:rsidP="00634226">
            <w:r w:rsidRPr="00634226">
              <w:t>1.17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2F809AAA" w14:textId="2BDC7C20" w:rsidR="00634226" w:rsidRPr="00634226" w:rsidRDefault="00634226" w:rsidP="00634226">
            <w:r w:rsidRPr="00634226">
              <w:t xml:space="preserve">Sensor Radiológico Para Películas Digitales  </w:t>
            </w:r>
          </w:p>
        </w:tc>
        <w:tc>
          <w:tcPr>
            <w:tcW w:w="1156" w:type="dxa"/>
            <w:shd w:val="clear" w:color="auto" w:fill="auto"/>
          </w:tcPr>
          <w:p w14:paraId="73BA4299" w14:textId="25F6630E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B99D56D" w14:textId="754F520F" w:rsidR="00634226" w:rsidRPr="00634226" w:rsidRDefault="00634226" w:rsidP="00634226">
            <w:r w:rsidRPr="00634226">
              <w:t>1</w:t>
            </w:r>
          </w:p>
        </w:tc>
        <w:tc>
          <w:tcPr>
            <w:tcW w:w="1413" w:type="dxa"/>
          </w:tcPr>
          <w:p w14:paraId="679D9B86" w14:textId="77777777" w:rsidR="00634226" w:rsidRPr="00634226" w:rsidRDefault="00634226" w:rsidP="00634226"/>
        </w:tc>
        <w:tc>
          <w:tcPr>
            <w:tcW w:w="1345" w:type="dxa"/>
          </w:tcPr>
          <w:p w14:paraId="24645739" w14:textId="77777777" w:rsidR="00634226" w:rsidRPr="00634226" w:rsidRDefault="00634226" w:rsidP="00634226"/>
        </w:tc>
        <w:tc>
          <w:tcPr>
            <w:tcW w:w="1280" w:type="dxa"/>
          </w:tcPr>
          <w:p w14:paraId="3872DCA1" w14:textId="77777777" w:rsidR="00634226" w:rsidRPr="00634226" w:rsidRDefault="00634226" w:rsidP="00634226"/>
        </w:tc>
        <w:tc>
          <w:tcPr>
            <w:tcW w:w="1479" w:type="dxa"/>
          </w:tcPr>
          <w:p w14:paraId="2986EBCC" w14:textId="77777777" w:rsidR="00634226" w:rsidRPr="00634226" w:rsidRDefault="00634226" w:rsidP="00634226"/>
        </w:tc>
      </w:tr>
      <w:tr w:rsidR="00634226" w14:paraId="06A94EE5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5D30EBBC" w14:textId="3B7D535B" w:rsidR="00634226" w:rsidRPr="00634226" w:rsidRDefault="00634226" w:rsidP="00634226">
            <w:r w:rsidRPr="00634226">
              <w:t>1.18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38D06297" w14:textId="51F39762" w:rsidR="00634226" w:rsidRPr="00634226" w:rsidRDefault="00634226" w:rsidP="00634226">
            <w:r w:rsidRPr="00634226">
              <w:t>Turbinas</w:t>
            </w:r>
          </w:p>
        </w:tc>
        <w:tc>
          <w:tcPr>
            <w:tcW w:w="1156" w:type="dxa"/>
            <w:shd w:val="clear" w:color="auto" w:fill="auto"/>
          </w:tcPr>
          <w:p w14:paraId="2D6305C9" w14:textId="7842E5CD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AE1BC12" w14:textId="7F0C10D7" w:rsidR="00634226" w:rsidRPr="00634226" w:rsidRDefault="00634226" w:rsidP="00634226">
            <w:r w:rsidRPr="00634226">
              <w:t>41</w:t>
            </w:r>
          </w:p>
        </w:tc>
        <w:tc>
          <w:tcPr>
            <w:tcW w:w="1413" w:type="dxa"/>
          </w:tcPr>
          <w:p w14:paraId="50F8E664" w14:textId="77777777" w:rsidR="00634226" w:rsidRPr="00634226" w:rsidRDefault="00634226" w:rsidP="00634226"/>
        </w:tc>
        <w:tc>
          <w:tcPr>
            <w:tcW w:w="1345" w:type="dxa"/>
          </w:tcPr>
          <w:p w14:paraId="77AB5AB9" w14:textId="77777777" w:rsidR="00634226" w:rsidRPr="00634226" w:rsidRDefault="00634226" w:rsidP="00634226"/>
        </w:tc>
        <w:tc>
          <w:tcPr>
            <w:tcW w:w="1280" w:type="dxa"/>
          </w:tcPr>
          <w:p w14:paraId="03C46798" w14:textId="77777777" w:rsidR="00634226" w:rsidRPr="00634226" w:rsidRDefault="00634226" w:rsidP="00634226"/>
        </w:tc>
        <w:tc>
          <w:tcPr>
            <w:tcW w:w="1479" w:type="dxa"/>
          </w:tcPr>
          <w:p w14:paraId="20C6D36A" w14:textId="77777777" w:rsidR="00634226" w:rsidRPr="00634226" w:rsidRDefault="00634226" w:rsidP="00634226"/>
        </w:tc>
      </w:tr>
      <w:tr w:rsidR="00634226" w14:paraId="22EECC2C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4BA71298" w14:textId="7FC4CD3A" w:rsidR="00634226" w:rsidRPr="00634226" w:rsidRDefault="00634226" w:rsidP="00634226">
            <w:r w:rsidRPr="00634226">
              <w:t>1.19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38120CA" w14:textId="3C0228D9" w:rsidR="00634226" w:rsidRPr="00634226" w:rsidRDefault="00634226" w:rsidP="00634226">
            <w:r w:rsidRPr="00634226">
              <w:t>Ultrasonido Dental</w:t>
            </w:r>
          </w:p>
        </w:tc>
        <w:tc>
          <w:tcPr>
            <w:tcW w:w="1156" w:type="dxa"/>
            <w:shd w:val="clear" w:color="auto" w:fill="auto"/>
          </w:tcPr>
          <w:p w14:paraId="6BD3E1D6" w14:textId="3976E1E2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A8BC3A2" w14:textId="0CEF1101" w:rsidR="00634226" w:rsidRPr="00634226" w:rsidRDefault="00634226" w:rsidP="00634226">
            <w:r w:rsidRPr="00634226">
              <w:t>35</w:t>
            </w:r>
          </w:p>
        </w:tc>
        <w:tc>
          <w:tcPr>
            <w:tcW w:w="1413" w:type="dxa"/>
          </w:tcPr>
          <w:p w14:paraId="1EDCDF1E" w14:textId="77777777" w:rsidR="00634226" w:rsidRPr="00634226" w:rsidRDefault="00634226" w:rsidP="00634226"/>
        </w:tc>
        <w:tc>
          <w:tcPr>
            <w:tcW w:w="1345" w:type="dxa"/>
          </w:tcPr>
          <w:p w14:paraId="1A683D65" w14:textId="77777777" w:rsidR="00634226" w:rsidRPr="00634226" w:rsidRDefault="00634226" w:rsidP="00634226"/>
        </w:tc>
        <w:tc>
          <w:tcPr>
            <w:tcW w:w="1280" w:type="dxa"/>
          </w:tcPr>
          <w:p w14:paraId="2C0807B6" w14:textId="77777777" w:rsidR="00634226" w:rsidRPr="00634226" w:rsidRDefault="00634226" w:rsidP="00634226"/>
        </w:tc>
        <w:tc>
          <w:tcPr>
            <w:tcW w:w="1479" w:type="dxa"/>
          </w:tcPr>
          <w:p w14:paraId="4B1C978D" w14:textId="77777777" w:rsidR="00634226" w:rsidRPr="00634226" w:rsidRDefault="00634226" w:rsidP="00634226"/>
        </w:tc>
      </w:tr>
      <w:tr w:rsidR="00634226" w14:paraId="4FBD7BD7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28BC04A2" w14:textId="1446CB1E" w:rsidR="00634226" w:rsidRPr="00634226" w:rsidRDefault="00634226" w:rsidP="00634226">
            <w:r w:rsidRPr="00634226">
              <w:t>1.2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00A7F56" w14:textId="7AEAFFD5" w:rsidR="00634226" w:rsidRPr="00634226" w:rsidRDefault="00634226" w:rsidP="00634226">
            <w:r w:rsidRPr="00634226">
              <w:t>Ultrasonido Portátil Con Bomba</w:t>
            </w:r>
          </w:p>
        </w:tc>
        <w:tc>
          <w:tcPr>
            <w:tcW w:w="1156" w:type="dxa"/>
            <w:shd w:val="clear" w:color="auto" w:fill="auto"/>
          </w:tcPr>
          <w:p w14:paraId="3DC3E0D5" w14:textId="20C4710C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E951603" w14:textId="4A6C0172" w:rsidR="00634226" w:rsidRPr="00634226" w:rsidRDefault="00634226" w:rsidP="00634226">
            <w:r w:rsidRPr="00634226">
              <w:t>13</w:t>
            </w:r>
          </w:p>
        </w:tc>
        <w:tc>
          <w:tcPr>
            <w:tcW w:w="1413" w:type="dxa"/>
          </w:tcPr>
          <w:p w14:paraId="587A2144" w14:textId="77777777" w:rsidR="00634226" w:rsidRPr="00634226" w:rsidRDefault="00634226" w:rsidP="00634226"/>
        </w:tc>
        <w:tc>
          <w:tcPr>
            <w:tcW w:w="1345" w:type="dxa"/>
          </w:tcPr>
          <w:p w14:paraId="605B2609" w14:textId="77777777" w:rsidR="00634226" w:rsidRPr="00634226" w:rsidRDefault="00634226" w:rsidP="00634226"/>
        </w:tc>
        <w:tc>
          <w:tcPr>
            <w:tcW w:w="1280" w:type="dxa"/>
          </w:tcPr>
          <w:p w14:paraId="23CF1C89" w14:textId="77777777" w:rsidR="00634226" w:rsidRPr="00634226" w:rsidRDefault="00634226" w:rsidP="00634226"/>
        </w:tc>
        <w:tc>
          <w:tcPr>
            <w:tcW w:w="1479" w:type="dxa"/>
          </w:tcPr>
          <w:p w14:paraId="5B867182" w14:textId="77777777" w:rsidR="00634226" w:rsidRPr="00634226" w:rsidRDefault="00634226" w:rsidP="00634226"/>
        </w:tc>
      </w:tr>
      <w:tr w:rsidR="00634226" w14:paraId="3C7316A7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000000" w:fill="FFFFFF"/>
            <w:vAlign w:val="center"/>
          </w:tcPr>
          <w:p w14:paraId="729371D7" w14:textId="3802497B" w:rsidR="00634226" w:rsidRPr="00634226" w:rsidRDefault="00634226" w:rsidP="00634226">
            <w:r w:rsidRPr="00634226">
              <w:t>1.21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D833520" w14:textId="4AC9C62E" w:rsidR="00634226" w:rsidRPr="00634226" w:rsidRDefault="00634226" w:rsidP="00634226">
            <w:r w:rsidRPr="00634226">
              <w:t>Unidades Dentales Completas (Digital)</w:t>
            </w:r>
          </w:p>
        </w:tc>
        <w:tc>
          <w:tcPr>
            <w:tcW w:w="1156" w:type="dxa"/>
            <w:shd w:val="clear" w:color="auto" w:fill="auto"/>
          </w:tcPr>
          <w:p w14:paraId="4D99D561" w14:textId="2B3199F3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19BD264" w14:textId="2C804117" w:rsidR="00634226" w:rsidRPr="00634226" w:rsidRDefault="00634226" w:rsidP="00634226">
            <w:r w:rsidRPr="00634226">
              <w:t>31</w:t>
            </w:r>
          </w:p>
        </w:tc>
        <w:tc>
          <w:tcPr>
            <w:tcW w:w="1413" w:type="dxa"/>
          </w:tcPr>
          <w:p w14:paraId="71E30C3C" w14:textId="77777777" w:rsidR="00634226" w:rsidRPr="00634226" w:rsidRDefault="00634226" w:rsidP="00634226"/>
        </w:tc>
        <w:tc>
          <w:tcPr>
            <w:tcW w:w="1345" w:type="dxa"/>
          </w:tcPr>
          <w:p w14:paraId="2E5945B2" w14:textId="77777777" w:rsidR="00634226" w:rsidRPr="00634226" w:rsidRDefault="00634226" w:rsidP="00634226"/>
        </w:tc>
        <w:tc>
          <w:tcPr>
            <w:tcW w:w="1280" w:type="dxa"/>
          </w:tcPr>
          <w:p w14:paraId="31D386B8" w14:textId="77777777" w:rsidR="00634226" w:rsidRPr="00634226" w:rsidRDefault="00634226" w:rsidP="00634226"/>
        </w:tc>
        <w:tc>
          <w:tcPr>
            <w:tcW w:w="1479" w:type="dxa"/>
          </w:tcPr>
          <w:p w14:paraId="1AE41E82" w14:textId="77777777" w:rsidR="00634226" w:rsidRPr="00634226" w:rsidRDefault="00634226" w:rsidP="00634226"/>
        </w:tc>
      </w:tr>
      <w:tr w:rsidR="00634226" w14:paraId="27C6334C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1008D73" w14:textId="5EEA3B58" w:rsidR="00634226" w:rsidRPr="00634226" w:rsidRDefault="00634226" w:rsidP="00634226">
            <w:r w:rsidRPr="00634226">
              <w:t>1.22</w:t>
            </w:r>
          </w:p>
        </w:tc>
        <w:tc>
          <w:tcPr>
            <w:tcW w:w="603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D3F14C6" w14:textId="5AF390EF" w:rsidR="00634226" w:rsidRPr="00634226" w:rsidRDefault="00634226" w:rsidP="00634226">
            <w:r w:rsidRPr="00634226">
              <w:t>Unidad Dental (Portátil)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80CB8E9" w14:textId="28EBC8C9" w:rsidR="00634226" w:rsidRPr="00634226" w:rsidRDefault="00634226" w:rsidP="00634226">
            <w:r w:rsidRPr="00634226">
              <w:t>UD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EA4D7" w14:textId="4F4DDE8E" w:rsidR="00634226" w:rsidRPr="00634226" w:rsidRDefault="00634226" w:rsidP="00634226">
            <w:r w:rsidRPr="00634226">
              <w:t>30</w:t>
            </w:r>
          </w:p>
        </w:tc>
        <w:tc>
          <w:tcPr>
            <w:tcW w:w="1413" w:type="dxa"/>
          </w:tcPr>
          <w:p w14:paraId="51A69456" w14:textId="77777777" w:rsidR="00634226" w:rsidRPr="00634226" w:rsidRDefault="00634226" w:rsidP="00634226"/>
        </w:tc>
        <w:tc>
          <w:tcPr>
            <w:tcW w:w="1345" w:type="dxa"/>
          </w:tcPr>
          <w:p w14:paraId="7E9584F9" w14:textId="77777777" w:rsidR="00634226" w:rsidRPr="00634226" w:rsidRDefault="00634226" w:rsidP="00634226"/>
        </w:tc>
        <w:tc>
          <w:tcPr>
            <w:tcW w:w="1280" w:type="dxa"/>
          </w:tcPr>
          <w:p w14:paraId="491B4D93" w14:textId="77777777" w:rsidR="00634226" w:rsidRPr="00634226" w:rsidRDefault="00634226" w:rsidP="00634226"/>
        </w:tc>
        <w:tc>
          <w:tcPr>
            <w:tcW w:w="1479" w:type="dxa"/>
          </w:tcPr>
          <w:p w14:paraId="377BE9D4" w14:textId="77777777" w:rsidR="00634226" w:rsidRPr="00634226" w:rsidRDefault="00634226" w:rsidP="00634226"/>
        </w:tc>
      </w:tr>
      <w:tr w:rsidR="00034159" w14:paraId="51788E5E" w14:textId="77777777" w:rsidTr="00034159">
        <w:trPr>
          <w:gridAfter w:val="1"/>
          <w:wAfter w:w="1479" w:type="dxa"/>
          <w:trHeight w:val="455"/>
        </w:trPr>
        <w:tc>
          <w:tcPr>
            <w:tcW w:w="13229" w:type="dxa"/>
            <w:gridSpan w:val="7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A14C1A9" w14:textId="542B6B40" w:rsidR="00034159" w:rsidRPr="00034159" w:rsidRDefault="00034159" w:rsidP="00634226">
            <w:pPr>
              <w:rPr>
                <w:rStyle w:val="Style6"/>
              </w:rPr>
            </w:pPr>
            <w:r w:rsidRPr="00034159">
              <w:rPr>
                <w:rStyle w:val="Style6"/>
              </w:rPr>
              <w:t xml:space="preserve">                                                                                                   </w:t>
            </w:r>
            <w:r>
              <w:rPr>
                <w:rStyle w:val="Style6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Pr="00034159">
              <w:rPr>
                <w:rStyle w:val="Style6"/>
              </w:rPr>
              <w:t xml:space="preserve">TOTAL, LOTE 1 EQUIPOS </w:t>
            </w:r>
            <w:r w:rsidRPr="00034159">
              <w:rPr>
                <w:rStyle w:val="Style6"/>
              </w:rPr>
              <w:t>ODONTOLÓGICOS</w:t>
            </w:r>
          </w:p>
        </w:tc>
        <w:tc>
          <w:tcPr>
            <w:tcW w:w="1479" w:type="dxa"/>
          </w:tcPr>
          <w:p w14:paraId="09565E9E" w14:textId="77777777" w:rsidR="00034159" w:rsidRPr="00634226" w:rsidRDefault="00034159" w:rsidP="00634226"/>
        </w:tc>
      </w:tr>
      <w:tr w:rsidR="00634226" w14:paraId="0E993144" w14:textId="77777777" w:rsidTr="00034159">
        <w:trPr>
          <w:gridAfter w:val="1"/>
          <w:wAfter w:w="1479" w:type="dxa"/>
          <w:trHeight w:val="225"/>
        </w:trPr>
        <w:tc>
          <w:tcPr>
            <w:tcW w:w="14708" w:type="dxa"/>
            <w:gridSpan w:val="8"/>
          </w:tcPr>
          <w:p w14:paraId="72003FB7" w14:textId="674E058F" w:rsidR="00634226" w:rsidRPr="00634226" w:rsidRDefault="00634226" w:rsidP="00634226">
            <w:pPr>
              <w:rPr>
                <w:rStyle w:val="Style6"/>
              </w:rPr>
            </w:pPr>
            <w:r w:rsidRPr="00634226">
              <w:rPr>
                <w:rStyle w:val="Style6"/>
              </w:rPr>
              <w:t>LOTE 2, INSUMOS ODONTOLÓGICOS</w:t>
            </w:r>
          </w:p>
        </w:tc>
      </w:tr>
      <w:tr w:rsidR="00890574" w14:paraId="17A4B458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3ADF08B0" w14:textId="036F92A8" w:rsidR="00890574" w:rsidRPr="00890574" w:rsidRDefault="00890574" w:rsidP="00890574">
            <w:r w:rsidRPr="00034159">
              <w:t>2.1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95D1963" w14:textId="6A59EB67" w:rsidR="00890574" w:rsidRPr="00890574" w:rsidRDefault="00890574" w:rsidP="00890574">
            <w:r w:rsidRPr="00034159">
              <w:t xml:space="preserve">Acrílico Liquido Auto </w:t>
            </w:r>
            <w:r w:rsidRPr="00890574">
              <w:t>Polimerizable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23A3AF74" w14:textId="795060F5" w:rsidR="00890574" w:rsidRPr="00890574" w:rsidRDefault="00890574" w:rsidP="00890574">
            <w:r w:rsidRPr="00034159">
              <w:t>PAQ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98EA95D" w14:textId="07C3819C" w:rsidR="00890574" w:rsidRPr="00890574" w:rsidRDefault="00890574" w:rsidP="00890574">
            <w:r w:rsidRPr="00034159">
              <w:t>14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10445C7" w14:textId="2746DDA0" w:rsidR="00890574" w:rsidRPr="00890574" w:rsidRDefault="00890574" w:rsidP="00890574">
            <w:r w:rsidRPr="00890574">
              <w:t>PAQ</w:t>
            </w:r>
          </w:p>
        </w:tc>
        <w:tc>
          <w:tcPr>
            <w:tcW w:w="1345" w:type="dxa"/>
          </w:tcPr>
          <w:p w14:paraId="2BF5B9D6" w14:textId="77777777" w:rsidR="00890574" w:rsidRPr="00C16E91" w:rsidRDefault="00890574" w:rsidP="00890574"/>
        </w:tc>
        <w:tc>
          <w:tcPr>
            <w:tcW w:w="1280" w:type="dxa"/>
          </w:tcPr>
          <w:p w14:paraId="0CE718B8" w14:textId="77777777" w:rsidR="00890574" w:rsidRPr="00C16E91" w:rsidRDefault="00890574" w:rsidP="00890574"/>
        </w:tc>
        <w:tc>
          <w:tcPr>
            <w:tcW w:w="1479" w:type="dxa"/>
          </w:tcPr>
          <w:p w14:paraId="18ABF362" w14:textId="77777777" w:rsidR="00890574" w:rsidRPr="00C16E91" w:rsidRDefault="00890574" w:rsidP="00890574"/>
        </w:tc>
      </w:tr>
      <w:tr w:rsidR="00890574" w14:paraId="0FF977B5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8D0DF69" w14:textId="31DE2293" w:rsidR="00890574" w:rsidRPr="00890574" w:rsidRDefault="00890574" w:rsidP="00890574">
            <w:r w:rsidRPr="00034159">
              <w:t>2.2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017B62B" w14:textId="31E12942" w:rsidR="00890574" w:rsidRPr="00890574" w:rsidRDefault="00890574" w:rsidP="00890574">
            <w:r w:rsidRPr="00034159">
              <w:t>Acrílico Rosado Auto Polimerizable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8B46AE3" w14:textId="1BA48AD8" w:rsidR="00890574" w:rsidRPr="00890574" w:rsidRDefault="00890574" w:rsidP="00890574">
            <w:r w:rsidRPr="00034159">
              <w:t>PAQ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C754316" w14:textId="724FFB7C" w:rsidR="00890574" w:rsidRPr="00890574" w:rsidRDefault="00890574" w:rsidP="00890574">
            <w:r w:rsidRPr="00034159">
              <w:t>14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099B5473" w14:textId="64B110E6" w:rsidR="00890574" w:rsidRPr="00890574" w:rsidRDefault="00890574" w:rsidP="00890574">
            <w:r w:rsidRPr="00890574">
              <w:t>PAQ</w:t>
            </w:r>
          </w:p>
        </w:tc>
        <w:tc>
          <w:tcPr>
            <w:tcW w:w="1345" w:type="dxa"/>
          </w:tcPr>
          <w:p w14:paraId="27036EC2" w14:textId="77777777" w:rsidR="00890574" w:rsidRPr="00C16E91" w:rsidRDefault="00890574" w:rsidP="00890574"/>
        </w:tc>
        <w:tc>
          <w:tcPr>
            <w:tcW w:w="1280" w:type="dxa"/>
          </w:tcPr>
          <w:p w14:paraId="49BCDE0B" w14:textId="77777777" w:rsidR="00890574" w:rsidRPr="00C16E91" w:rsidRDefault="00890574" w:rsidP="00890574"/>
        </w:tc>
        <w:tc>
          <w:tcPr>
            <w:tcW w:w="1479" w:type="dxa"/>
          </w:tcPr>
          <w:p w14:paraId="6D9F3677" w14:textId="77777777" w:rsidR="00890574" w:rsidRPr="00C16E91" w:rsidRDefault="00890574" w:rsidP="00890574"/>
        </w:tc>
      </w:tr>
      <w:tr w:rsidR="00890574" w14:paraId="4994A148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072139F" w14:textId="6A6AA325" w:rsidR="00890574" w:rsidRPr="00890574" w:rsidRDefault="00890574" w:rsidP="00890574">
            <w:r w:rsidRPr="00034159">
              <w:t>2.3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367B5CB" w14:textId="1801B5C2" w:rsidR="00890574" w:rsidRPr="00890574" w:rsidRDefault="00890574" w:rsidP="00890574">
            <w:r w:rsidRPr="00034159">
              <w:t>Agua Oxigenada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CB6107A" w14:textId="126F536B" w:rsidR="00890574" w:rsidRPr="00890574" w:rsidRDefault="00890574" w:rsidP="00890574">
            <w:r w:rsidRPr="00034159">
              <w:t>UD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FA2E919" w14:textId="016FBEA2" w:rsidR="00890574" w:rsidRPr="00890574" w:rsidRDefault="00890574" w:rsidP="00890574">
            <w:r w:rsidRPr="00034159">
              <w:t>3.00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7D51036" w14:textId="77E23638" w:rsidR="00890574" w:rsidRPr="00890574" w:rsidRDefault="00890574" w:rsidP="00890574">
            <w:r w:rsidRPr="00890574">
              <w:t>UD</w:t>
            </w:r>
          </w:p>
        </w:tc>
        <w:tc>
          <w:tcPr>
            <w:tcW w:w="1345" w:type="dxa"/>
          </w:tcPr>
          <w:p w14:paraId="43DBE74C" w14:textId="77777777" w:rsidR="00890574" w:rsidRPr="00C16E91" w:rsidRDefault="00890574" w:rsidP="00890574"/>
        </w:tc>
        <w:tc>
          <w:tcPr>
            <w:tcW w:w="1280" w:type="dxa"/>
          </w:tcPr>
          <w:p w14:paraId="664515DD" w14:textId="77777777" w:rsidR="00890574" w:rsidRPr="00C16E91" w:rsidRDefault="00890574" w:rsidP="00890574"/>
        </w:tc>
        <w:tc>
          <w:tcPr>
            <w:tcW w:w="1479" w:type="dxa"/>
          </w:tcPr>
          <w:p w14:paraId="0364B587" w14:textId="77777777" w:rsidR="00890574" w:rsidRPr="00C16E91" w:rsidRDefault="00890574" w:rsidP="00890574"/>
        </w:tc>
      </w:tr>
      <w:tr w:rsidR="00890574" w14:paraId="15B99676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5FC2B8F" w14:textId="21000DF3" w:rsidR="00890574" w:rsidRPr="00890574" w:rsidRDefault="00890574" w:rsidP="00890574">
            <w:r w:rsidRPr="00034159">
              <w:t>2.4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61FF614" w14:textId="1A23E6F1" w:rsidR="00890574" w:rsidRPr="00890574" w:rsidRDefault="00890574" w:rsidP="00890574">
            <w:r w:rsidRPr="00034159">
              <w:t>Aguja Con Hilo De Seda 3/10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3300AAC" w14:textId="53DFE645" w:rsidR="00890574" w:rsidRPr="00890574" w:rsidRDefault="00890574" w:rsidP="00890574">
            <w:r w:rsidRPr="00034159">
              <w:t>CAJ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516452C" w14:textId="36F1069F" w:rsidR="00890574" w:rsidRPr="00890574" w:rsidRDefault="00890574" w:rsidP="00890574">
            <w:r w:rsidRPr="00034159">
              <w:t>1,041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026876EA" w14:textId="3C470D69" w:rsidR="00890574" w:rsidRPr="00890574" w:rsidRDefault="00890574" w:rsidP="00890574">
            <w:r w:rsidRPr="00890574">
              <w:t>CAJ</w:t>
            </w:r>
          </w:p>
        </w:tc>
        <w:tc>
          <w:tcPr>
            <w:tcW w:w="1345" w:type="dxa"/>
          </w:tcPr>
          <w:p w14:paraId="7CA69EE2" w14:textId="77777777" w:rsidR="00890574" w:rsidRPr="00C16E91" w:rsidRDefault="00890574" w:rsidP="00890574"/>
        </w:tc>
        <w:tc>
          <w:tcPr>
            <w:tcW w:w="1280" w:type="dxa"/>
          </w:tcPr>
          <w:p w14:paraId="1F2A46EE" w14:textId="77777777" w:rsidR="00890574" w:rsidRPr="00C16E91" w:rsidRDefault="00890574" w:rsidP="00890574"/>
        </w:tc>
        <w:tc>
          <w:tcPr>
            <w:tcW w:w="1479" w:type="dxa"/>
          </w:tcPr>
          <w:p w14:paraId="33EFE88F" w14:textId="77777777" w:rsidR="00890574" w:rsidRPr="00C16E91" w:rsidRDefault="00890574" w:rsidP="00890574"/>
        </w:tc>
      </w:tr>
      <w:tr w:rsidR="00890574" w14:paraId="24611D4A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BCDDE8C" w14:textId="2E1DE13E" w:rsidR="00890574" w:rsidRPr="00890574" w:rsidRDefault="00890574" w:rsidP="00890574">
            <w:r w:rsidRPr="00034159">
              <w:t>2.5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73DF64BE" w14:textId="4B56E0D6" w:rsidR="00890574" w:rsidRPr="00890574" w:rsidRDefault="00890574" w:rsidP="00890574">
            <w:r w:rsidRPr="00034159">
              <w:t>Aguja Corta 27g 1x100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C28BC97" w14:textId="4F91B9F6" w:rsidR="00890574" w:rsidRPr="00890574" w:rsidRDefault="00890574" w:rsidP="00890574">
            <w:r w:rsidRPr="00034159">
              <w:t>CAJ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1D7D888" w14:textId="5797DD53" w:rsidR="00890574" w:rsidRPr="00890574" w:rsidRDefault="00890574" w:rsidP="00890574">
            <w:r w:rsidRPr="00034159">
              <w:t>161.00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09A8D8E" w14:textId="0CDA53C8" w:rsidR="00890574" w:rsidRPr="00890574" w:rsidRDefault="00890574" w:rsidP="00890574">
            <w:r w:rsidRPr="00890574">
              <w:t>CAJ</w:t>
            </w:r>
          </w:p>
        </w:tc>
        <w:tc>
          <w:tcPr>
            <w:tcW w:w="1345" w:type="dxa"/>
          </w:tcPr>
          <w:p w14:paraId="74356A9B" w14:textId="77777777" w:rsidR="00890574" w:rsidRPr="00C16E91" w:rsidRDefault="00890574" w:rsidP="00890574"/>
        </w:tc>
        <w:tc>
          <w:tcPr>
            <w:tcW w:w="1280" w:type="dxa"/>
          </w:tcPr>
          <w:p w14:paraId="4047BD69" w14:textId="77777777" w:rsidR="00890574" w:rsidRPr="00C16E91" w:rsidRDefault="00890574" w:rsidP="00890574"/>
        </w:tc>
        <w:tc>
          <w:tcPr>
            <w:tcW w:w="1479" w:type="dxa"/>
          </w:tcPr>
          <w:p w14:paraId="1B3A3DCA" w14:textId="77777777" w:rsidR="00890574" w:rsidRPr="00C16E91" w:rsidRDefault="00890574" w:rsidP="00890574"/>
        </w:tc>
      </w:tr>
      <w:tr w:rsidR="00890574" w14:paraId="67BAC418" w14:textId="77777777" w:rsidTr="00034159">
        <w:trPr>
          <w:gridAfter w:val="1"/>
          <w:wAfter w:w="1479" w:type="dxa"/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3CAD6E7C" w14:textId="33811900" w:rsidR="00890574" w:rsidRPr="00890574" w:rsidRDefault="00890574" w:rsidP="00890574">
            <w:r w:rsidRPr="00034159">
              <w:t>2.6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4745347" w14:textId="7AA8D30A" w:rsidR="00890574" w:rsidRPr="00890574" w:rsidRDefault="00890574" w:rsidP="00890574">
            <w:r w:rsidRPr="00034159">
              <w:t>Aguja Larga 27g 1x100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DABA887" w14:textId="2497E47E" w:rsidR="00890574" w:rsidRPr="00890574" w:rsidRDefault="00890574" w:rsidP="00890574">
            <w:r w:rsidRPr="00034159">
              <w:t>CAJ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D6D25CD" w14:textId="78129D1B" w:rsidR="00890574" w:rsidRPr="00890574" w:rsidRDefault="00890574" w:rsidP="00890574">
            <w:r w:rsidRPr="00034159">
              <w:t>161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F4FEC61" w14:textId="2ECCE2F1" w:rsidR="00890574" w:rsidRPr="00890574" w:rsidRDefault="00890574" w:rsidP="00890574">
            <w:r w:rsidRPr="00890574">
              <w:t>CAJ</w:t>
            </w:r>
          </w:p>
        </w:tc>
        <w:tc>
          <w:tcPr>
            <w:tcW w:w="1345" w:type="dxa"/>
          </w:tcPr>
          <w:p w14:paraId="382C4D4F" w14:textId="77777777" w:rsidR="00890574" w:rsidRPr="00C16E91" w:rsidRDefault="00890574" w:rsidP="00890574"/>
        </w:tc>
        <w:tc>
          <w:tcPr>
            <w:tcW w:w="1280" w:type="dxa"/>
          </w:tcPr>
          <w:p w14:paraId="169EA425" w14:textId="77777777" w:rsidR="00890574" w:rsidRPr="00C16E91" w:rsidRDefault="00890574" w:rsidP="00890574"/>
        </w:tc>
        <w:tc>
          <w:tcPr>
            <w:tcW w:w="1479" w:type="dxa"/>
          </w:tcPr>
          <w:p w14:paraId="5F0BEE1D" w14:textId="77777777" w:rsidR="00890574" w:rsidRPr="00C16E91" w:rsidRDefault="00890574" w:rsidP="00890574"/>
        </w:tc>
      </w:tr>
      <w:tr w:rsidR="00890574" w14:paraId="69580810" w14:textId="44FBA280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301CCB3" w14:textId="5DB18271" w:rsidR="00890574" w:rsidRPr="00890574" w:rsidRDefault="00890574" w:rsidP="00890574">
            <w:r w:rsidRPr="00034159">
              <w:lastRenderedPageBreak/>
              <w:t>2.7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7716ABCB" w14:textId="7DE6195D" w:rsidR="00890574" w:rsidRPr="00890574" w:rsidRDefault="00890574" w:rsidP="00890574">
            <w:r w:rsidRPr="00034159">
              <w:t>Alambre No. 9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BC97080" w14:textId="3A825B07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9EDC2AE" w14:textId="3735C53D" w:rsidR="00890574" w:rsidRPr="00890574" w:rsidRDefault="00890574" w:rsidP="00890574">
            <w:r w:rsidRPr="00034159">
              <w:t>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152616D" w14:textId="60EDB37F" w:rsidR="00890574" w:rsidRPr="00890574" w:rsidRDefault="00890574" w:rsidP="00890574">
            <w:r w:rsidRPr="00890574">
              <w:t>PAQ</w:t>
            </w:r>
          </w:p>
        </w:tc>
        <w:tc>
          <w:tcPr>
            <w:tcW w:w="1345" w:type="dxa"/>
          </w:tcPr>
          <w:p w14:paraId="00709919" w14:textId="77777777" w:rsidR="00890574" w:rsidRPr="00C16E91" w:rsidRDefault="00890574" w:rsidP="00890574"/>
        </w:tc>
        <w:tc>
          <w:tcPr>
            <w:tcW w:w="1280" w:type="dxa"/>
          </w:tcPr>
          <w:p w14:paraId="7AAE095A" w14:textId="77777777" w:rsidR="00890574" w:rsidRPr="00C16E91" w:rsidRDefault="00890574" w:rsidP="00890574"/>
        </w:tc>
        <w:tc>
          <w:tcPr>
            <w:tcW w:w="1479" w:type="dxa"/>
          </w:tcPr>
          <w:p w14:paraId="01A9C786" w14:textId="77777777" w:rsidR="00890574" w:rsidRPr="00C16E91" w:rsidRDefault="00890574" w:rsidP="00890574"/>
        </w:tc>
        <w:tc>
          <w:tcPr>
            <w:tcW w:w="1479" w:type="dxa"/>
          </w:tcPr>
          <w:p w14:paraId="0495D801" w14:textId="77777777" w:rsidR="00890574" w:rsidRDefault="00890574" w:rsidP="00890574"/>
        </w:tc>
      </w:tr>
      <w:tr w:rsidR="00890574" w14:paraId="26EEC121" w14:textId="37916946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13A4A58" w14:textId="6D4D26B2" w:rsidR="00890574" w:rsidRPr="00890574" w:rsidRDefault="00890574" w:rsidP="00890574">
            <w:r w:rsidRPr="00034159">
              <w:t>2.8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442F2ED" w14:textId="43D27D30" w:rsidR="00890574" w:rsidRPr="00890574" w:rsidRDefault="00890574" w:rsidP="00890574">
            <w:r w:rsidRPr="00034159">
              <w:t>Alcohol Isopropílico Al 75%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76E49BB" w14:textId="35EB01E5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D0F90C1" w14:textId="24DC955F" w:rsidR="00890574" w:rsidRPr="00890574" w:rsidRDefault="00890574" w:rsidP="00890574">
            <w:r w:rsidRPr="00034159">
              <w:t>3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93125D6" w14:textId="5A50DE50" w:rsidR="00890574" w:rsidRPr="00890574" w:rsidRDefault="00890574" w:rsidP="00890574">
            <w:r w:rsidRPr="00890574">
              <w:t>PAQ</w:t>
            </w:r>
          </w:p>
        </w:tc>
        <w:tc>
          <w:tcPr>
            <w:tcW w:w="1345" w:type="dxa"/>
          </w:tcPr>
          <w:p w14:paraId="2D8567E6" w14:textId="77777777" w:rsidR="00890574" w:rsidRPr="00C16E91" w:rsidRDefault="00890574" w:rsidP="00890574"/>
        </w:tc>
        <w:tc>
          <w:tcPr>
            <w:tcW w:w="1280" w:type="dxa"/>
          </w:tcPr>
          <w:p w14:paraId="71EF9E45" w14:textId="77777777" w:rsidR="00890574" w:rsidRPr="00C16E91" w:rsidRDefault="00890574" w:rsidP="00890574"/>
        </w:tc>
        <w:tc>
          <w:tcPr>
            <w:tcW w:w="1479" w:type="dxa"/>
          </w:tcPr>
          <w:p w14:paraId="1097B45B" w14:textId="77777777" w:rsidR="00890574" w:rsidRPr="00C16E91" w:rsidRDefault="00890574" w:rsidP="00890574"/>
        </w:tc>
        <w:tc>
          <w:tcPr>
            <w:tcW w:w="1479" w:type="dxa"/>
          </w:tcPr>
          <w:p w14:paraId="60806351" w14:textId="77777777" w:rsidR="00890574" w:rsidRDefault="00890574" w:rsidP="00890574"/>
        </w:tc>
      </w:tr>
      <w:tr w:rsidR="00890574" w14:paraId="2EA20B68" w14:textId="15585276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3073E010" w14:textId="090B9C28" w:rsidR="00890574" w:rsidRPr="00890574" w:rsidRDefault="00890574" w:rsidP="00890574">
            <w:r w:rsidRPr="00034159">
              <w:t>2.9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8678DD1" w14:textId="1D726487" w:rsidR="00890574" w:rsidRPr="00890574" w:rsidRDefault="00890574" w:rsidP="00890574">
            <w:r w:rsidRPr="00034159">
              <w:t>Alginato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7B87A1E" w14:textId="13B48CAE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B31C005" w14:textId="3D5B19AE" w:rsidR="00890574" w:rsidRPr="00890574" w:rsidRDefault="00890574" w:rsidP="00890574">
            <w:r w:rsidRPr="00034159">
              <w:t>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EA0419B" w14:textId="6423A728" w:rsidR="00890574" w:rsidRPr="00890574" w:rsidRDefault="00890574" w:rsidP="00890574">
            <w:r w:rsidRPr="00890574">
              <w:t>PAQ</w:t>
            </w:r>
          </w:p>
        </w:tc>
        <w:tc>
          <w:tcPr>
            <w:tcW w:w="1345" w:type="dxa"/>
          </w:tcPr>
          <w:p w14:paraId="55019D37" w14:textId="77777777" w:rsidR="00890574" w:rsidRPr="00C16E91" w:rsidRDefault="00890574" w:rsidP="00890574"/>
        </w:tc>
        <w:tc>
          <w:tcPr>
            <w:tcW w:w="1280" w:type="dxa"/>
          </w:tcPr>
          <w:p w14:paraId="39F932E1" w14:textId="77777777" w:rsidR="00890574" w:rsidRPr="00C16E91" w:rsidRDefault="00890574" w:rsidP="00890574"/>
        </w:tc>
        <w:tc>
          <w:tcPr>
            <w:tcW w:w="1479" w:type="dxa"/>
          </w:tcPr>
          <w:p w14:paraId="2821AACC" w14:textId="77777777" w:rsidR="00890574" w:rsidRPr="00C16E91" w:rsidRDefault="00890574" w:rsidP="00890574"/>
        </w:tc>
        <w:tc>
          <w:tcPr>
            <w:tcW w:w="1479" w:type="dxa"/>
          </w:tcPr>
          <w:p w14:paraId="78603D6C" w14:textId="77777777" w:rsidR="00890574" w:rsidRDefault="00890574" w:rsidP="00890574"/>
        </w:tc>
      </w:tr>
      <w:tr w:rsidR="00890574" w14:paraId="3678D551" w14:textId="5E72A530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199C7092" w14:textId="756FE347" w:rsidR="00890574" w:rsidRPr="00890574" w:rsidRDefault="00890574" w:rsidP="00890574">
            <w:r w:rsidRPr="00034159">
              <w:t>2.10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21975813" w14:textId="606F0D6E" w:rsidR="00890574" w:rsidRPr="00890574" w:rsidRDefault="00890574" w:rsidP="00890574">
            <w:r w:rsidRPr="00034159">
              <w:t>Algodón En Rollo (Libra)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61A8BDF" w14:textId="1085A490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0374C1FB" w14:textId="6AF4FC94" w:rsidR="00890574" w:rsidRPr="00890574" w:rsidRDefault="00890574" w:rsidP="00890574">
            <w:r w:rsidRPr="00034159">
              <w:t>88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142771A" w14:textId="4863A426" w:rsidR="00890574" w:rsidRPr="00890574" w:rsidRDefault="00890574" w:rsidP="00890574">
            <w:r w:rsidRPr="00890574">
              <w:t>PAQ</w:t>
            </w:r>
          </w:p>
        </w:tc>
        <w:tc>
          <w:tcPr>
            <w:tcW w:w="1345" w:type="dxa"/>
          </w:tcPr>
          <w:p w14:paraId="5DDFEDC5" w14:textId="77777777" w:rsidR="00890574" w:rsidRPr="00C16E91" w:rsidRDefault="00890574" w:rsidP="00890574"/>
        </w:tc>
        <w:tc>
          <w:tcPr>
            <w:tcW w:w="1280" w:type="dxa"/>
          </w:tcPr>
          <w:p w14:paraId="72B189C9" w14:textId="77777777" w:rsidR="00890574" w:rsidRPr="00C16E91" w:rsidRDefault="00890574" w:rsidP="00890574"/>
        </w:tc>
        <w:tc>
          <w:tcPr>
            <w:tcW w:w="1479" w:type="dxa"/>
          </w:tcPr>
          <w:p w14:paraId="1FFFE174" w14:textId="77777777" w:rsidR="00890574" w:rsidRPr="00C16E91" w:rsidRDefault="00890574" w:rsidP="00890574"/>
        </w:tc>
        <w:tc>
          <w:tcPr>
            <w:tcW w:w="1479" w:type="dxa"/>
          </w:tcPr>
          <w:p w14:paraId="6F38074A" w14:textId="77777777" w:rsidR="00890574" w:rsidRDefault="00890574" w:rsidP="00890574"/>
        </w:tc>
      </w:tr>
      <w:tr w:rsidR="00890574" w14:paraId="2EA426D5" w14:textId="6C71D99F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49C446A" w14:textId="413519A9" w:rsidR="00890574" w:rsidRPr="00890574" w:rsidRDefault="00890574" w:rsidP="00890574">
            <w:r w:rsidRPr="00034159">
              <w:t>2.11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9F974FF" w14:textId="2D264C80" w:rsidR="00890574" w:rsidRPr="00890574" w:rsidRDefault="00890574" w:rsidP="00890574">
            <w:r w:rsidRPr="00034159">
              <w:t>Anestesia Al 2% 50/1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20A0FFC" w14:textId="7206E860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17141CFA" w14:textId="538AA7D6" w:rsidR="00890574" w:rsidRPr="00890574" w:rsidRDefault="00890574" w:rsidP="00890574">
            <w:r w:rsidRPr="00034159">
              <w:t>1,472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9A861E8" w14:textId="74918613" w:rsidR="00890574" w:rsidRPr="00890574" w:rsidRDefault="00890574" w:rsidP="00890574">
            <w:r w:rsidRPr="00890574">
              <w:t>CAJ</w:t>
            </w:r>
          </w:p>
        </w:tc>
        <w:tc>
          <w:tcPr>
            <w:tcW w:w="1345" w:type="dxa"/>
          </w:tcPr>
          <w:p w14:paraId="4BC0FF3C" w14:textId="77777777" w:rsidR="00890574" w:rsidRPr="00C16E91" w:rsidRDefault="00890574" w:rsidP="00890574"/>
        </w:tc>
        <w:tc>
          <w:tcPr>
            <w:tcW w:w="1280" w:type="dxa"/>
          </w:tcPr>
          <w:p w14:paraId="460C87AC" w14:textId="77777777" w:rsidR="00890574" w:rsidRPr="00C16E91" w:rsidRDefault="00890574" w:rsidP="00890574"/>
        </w:tc>
        <w:tc>
          <w:tcPr>
            <w:tcW w:w="1479" w:type="dxa"/>
          </w:tcPr>
          <w:p w14:paraId="69BDBA62" w14:textId="77777777" w:rsidR="00890574" w:rsidRPr="00C16E91" w:rsidRDefault="00890574" w:rsidP="00890574"/>
        </w:tc>
        <w:tc>
          <w:tcPr>
            <w:tcW w:w="1479" w:type="dxa"/>
          </w:tcPr>
          <w:p w14:paraId="66B68EAA" w14:textId="77777777" w:rsidR="00890574" w:rsidRDefault="00890574" w:rsidP="00890574"/>
        </w:tc>
      </w:tr>
      <w:tr w:rsidR="00890574" w14:paraId="1AA73B1E" w14:textId="06BB6230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A727C10" w14:textId="46F6528D" w:rsidR="00890574" w:rsidRPr="00890574" w:rsidRDefault="00890574" w:rsidP="00890574">
            <w:r w:rsidRPr="00034159">
              <w:t>2.12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50E64FA" w14:textId="72C9C73B" w:rsidR="00890574" w:rsidRPr="00890574" w:rsidRDefault="00890574" w:rsidP="00890574">
            <w:r w:rsidRPr="00034159">
              <w:t>Anestesia Al 3% 50/1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444ABA0" w14:textId="0E0D9055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69790D09" w14:textId="09559024" w:rsidR="00890574" w:rsidRPr="00890574" w:rsidRDefault="00890574" w:rsidP="00890574">
            <w:r w:rsidRPr="00034159">
              <w:t>815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3F61265" w14:textId="39A36F48" w:rsidR="00890574" w:rsidRPr="00890574" w:rsidRDefault="00890574" w:rsidP="00890574">
            <w:r w:rsidRPr="00890574">
              <w:t>CAJ</w:t>
            </w:r>
          </w:p>
        </w:tc>
        <w:tc>
          <w:tcPr>
            <w:tcW w:w="1345" w:type="dxa"/>
          </w:tcPr>
          <w:p w14:paraId="722C9DC1" w14:textId="77777777" w:rsidR="00890574" w:rsidRPr="00C16E91" w:rsidRDefault="00890574" w:rsidP="00890574"/>
        </w:tc>
        <w:tc>
          <w:tcPr>
            <w:tcW w:w="1280" w:type="dxa"/>
          </w:tcPr>
          <w:p w14:paraId="34ACF8FD" w14:textId="77777777" w:rsidR="00890574" w:rsidRPr="00C16E91" w:rsidRDefault="00890574" w:rsidP="00890574"/>
        </w:tc>
        <w:tc>
          <w:tcPr>
            <w:tcW w:w="1479" w:type="dxa"/>
          </w:tcPr>
          <w:p w14:paraId="6AD8CFC2" w14:textId="77777777" w:rsidR="00890574" w:rsidRPr="00C16E91" w:rsidRDefault="00890574" w:rsidP="00890574"/>
        </w:tc>
        <w:tc>
          <w:tcPr>
            <w:tcW w:w="1479" w:type="dxa"/>
          </w:tcPr>
          <w:p w14:paraId="5DB28940" w14:textId="77777777" w:rsidR="00890574" w:rsidRDefault="00890574" w:rsidP="00890574"/>
        </w:tc>
      </w:tr>
      <w:tr w:rsidR="00890574" w14:paraId="0CFD21D8" w14:textId="63380983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61B2779" w14:textId="41EA8AAA" w:rsidR="00890574" w:rsidRPr="00890574" w:rsidRDefault="00890574" w:rsidP="00890574">
            <w:r w:rsidRPr="00034159">
              <w:t>2.13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AC65388" w14:textId="5DD6705A" w:rsidR="00890574" w:rsidRPr="00890574" w:rsidRDefault="00890574" w:rsidP="00890574">
            <w:r w:rsidRPr="00034159">
              <w:t>Anestesia Tópica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57F4492" w14:textId="3966BE42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E768FC6" w14:textId="32876EED" w:rsidR="00890574" w:rsidRPr="00890574" w:rsidRDefault="00890574" w:rsidP="00890574">
            <w:r w:rsidRPr="00034159">
              <w:t>16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57666CA" w14:textId="138EF6FF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7A520E46" w14:textId="77777777" w:rsidR="00890574" w:rsidRPr="00C16E91" w:rsidRDefault="00890574" w:rsidP="00890574"/>
        </w:tc>
        <w:tc>
          <w:tcPr>
            <w:tcW w:w="1280" w:type="dxa"/>
          </w:tcPr>
          <w:p w14:paraId="38FA8ACB" w14:textId="77777777" w:rsidR="00890574" w:rsidRPr="00C16E91" w:rsidRDefault="00890574" w:rsidP="00890574"/>
        </w:tc>
        <w:tc>
          <w:tcPr>
            <w:tcW w:w="1479" w:type="dxa"/>
          </w:tcPr>
          <w:p w14:paraId="7EAB4EDB" w14:textId="77777777" w:rsidR="00890574" w:rsidRPr="00C16E91" w:rsidRDefault="00890574" w:rsidP="00890574"/>
        </w:tc>
        <w:tc>
          <w:tcPr>
            <w:tcW w:w="1479" w:type="dxa"/>
          </w:tcPr>
          <w:p w14:paraId="77D1C226" w14:textId="77777777" w:rsidR="00890574" w:rsidRDefault="00890574" w:rsidP="00890574"/>
        </w:tc>
      </w:tr>
      <w:tr w:rsidR="00890574" w14:paraId="13B04144" w14:textId="64FB5CCD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6081FBA" w14:textId="697A2165" w:rsidR="00890574" w:rsidRPr="00890574" w:rsidRDefault="00890574" w:rsidP="00890574">
            <w:r w:rsidRPr="00034159">
              <w:t>2.14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0B60E9E" w14:textId="0D5FFBEE" w:rsidR="00890574" w:rsidRPr="00890574" w:rsidRDefault="00890574" w:rsidP="00890574">
            <w:r w:rsidRPr="00034159">
              <w:t>Babero Desechable 500/1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35B9A64" w14:textId="359DB85A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C3EC3BF" w14:textId="10B73645" w:rsidR="00890574" w:rsidRPr="00890574" w:rsidRDefault="00890574" w:rsidP="00890574">
            <w:r w:rsidRPr="00034159">
              <w:t>37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EE852EB" w14:textId="6EA65C44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31C20E16" w14:textId="77777777" w:rsidR="00890574" w:rsidRPr="00C16E91" w:rsidRDefault="00890574" w:rsidP="00890574"/>
        </w:tc>
        <w:tc>
          <w:tcPr>
            <w:tcW w:w="1280" w:type="dxa"/>
          </w:tcPr>
          <w:p w14:paraId="7CA340A0" w14:textId="77777777" w:rsidR="00890574" w:rsidRPr="00C16E91" w:rsidRDefault="00890574" w:rsidP="00890574"/>
        </w:tc>
        <w:tc>
          <w:tcPr>
            <w:tcW w:w="1479" w:type="dxa"/>
          </w:tcPr>
          <w:p w14:paraId="1DF323C7" w14:textId="77777777" w:rsidR="00890574" w:rsidRPr="00C16E91" w:rsidRDefault="00890574" w:rsidP="00890574"/>
        </w:tc>
        <w:tc>
          <w:tcPr>
            <w:tcW w:w="1479" w:type="dxa"/>
          </w:tcPr>
          <w:p w14:paraId="1A240249" w14:textId="77777777" w:rsidR="00890574" w:rsidRDefault="00890574" w:rsidP="00890574"/>
        </w:tc>
      </w:tr>
      <w:tr w:rsidR="00890574" w14:paraId="20B30F76" w14:textId="111C35E5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BC49B7A" w14:textId="08A161C0" w:rsidR="00890574" w:rsidRPr="00890574" w:rsidRDefault="00890574" w:rsidP="00890574">
            <w:r w:rsidRPr="00034159">
              <w:t>2.15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708D85FD" w14:textId="322FAA8A" w:rsidR="00890574" w:rsidRPr="00890574" w:rsidRDefault="00890574" w:rsidP="00890574">
            <w:r w:rsidRPr="00034159">
              <w:t>Baja Lengua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05A1FB1" w14:textId="7EB62E62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1C7E889E" w14:textId="5FA9A312" w:rsidR="00890574" w:rsidRPr="00890574" w:rsidRDefault="00890574" w:rsidP="00890574">
            <w:r w:rsidRPr="00034159">
              <w:t>168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D4BDB89" w14:textId="7F2E8F6A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2231D93C" w14:textId="77777777" w:rsidR="00890574" w:rsidRPr="00C16E91" w:rsidRDefault="00890574" w:rsidP="00890574"/>
        </w:tc>
        <w:tc>
          <w:tcPr>
            <w:tcW w:w="1280" w:type="dxa"/>
          </w:tcPr>
          <w:p w14:paraId="6D678AB1" w14:textId="77777777" w:rsidR="00890574" w:rsidRPr="00C16E91" w:rsidRDefault="00890574" w:rsidP="00890574"/>
        </w:tc>
        <w:tc>
          <w:tcPr>
            <w:tcW w:w="1479" w:type="dxa"/>
          </w:tcPr>
          <w:p w14:paraId="38409579" w14:textId="77777777" w:rsidR="00890574" w:rsidRPr="00C16E91" w:rsidRDefault="00890574" w:rsidP="00890574"/>
        </w:tc>
        <w:tc>
          <w:tcPr>
            <w:tcW w:w="1479" w:type="dxa"/>
          </w:tcPr>
          <w:p w14:paraId="024C4E10" w14:textId="77777777" w:rsidR="00890574" w:rsidRDefault="00890574" w:rsidP="00890574"/>
        </w:tc>
      </w:tr>
      <w:tr w:rsidR="00890574" w14:paraId="519C57A9" w14:textId="0389D2E5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1064E6CE" w14:textId="7EC63B19" w:rsidR="00890574" w:rsidRPr="00890574" w:rsidRDefault="00890574" w:rsidP="00890574">
            <w:r w:rsidRPr="00034159">
              <w:t>2.16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9F72483" w14:textId="15D62C7D" w:rsidR="00890574" w:rsidRPr="00890574" w:rsidRDefault="00890574" w:rsidP="00890574">
            <w:r w:rsidRPr="00034159">
              <w:t>Adhesivo Dental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940677D" w14:textId="2E1E4FB4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66CF2590" w14:textId="09E1D79D" w:rsidR="00890574" w:rsidRPr="00890574" w:rsidRDefault="00890574" w:rsidP="00890574">
            <w:r w:rsidRPr="00034159">
              <w:t>29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3E0E885" w14:textId="3840D94F" w:rsidR="00890574" w:rsidRPr="00890574" w:rsidRDefault="00890574" w:rsidP="00890574">
            <w:r w:rsidRPr="00034159">
              <w:t>PAQ</w:t>
            </w:r>
          </w:p>
        </w:tc>
        <w:tc>
          <w:tcPr>
            <w:tcW w:w="1345" w:type="dxa"/>
          </w:tcPr>
          <w:p w14:paraId="5644FCAC" w14:textId="77777777" w:rsidR="00890574" w:rsidRPr="00C16E91" w:rsidRDefault="00890574" w:rsidP="00890574"/>
        </w:tc>
        <w:tc>
          <w:tcPr>
            <w:tcW w:w="1280" w:type="dxa"/>
          </w:tcPr>
          <w:p w14:paraId="2F9E41D4" w14:textId="77777777" w:rsidR="00890574" w:rsidRPr="00C16E91" w:rsidRDefault="00890574" w:rsidP="00890574"/>
        </w:tc>
        <w:tc>
          <w:tcPr>
            <w:tcW w:w="1479" w:type="dxa"/>
          </w:tcPr>
          <w:p w14:paraId="655038B5" w14:textId="77777777" w:rsidR="00890574" w:rsidRPr="00C16E91" w:rsidRDefault="00890574" w:rsidP="00890574"/>
        </w:tc>
        <w:tc>
          <w:tcPr>
            <w:tcW w:w="1479" w:type="dxa"/>
          </w:tcPr>
          <w:p w14:paraId="596C5DA7" w14:textId="77777777" w:rsidR="00890574" w:rsidRDefault="00890574" w:rsidP="00890574"/>
        </w:tc>
      </w:tr>
      <w:tr w:rsidR="00890574" w14:paraId="42AF9DA7" w14:textId="318A4A45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5DBDB6A" w14:textId="48CF100D" w:rsidR="00890574" w:rsidRPr="00890574" w:rsidRDefault="00890574" w:rsidP="00890574">
            <w:r w:rsidRPr="00034159">
              <w:t>2.17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E7D565D" w14:textId="4AA796A4" w:rsidR="00890574" w:rsidRPr="00890574" w:rsidRDefault="00890574" w:rsidP="00890574">
            <w:r w:rsidRPr="00034159">
              <w:t>Banda De Celuloide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966F424" w14:textId="5BE467A8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DB0F86B" w14:textId="38194EFE" w:rsidR="00890574" w:rsidRPr="00890574" w:rsidRDefault="00890574" w:rsidP="00890574">
            <w:r w:rsidRPr="00034159">
              <w:t>168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09371E14" w14:textId="2ADD72A8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2289ACD3" w14:textId="77777777" w:rsidR="00890574" w:rsidRPr="00C16E91" w:rsidRDefault="00890574" w:rsidP="00890574"/>
        </w:tc>
        <w:tc>
          <w:tcPr>
            <w:tcW w:w="1280" w:type="dxa"/>
          </w:tcPr>
          <w:p w14:paraId="16B7E00A" w14:textId="77777777" w:rsidR="00890574" w:rsidRPr="00C16E91" w:rsidRDefault="00890574" w:rsidP="00890574"/>
        </w:tc>
        <w:tc>
          <w:tcPr>
            <w:tcW w:w="1479" w:type="dxa"/>
          </w:tcPr>
          <w:p w14:paraId="271A9AC1" w14:textId="77777777" w:rsidR="00890574" w:rsidRPr="00C16E91" w:rsidRDefault="00890574" w:rsidP="00890574"/>
        </w:tc>
        <w:tc>
          <w:tcPr>
            <w:tcW w:w="1479" w:type="dxa"/>
          </w:tcPr>
          <w:p w14:paraId="2150057F" w14:textId="77777777" w:rsidR="00890574" w:rsidRDefault="00890574" w:rsidP="00890574"/>
        </w:tc>
      </w:tr>
      <w:tr w:rsidR="00890574" w14:paraId="1B42ABF3" w14:textId="2384A29A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63FEAB4" w14:textId="03E70A66" w:rsidR="00890574" w:rsidRPr="00890574" w:rsidRDefault="00890574" w:rsidP="00890574">
            <w:r w:rsidRPr="00034159">
              <w:t>2.18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3D1BEFD4" w14:textId="51869A1C" w:rsidR="00890574" w:rsidRPr="00890574" w:rsidRDefault="00890574" w:rsidP="00890574">
            <w:r w:rsidRPr="00034159">
              <w:t>Banda Matriz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3CC7C31" w14:textId="64698BDE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06C55E63" w14:textId="3DF83F83" w:rsidR="00890574" w:rsidRPr="00890574" w:rsidRDefault="00890574" w:rsidP="00890574">
            <w:r w:rsidRPr="00034159">
              <w:t>312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CC2B5BC" w14:textId="0C847166" w:rsidR="00890574" w:rsidRPr="00890574" w:rsidRDefault="00890574" w:rsidP="00890574">
            <w:r w:rsidRPr="00034159">
              <w:t>PAQ</w:t>
            </w:r>
          </w:p>
        </w:tc>
        <w:tc>
          <w:tcPr>
            <w:tcW w:w="1345" w:type="dxa"/>
          </w:tcPr>
          <w:p w14:paraId="34C2C8DC" w14:textId="77777777" w:rsidR="00890574" w:rsidRPr="00C16E91" w:rsidRDefault="00890574" w:rsidP="00890574"/>
        </w:tc>
        <w:tc>
          <w:tcPr>
            <w:tcW w:w="1280" w:type="dxa"/>
          </w:tcPr>
          <w:p w14:paraId="2FA0786A" w14:textId="77777777" w:rsidR="00890574" w:rsidRPr="00C16E91" w:rsidRDefault="00890574" w:rsidP="00890574"/>
        </w:tc>
        <w:tc>
          <w:tcPr>
            <w:tcW w:w="1479" w:type="dxa"/>
          </w:tcPr>
          <w:p w14:paraId="3A3841D7" w14:textId="77777777" w:rsidR="00890574" w:rsidRPr="00C16E91" w:rsidRDefault="00890574" w:rsidP="00890574"/>
        </w:tc>
        <w:tc>
          <w:tcPr>
            <w:tcW w:w="1479" w:type="dxa"/>
          </w:tcPr>
          <w:p w14:paraId="325EC5D6" w14:textId="77777777" w:rsidR="00890574" w:rsidRDefault="00890574" w:rsidP="00890574"/>
        </w:tc>
      </w:tr>
      <w:tr w:rsidR="00890574" w14:paraId="1DBC5532" w14:textId="248F0D89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7CB50C2" w14:textId="612A184B" w:rsidR="00890574" w:rsidRPr="00890574" w:rsidRDefault="00890574" w:rsidP="00890574">
            <w:r w:rsidRPr="00034159">
              <w:t>2.19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7DE60740" w14:textId="26F2D0F6" w:rsidR="00890574" w:rsidRPr="00890574" w:rsidRDefault="00890574" w:rsidP="00890574">
            <w:r w:rsidRPr="00034159">
              <w:t>Barniz De Flúor 1/50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CB12E36" w14:textId="4027BCCF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446D982" w14:textId="77A96B3D" w:rsidR="00890574" w:rsidRPr="00890574" w:rsidRDefault="00890574" w:rsidP="00890574">
            <w:r w:rsidRPr="00034159">
              <w:t>229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D132EDD" w14:textId="4FFF0BC7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03F99793" w14:textId="77777777" w:rsidR="00890574" w:rsidRPr="00C16E91" w:rsidRDefault="00890574" w:rsidP="00890574"/>
        </w:tc>
        <w:tc>
          <w:tcPr>
            <w:tcW w:w="1280" w:type="dxa"/>
          </w:tcPr>
          <w:p w14:paraId="19389A3A" w14:textId="77777777" w:rsidR="00890574" w:rsidRPr="00C16E91" w:rsidRDefault="00890574" w:rsidP="00890574"/>
        </w:tc>
        <w:tc>
          <w:tcPr>
            <w:tcW w:w="1479" w:type="dxa"/>
          </w:tcPr>
          <w:p w14:paraId="2B8162E9" w14:textId="77777777" w:rsidR="00890574" w:rsidRPr="00C16E91" w:rsidRDefault="00890574" w:rsidP="00890574"/>
        </w:tc>
        <w:tc>
          <w:tcPr>
            <w:tcW w:w="1479" w:type="dxa"/>
          </w:tcPr>
          <w:p w14:paraId="1F070555" w14:textId="77777777" w:rsidR="00890574" w:rsidRDefault="00890574" w:rsidP="00890574"/>
        </w:tc>
      </w:tr>
      <w:tr w:rsidR="00890574" w14:paraId="350F0C46" w14:textId="0154246A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D1D1CC1" w14:textId="544A4C19" w:rsidR="00890574" w:rsidRPr="00890574" w:rsidRDefault="00890574" w:rsidP="00890574">
            <w:r w:rsidRPr="00034159">
              <w:t>2.20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0E4FDCB" w14:textId="415641E2" w:rsidR="00890574" w:rsidRPr="00890574" w:rsidRDefault="00890574" w:rsidP="00890574">
            <w:r w:rsidRPr="00034159">
              <w:t xml:space="preserve">Bata Desechable 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2BE91AE1" w14:textId="4F832006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8B9042E" w14:textId="3983FD85" w:rsidR="00890574" w:rsidRPr="00890574" w:rsidRDefault="00890574" w:rsidP="00890574">
            <w:r w:rsidRPr="00034159">
              <w:t>130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CE21567" w14:textId="0673B434" w:rsidR="00890574" w:rsidRPr="00890574" w:rsidRDefault="00890574" w:rsidP="00890574">
            <w:r w:rsidRPr="00034159">
              <w:t>PAQ</w:t>
            </w:r>
          </w:p>
        </w:tc>
        <w:tc>
          <w:tcPr>
            <w:tcW w:w="1345" w:type="dxa"/>
          </w:tcPr>
          <w:p w14:paraId="685BEF33" w14:textId="77777777" w:rsidR="00890574" w:rsidRPr="00C16E91" w:rsidRDefault="00890574" w:rsidP="00890574"/>
        </w:tc>
        <w:tc>
          <w:tcPr>
            <w:tcW w:w="1280" w:type="dxa"/>
          </w:tcPr>
          <w:p w14:paraId="29F46F1D" w14:textId="77777777" w:rsidR="00890574" w:rsidRPr="00C16E91" w:rsidRDefault="00890574" w:rsidP="00890574"/>
        </w:tc>
        <w:tc>
          <w:tcPr>
            <w:tcW w:w="1479" w:type="dxa"/>
          </w:tcPr>
          <w:p w14:paraId="2157817B" w14:textId="77777777" w:rsidR="00890574" w:rsidRPr="00C16E91" w:rsidRDefault="00890574" w:rsidP="00890574"/>
        </w:tc>
        <w:tc>
          <w:tcPr>
            <w:tcW w:w="1479" w:type="dxa"/>
          </w:tcPr>
          <w:p w14:paraId="1405A724" w14:textId="77777777" w:rsidR="00890574" w:rsidRDefault="00890574" w:rsidP="00890574"/>
        </w:tc>
      </w:tr>
      <w:tr w:rsidR="00890574" w14:paraId="77B50AE4" w14:textId="1D566364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1D56A2F0" w14:textId="5F4AD749" w:rsidR="00890574" w:rsidRPr="00890574" w:rsidRDefault="00890574" w:rsidP="00890574">
            <w:r w:rsidRPr="00034159">
              <w:t>2.21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FB58BEF" w14:textId="55320234" w:rsidR="00890574" w:rsidRPr="00890574" w:rsidRDefault="00890574" w:rsidP="00890574">
            <w:r w:rsidRPr="00034159">
              <w:t>Brocha Para Profilaxis 1/100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2C612E3" w14:textId="74706350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3CF57BE" w14:textId="17A1A29F" w:rsidR="00890574" w:rsidRPr="00890574" w:rsidRDefault="00890574" w:rsidP="00890574">
            <w:r w:rsidRPr="00034159">
              <w:t>14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4660696" w14:textId="1FD4D961" w:rsidR="00890574" w:rsidRPr="00890574" w:rsidRDefault="00890574" w:rsidP="00890574">
            <w:r w:rsidRPr="00034159">
              <w:t>PAQ</w:t>
            </w:r>
          </w:p>
        </w:tc>
        <w:tc>
          <w:tcPr>
            <w:tcW w:w="1345" w:type="dxa"/>
          </w:tcPr>
          <w:p w14:paraId="69179E47" w14:textId="77777777" w:rsidR="00890574" w:rsidRPr="00C16E91" w:rsidRDefault="00890574" w:rsidP="00890574"/>
        </w:tc>
        <w:tc>
          <w:tcPr>
            <w:tcW w:w="1280" w:type="dxa"/>
          </w:tcPr>
          <w:p w14:paraId="4A1FF850" w14:textId="77777777" w:rsidR="00890574" w:rsidRPr="00C16E91" w:rsidRDefault="00890574" w:rsidP="00890574"/>
        </w:tc>
        <w:tc>
          <w:tcPr>
            <w:tcW w:w="1479" w:type="dxa"/>
          </w:tcPr>
          <w:p w14:paraId="4785EBD4" w14:textId="77777777" w:rsidR="00890574" w:rsidRPr="00C16E91" w:rsidRDefault="00890574" w:rsidP="00890574"/>
        </w:tc>
        <w:tc>
          <w:tcPr>
            <w:tcW w:w="1479" w:type="dxa"/>
          </w:tcPr>
          <w:p w14:paraId="162FC201" w14:textId="77777777" w:rsidR="00890574" w:rsidRDefault="00890574" w:rsidP="00890574"/>
        </w:tc>
      </w:tr>
      <w:tr w:rsidR="00890574" w14:paraId="025DEB5C" w14:textId="46EEC0ED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76FB5BA" w14:textId="4BEF349D" w:rsidR="00890574" w:rsidRPr="00890574" w:rsidRDefault="00890574" w:rsidP="00890574">
            <w:r w:rsidRPr="00034159">
              <w:t>2.22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39B85CD" w14:textId="32C2379D" w:rsidR="00890574" w:rsidRPr="00890574" w:rsidRDefault="00890574" w:rsidP="00890574">
            <w:r w:rsidRPr="00034159">
              <w:t>Cemento Provisional Sin Eugenol (Cavit)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068CC3C" w14:textId="169EEBCD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F6FED91" w14:textId="2EE8764B" w:rsidR="00890574" w:rsidRPr="00890574" w:rsidRDefault="00890574" w:rsidP="00890574">
            <w:r w:rsidRPr="00034159">
              <w:t>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3F9B05C" w14:textId="43A41157" w:rsidR="00890574" w:rsidRPr="00890574" w:rsidRDefault="00890574" w:rsidP="00890574">
            <w:r w:rsidRPr="00034159">
              <w:t>PAQ</w:t>
            </w:r>
          </w:p>
        </w:tc>
        <w:tc>
          <w:tcPr>
            <w:tcW w:w="1345" w:type="dxa"/>
          </w:tcPr>
          <w:p w14:paraId="7CEFADB5" w14:textId="77777777" w:rsidR="00890574" w:rsidRPr="00C16E91" w:rsidRDefault="00890574" w:rsidP="00890574"/>
        </w:tc>
        <w:tc>
          <w:tcPr>
            <w:tcW w:w="1280" w:type="dxa"/>
          </w:tcPr>
          <w:p w14:paraId="11E7F55D" w14:textId="77777777" w:rsidR="00890574" w:rsidRPr="00C16E91" w:rsidRDefault="00890574" w:rsidP="00890574"/>
        </w:tc>
        <w:tc>
          <w:tcPr>
            <w:tcW w:w="1479" w:type="dxa"/>
          </w:tcPr>
          <w:p w14:paraId="0ABCA6F6" w14:textId="77777777" w:rsidR="00890574" w:rsidRPr="00C16E91" w:rsidRDefault="00890574" w:rsidP="00890574"/>
        </w:tc>
        <w:tc>
          <w:tcPr>
            <w:tcW w:w="1479" w:type="dxa"/>
          </w:tcPr>
          <w:p w14:paraId="506C273A" w14:textId="77777777" w:rsidR="00890574" w:rsidRDefault="00890574" w:rsidP="00890574"/>
        </w:tc>
      </w:tr>
      <w:tr w:rsidR="00890574" w14:paraId="5DD13708" w14:textId="3CFD88C1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81AE08B" w14:textId="16A42017" w:rsidR="00890574" w:rsidRPr="00890574" w:rsidRDefault="00890574" w:rsidP="00890574">
            <w:r w:rsidRPr="00034159">
              <w:t>2.23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A251035" w14:textId="316FC143" w:rsidR="00890574" w:rsidRPr="00890574" w:rsidRDefault="00890574" w:rsidP="00890574">
            <w:r w:rsidRPr="00034159">
              <w:t>Clorhexidina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2AEBBEAF" w14:textId="69C8D523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0FF1BF6" w14:textId="270EEE7E" w:rsidR="00890574" w:rsidRPr="00890574" w:rsidRDefault="00890574" w:rsidP="00890574">
            <w:r w:rsidRPr="00034159">
              <w:t>10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5E084C8" w14:textId="083A0BCD" w:rsidR="00890574" w:rsidRPr="00890574" w:rsidRDefault="00890574" w:rsidP="00890574">
            <w:r w:rsidRPr="00034159">
              <w:t>GAL</w:t>
            </w:r>
          </w:p>
        </w:tc>
        <w:tc>
          <w:tcPr>
            <w:tcW w:w="1345" w:type="dxa"/>
          </w:tcPr>
          <w:p w14:paraId="5152D362" w14:textId="77777777" w:rsidR="00890574" w:rsidRPr="00C16E91" w:rsidRDefault="00890574" w:rsidP="00890574"/>
        </w:tc>
        <w:tc>
          <w:tcPr>
            <w:tcW w:w="1280" w:type="dxa"/>
          </w:tcPr>
          <w:p w14:paraId="71843190" w14:textId="77777777" w:rsidR="00890574" w:rsidRPr="00C16E91" w:rsidRDefault="00890574" w:rsidP="00890574"/>
        </w:tc>
        <w:tc>
          <w:tcPr>
            <w:tcW w:w="1479" w:type="dxa"/>
          </w:tcPr>
          <w:p w14:paraId="776E4EC8" w14:textId="77777777" w:rsidR="00890574" w:rsidRPr="00C16E91" w:rsidRDefault="00890574" w:rsidP="00890574"/>
        </w:tc>
        <w:tc>
          <w:tcPr>
            <w:tcW w:w="1479" w:type="dxa"/>
          </w:tcPr>
          <w:p w14:paraId="65742A6E" w14:textId="77777777" w:rsidR="00890574" w:rsidRDefault="00890574" w:rsidP="00890574"/>
        </w:tc>
      </w:tr>
      <w:tr w:rsidR="00890574" w14:paraId="16A023C8" w14:textId="12185498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5ED5CB7" w14:textId="614A6464" w:rsidR="00890574" w:rsidRPr="00890574" w:rsidRDefault="00890574" w:rsidP="00890574">
            <w:r w:rsidRPr="00034159">
              <w:t>2.24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E0AB399" w14:textId="7DFA3315" w:rsidR="00890574" w:rsidRPr="00890574" w:rsidRDefault="00890574" w:rsidP="00890574">
            <w:r w:rsidRPr="00034159">
              <w:t xml:space="preserve">Copas De Gomas Para Profilaxis 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B98A343" w14:textId="58A58C5C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9BC2166" w14:textId="02E02A0C" w:rsidR="00890574" w:rsidRPr="00890574" w:rsidRDefault="00890574" w:rsidP="00890574">
            <w:r w:rsidRPr="00034159">
              <w:t>14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015A1AA7" w14:textId="35E37F1B" w:rsidR="00890574" w:rsidRPr="00890574" w:rsidRDefault="00890574" w:rsidP="00890574">
            <w:r w:rsidRPr="00034159">
              <w:t>PAQ</w:t>
            </w:r>
          </w:p>
        </w:tc>
        <w:tc>
          <w:tcPr>
            <w:tcW w:w="1345" w:type="dxa"/>
          </w:tcPr>
          <w:p w14:paraId="78BD2EEA" w14:textId="77777777" w:rsidR="00890574" w:rsidRPr="00C16E91" w:rsidRDefault="00890574" w:rsidP="00890574"/>
        </w:tc>
        <w:tc>
          <w:tcPr>
            <w:tcW w:w="1280" w:type="dxa"/>
          </w:tcPr>
          <w:p w14:paraId="0CBDB455" w14:textId="77777777" w:rsidR="00890574" w:rsidRPr="00C16E91" w:rsidRDefault="00890574" w:rsidP="00890574"/>
        </w:tc>
        <w:tc>
          <w:tcPr>
            <w:tcW w:w="1479" w:type="dxa"/>
          </w:tcPr>
          <w:p w14:paraId="64BBE07E" w14:textId="77777777" w:rsidR="00890574" w:rsidRPr="00C16E91" w:rsidRDefault="00890574" w:rsidP="00890574"/>
        </w:tc>
        <w:tc>
          <w:tcPr>
            <w:tcW w:w="1479" w:type="dxa"/>
          </w:tcPr>
          <w:p w14:paraId="4A7207D6" w14:textId="77777777" w:rsidR="00890574" w:rsidRDefault="00890574" w:rsidP="00890574"/>
        </w:tc>
      </w:tr>
      <w:tr w:rsidR="00890574" w14:paraId="322C5B10" w14:textId="00BB674C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1889799D" w14:textId="0AEECE72" w:rsidR="00890574" w:rsidRPr="00890574" w:rsidRDefault="00890574" w:rsidP="00890574">
            <w:r w:rsidRPr="00034159">
              <w:t>2.25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D0B3A39" w14:textId="0672A69B" w:rsidR="00890574" w:rsidRPr="00890574" w:rsidRDefault="00890574" w:rsidP="00890574">
            <w:r w:rsidRPr="00034159">
              <w:t>Cubeta Aplicación De Flúor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2C593C4" w14:textId="62068DCC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0C2B82B" w14:textId="6CB9D2C4" w:rsidR="00890574" w:rsidRPr="00890574" w:rsidRDefault="00890574" w:rsidP="00890574">
            <w:r w:rsidRPr="00034159">
              <w:t>315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9202E06" w14:textId="738FFB28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4292854E" w14:textId="77777777" w:rsidR="00890574" w:rsidRPr="00C16E91" w:rsidRDefault="00890574" w:rsidP="00890574"/>
        </w:tc>
        <w:tc>
          <w:tcPr>
            <w:tcW w:w="1280" w:type="dxa"/>
          </w:tcPr>
          <w:p w14:paraId="0A10D51C" w14:textId="77777777" w:rsidR="00890574" w:rsidRPr="00C16E91" w:rsidRDefault="00890574" w:rsidP="00890574"/>
        </w:tc>
        <w:tc>
          <w:tcPr>
            <w:tcW w:w="1479" w:type="dxa"/>
          </w:tcPr>
          <w:p w14:paraId="42CC497F" w14:textId="77777777" w:rsidR="00890574" w:rsidRPr="00C16E91" w:rsidRDefault="00890574" w:rsidP="00890574"/>
        </w:tc>
        <w:tc>
          <w:tcPr>
            <w:tcW w:w="1479" w:type="dxa"/>
          </w:tcPr>
          <w:p w14:paraId="30767DD1" w14:textId="77777777" w:rsidR="00890574" w:rsidRDefault="00890574" w:rsidP="00890574"/>
        </w:tc>
      </w:tr>
      <w:tr w:rsidR="00890574" w14:paraId="743AC0CE" w14:textId="4FA765E1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AAE4B0D" w14:textId="0371FE07" w:rsidR="00890574" w:rsidRPr="00890574" w:rsidRDefault="00890574" w:rsidP="00890574">
            <w:r w:rsidRPr="00034159">
              <w:lastRenderedPageBreak/>
              <w:t>2.26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3B82348C" w14:textId="472AF3D0" w:rsidR="00890574" w:rsidRPr="00890574" w:rsidRDefault="00890574" w:rsidP="00890574">
            <w:r w:rsidRPr="00034159">
              <w:t>Desinfectante Antibacterial En Spray (Odontológico Ic)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D26BE3F" w14:textId="307AA5EC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25D3322" w14:textId="2FD7A331" w:rsidR="00890574" w:rsidRPr="00890574" w:rsidRDefault="00890574" w:rsidP="00890574">
            <w:r w:rsidRPr="00034159">
              <w:t>171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C7F5453" w14:textId="75A33141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6BD2DE19" w14:textId="77777777" w:rsidR="00890574" w:rsidRPr="00C16E91" w:rsidRDefault="00890574" w:rsidP="00890574"/>
        </w:tc>
        <w:tc>
          <w:tcPr>
            <w:tcW w:w="1280" w:type="dxa"/>
          </w:tcPr>
          <w:p w14:paraId="139F5F4B" w14:textId="77777777" w:rsidR="00890574" w:rsidRPr="00C16E91" w:rsidRDefault="00890574" w:rsidP="00890574"/>
        </w:tc>
        <w:tc>
          <w:tcPr>
            <w:tcW w:w="1479" w:type="dxa"/>
          </w:tcPr>
          <w:p w14:paraId="64177D9C" w14:textId="77777777" w:rsidR="00890574" w:rsidRPr="00C16E91" w:rsidRDefault="00890574" w:rsidP="00890574"/>
        </w:tc>
        <w:tc>
          <w:tcPr>
            <w:tcW w:w="1479" w:type="dxa"/>
          </w:tcPr>
          <w:p w14:paraId="63FC5695" w14:textId="77777777" w:rsidR="00890574" w:rsidRDefault="00890574" w:rsidP="00890574"/>
        </w:tc>
      </w:tr>
      <w:tr w:rsidR="00890574" w14:paraId="237BEE74" w14:textId="27E887E3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D0397B3" w14:textId="6767206C" w:rsidR="00890574" w:rsidRPr="00890574" w:rsidRDefault="00890574" w:rsidP="00890574">
            <w:r w:rsidRPr="00034159">
              <w:t>2.27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DDF610D" w14:textId="7A53CD1C" w:rsidR="00890574" w:rsidRPr="00890574" w:rsidRDefault="00890574" w:rsidP="00890574">
            <w:r w:rsidRPr="00034159">
              <w:t>Dycal Brazil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D9B244F" w14:textId="6C3C2E44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3CCDCD1" w14:textId="7E9C4E43" w:rsidR="00890574" w:rsidRPr="00890574" w:rsidRDefault="00890574" w:rsidP="00890574">
            <w:r w:rsidRPr="00034159">
              <w:t>910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054009E8" w14:textId="10A5710B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04C8C3CE" w14:textId="77777777" w:rsidR="00890574" w:rsidRPr="00C16E91" w:rsidRDefault="00890574" w:rsidP="00890574"/>
        </w:tc>
        <w:tc>
          <w:tcPr>
            <w:tcW w:w="1280" w:type="dxa"/>
          </w:tcPr>
          <w:p w14:paraId="250C63FE" w14:textId="77777777" w:rsidR="00890574" w:rsidRPr="00C16E91" w:rsidRDefault="00890574" w:rsidP="00890574"/>
        </w:tc>
        <w:tc>
          <w:tcPr>
            <w:tcW w:w="1479" w:type="dxa"/>
          </w:tcPr>
          <w:p w14:paraId="6764DCEA" w14:textId="77777777" w:rsidR="00890574" w:rsidRPr="00C16E91" w:rsidRDefault="00890574" w:rsidP="00890574"/>
        </w:tc>
        <w:tc>
          <w:tcPr>
            <w:tcW w:w="1479" w:type="dxa"/>
          </w:tcPr>
          <w:p w14:paraId="1EB1CEA2" w14:textId="77777777" w:rsidR="00890574" w:rsidRDefault="00890574" w:rsidP="00890574"/>
        </w:tc>
      </w:tr>
      <w:tr w:rsidR="00890574" w14:paraId="57AEAE63" w14:textId="060A100B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4778BC4" w14:textId="06F4F274" w:rsidR="00890574" w:rsidRPr="00890574" w:rsidRDefault="00890574" w:rsidP="00890574">
            <w:r w:rsidRPr="00034159">
              <w:t>2.28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939BDCF" w14:textId="7E05EE74" w:rsidR="00890574" w:rsidRPr="00890574" w:rsidRDefault="00890574" w:rsidP="00890574">
            <w:r w:rsidRPr="00034159">
              <w:t>Eyectores 1/100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733A5B6" w14:textId="5BC7D73E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3690618" w14:textId="4D735AC6" w:rsidR="00890574" w:rsidRPr="00890574" w:rsidRDefault="00890574" w:rsidP="00890574">
            <w:r w:rsidRPr="00034159">
              <w:t>45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F1B8B6D" w14:textId="35EE7229" w:rsidR="00890574" w:rsidRPr="00890574" w:rsidRDefault="00890574" w:rsidP="00890574">
            <w:r w:rsidRPr="00034159">
              <w:t>PAQ</w:t>
            </w:r>
          </w:p>
        </w:tc>
        <w:tc>
          <w:tcPr>
            <w:tcW w:w="1345" w:type="dxa"/>
          </w:tcPr>
          <w:p w14:paraId="3EC0C417" w14:textId="77777777" w:rsidR="00890574" w:rsidRPr="00C16E91" w:rsidRDefault="00890574" w:rsidP="00890574"/>
        </w:tc>
        <w:tc>
          <w:tcPr>
            <w:tcW w:w="1280" w:type="dxa"/>
          </w:tcPr>
          <w:p w14:paraId="042F8AFD" w14:textId="77777777" w:rsidR="00890574" w:rsidRPr="00C16E91" w:rsidRDefault="00890574" w:rsidP="00890574"/>
        </w:tc>
        <w:tc>
          <w:tcPr>
            <w:tcW w:w="1479" w:type="dxa"/>
          </w:tcPr>
          <w:p w14:paraId="2EF3BD37" w14:textId="77777777" w:rsidR="00890574" w:rsidRPr="00C16E91" w:rsidRDefault="00890574" w:rsidP="00890574"/>
        </w:tc>
        <w:tc>
          <w:tcPr>
            <w:tcW w:w="1479" w:type="dxa"/>
          </w:tcPr>
          <w:p w14:paraId="4B1631F0" w14:textId="77777777" w:rsidR="00890574" w:rsidRDefault="00890574" w:rsidP="00890574"/>
        </w:tc>
      </w:tr>
      <w:tr w:rsidR="00890574" w14:paraId="74446E01" w14:textId="22352F86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364E9C6" w14:textId="1FF7CB20" w:rsidR="00890574" w:rsidRPr="00890574" w:rsidRDefault="00890574" w:rsidP="00890574">
            <w:r w:rsidRPr="00034159">
              <w:t>2.29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31693AA8" w14:textId="00385316" w:rsidR="00890574" w:rsidRPr="00890574" w:rsidRDefault="00890574" w:rsidP="00890574">
            <w:r w:rsidRPr="00034159">
              <w:t>Espejo Con Mango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2CFBFDD3" w14:textId="1C995F22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A45435E" w14:textId="5D6E3046" w:rsidR="00890574" w:rsidRPr="00890574" w:rsidRDefault="00890574" w:rsidP="00890574">
            <w:r w:rsidRPr="00034159">
              <w:t>708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E366470" w14:textId="179E6D75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77B7D6C1" w14:textId="77777777" w:rsidR="00890574" w:rsidRPr="00C16E91" w:rsidRDefault="00890574" w:rsidP="00890574"/>
        </w:tc>
        <w:tc>
          <w:tcPr>
            <w:tcW w:w="1280" w:type="dxa"/>
          </w:tcPr>
          <w:p w14:paraId="62B6A18C" w14:textId="77777777" w:rsidR="00890574" w:rsidRPr="00C16E91" w:rsidRDefault="00890574" w:rsidP="00890574"/>
        </w:tc>
        <w:tc>
          <w:tcPr>
            <w:tcW w:w="1479" w:type="dxa"/>
          </w:tcPr>
          <w:p w14:paraId="13606662" w14:textId="77777777" w:rsidR="00890574" w:rsidRPr="00C16E91" w:rsidRDefault="00890574" w:rsidP="00890574"/>
        </w:tc>
        <w:tc>
          <w:tcPr>
            <w:tcW w:w="1479" w:type="dxa"/>
          </w:tcPr>
          <w:p w14:paraId="6D6CF9E0" w14:textId="77777777" w:rsidR="00890574" w:rsidRDefault="00890574" w:rsidP="00890574"/>
        </w:tc>
      </w:tr>
      <w:tr w:rsidR="00890574" w14:paraId="2E4E9558" w14:textId="05B6BE75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03D033E" w14:textId="4AB08942" w:rsidR="00890574" w:rsidRPr="00890574" w:rsidRDefault="00890574" w:rsidP="00890574">
            <w:r w:rsidRPr="00034159">
              <w:t>2.30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3FB22423" w14:textId="718E928C" w:rsidR="00890574" w:rsidRPr="00890574" w:rsidRDefault="00890574" w:rsidP="00890574">
            <w:r w:rsidRPr="00034159">
              <w:t>Eugenol (Frasco)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021188D" w14:textId="42E36D9F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00B7A62E" w14:textId="673EDF2B" w:rsidR="00890574" w:rsidRPr="00890574" w:rsidRDefault="00890574" w:rsidP="00890574">
            <w:r w:rsidRPr="00034159">
              <w:t>626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06ED4BB" w14:textId="33D9DDD2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56E3CF3E" w14:textId="77777777" w:rsidR="00890574" w:rsidRPr="00C16E91" w:rsidRDefault="00890574" w:rsidP="00890574"/>
        </w:tc>
        <w:tc>
          <w:tcPr>
            <w:tcW w:w="1280" w:type="dxa"/>
          </w:tcPr>
          <w:p w14:paraId="7C926389" w14:textId="77777777" w:rsidR="00890574" w:rsidRPr="00C16E91" w:rsidRDefault="00890574" w:rsidP="00890574"/>
        </w:tc>
        <w:tc>
          <w:tcPr>
            <w:tcW w:w="1479" w:type="dxa"/>
          </w:tcPr>
          <w:p w14:paraId="17017768" w14:textId="77777777" w:rsidR="00890574" w:rsidRPr="00C16E91" w:rsidRDefault="00890574" w:rsidP="00890574"/>
        </w:tc>
        <w:tc>
          <w:tcPr>
            <w:tcW w:w="1479" w:type="dxa"/>
          </w:tcPr>
          <w:p w14:paraId="4EB53684" w14:textId="77777777" w:rsidR="00890574" w:rsidRDefault="00890574" w:rsidP="00890574"/>
        </w:tc>
      </w:tr>
      <w:tr w:rsidR="00890574" w14:paraId="6B14355E" w14:textId="2D0B60AE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17C40C2A" w14:textId="3705DC44" w:rsidR="00890574" w:rsidRPr="00890574" w:rsidRDefault="00890574" w:rsidP="00890574">
            <w:r w:rsidRPr="00034159">
              <w:t>2.31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7136DC4" w14:textId="76DFDDD0" w:rsidR="00890574" w:rsidRPr="00890574" w:rsidRDefault="00890574" w:rsidP="00890574">
            <w:r w:rsidRPr="00034159">
              <w:t>flúor Tópico 16oz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F66CF1F" w14:textId="29F15789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4624A6B6" w14:textId="72046A7B" w:rsidR="00890574" w:rsidRPr="00890574" w:rsidRDefault="00890574" w:rsidP="00890574">
            <w:r w:rsidRPr="00034159">
              <w:t>161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071C74C7" w14:textId="481FA398" w:rsidR="00890574" w:rsidRPr="00890574" w:rsidRDefault="00890574" w:rsidP="00890574">
            <w:r w:rsidRPr="00034159">
              <w:t>FT</w:t>
            </w:r>
          </w:p>
        </w:tc>
        <w:tc>
          <w:tcPr>
            <w:tcW w:w="1345" w:type="dxa"/>
          </w:tcPr>
          <w:p w14:paraId="69B8B5E8" w14:textId="77777777" w:rsidR="00890574" w:rsidRPr="00C16E91" w:rsidRDefault="00890574" w:rsidP="00890574"/>
        </w:tc>
        <w:tc>
          <w:tcPr>
            <w:tcW w:w="1280" w:type="dxa"/>
          </w:tcPr>
          <w:p w14:paraId="6E276749" w14:textId="77777777" w:rsidR="00890574" w:rsidRPr="00C16E91" w:rsidRDefault="00890574" w:rsidP="00890574"/>
        </w:tc>
        <w:tc>
          <w:tcPr>
            <w:tcW w:w="1479" w:type="dxa"/>
          </w:tcPr>
          <w:p w14:paraId="78B24BD5" w14:textId="77777777" w:rsidR="00890574" w:rsidRPr="00C16E91" w:rsidRDefault="00890574" w:rsidP="00890574"/>
        </w:tc>
        <w:tc>
          <w:tcPr>
            <w:tcW w:w="1479" w:type="dxa"/>
          </w:tcPr>
          <w:p w14:paraId="2888AE7B" w14:textId="77777777" w:rsidR="00890574" w:rsidRDefault="00890574" w:rsidP="00890574"/>
        </w:tc>
      </w:tr>
      <w:tr w:rsidR="00890574" w14:paraId="774F975C" w14:textId="261A61B1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1505542" w14:textId="195B4168" w:rsidR="00890574" w:rsidRPr="00890574" w:rsidRDefault="00890574" w:rsidP="00890574">
            <w:r w:rsidRPr="00034159">
              <w:t>2.32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1E36D11" w14:textId="5CE8E369" w:rsidR="00890574" w:rsidRPr="00890574" w:rsidRDefault="00890574" w:rsidP="00890574">
            <w:r w:rsidRPr="00034159">
              <w:t>Fresa De Pulido De Resina Dorada (Larga)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CDBDF7A" w14:textId="2AB7F664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6A18F011" w14:textId="2E75E62C" w:rsidR="00890574" w:rsidRPr="00890574" w:rsidRDefault="00890574" w:rsidP="00890574">
            <w:r w:rsidRPr="00034159">
              <w:t>812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9BEBC33" w14:textId="00D3E40D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0546D336" w14:textId="77777777" w:rsidR="00890574" w:rsidRPr="00C16E91" w:rsidRDefault="00890574" w:rsidP="00890574"/>
        </w:tc>
        <w:tc>
          <w:tcPr>
            <w:tcW w:w="1280" w:type="dxa"/>
          </w:tcPr>
          <w:p w14:paraId="09217A90" w14:textId="77777777" w:rsidR="00890574" w:rsidRPr="00C16E91" w:rsidRDefault="00890574" w:rsidP="00890574"/>
        </w:tc>
        <w:tc>
          <w:tcPr>
            <w:tcW w:w="1479" w:type="dxa"/>
          </w:tcPr>
          <w:p w14:paraId="6467A5C6" w14:textId="77777777" w:rsidR="00890574" w:rsidRPr="00C16E91" w:rsidRDefault="00890574" w:rsidP="00890574"/>
        </w:tc>
        <w:tc>
          <w:tcPr>
            <w:tcW w:w="1479" w:type="dxa"/>
          </w:tcPr>
          <w:p w14:paraId="5D229220" w14:textId="77777777" w:rsidR="00890574" w:rsidRDefault="00890574" w:rsidP="00890574"/>
        </w:tc>
      </w:tr>
      <w:tr w:rsidR="00890574" w14:paraId="466115BE" w14:textId="2372B437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436E9CFB" w14:textId="7DAF6341" w:rsidR="00890574" w:rsidRPr="00890574" w:rsidRDefault="00890574" w:rsidP="00890574">
            <w:r w:rsidRPr="00034159">
              <w:t>2.33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5892D11" w14:textId="4C7FC081" w:rsidR="00890574" w:rsidRPr="00890574" w:rsidRDefault="00890574" w:rsidP="00890574">
            <w:r w:rsidRPr="00034159">
              <w:t>Fresa Redonda 1012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A929D85" w14:textId="6E742913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65B1E7EF" w14:textId="7C0BF8A0" w:rsidR="00890574" w:rsidRPr="00890574" w:rsidRDefault="00890574" w:rsidP="00890574">
            <w:r w:rsidRPr="00034159">
              <w:t>813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51B95F6" w14:textId="5BE0746D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3E54EBEA" w14:textId="77777777" w:rsidR="00890574" w:rsidRPr="00C16E91" w:rsidRDefault="00890574" w:rsidP="00890574"/>
        </w:tc>
        <w:tc>
          <w:tcPr>
            <w:tcW w:w="1280" w:type="dxa"/>
          </w:tcPr>
          <w:p w14:paraId="5AEB3910" w14:textId="77777777" w:rsidR="00890574" w:rsidRPr="00C16E91" w:rsidRDefault="00890574" w:rsidP="00890574"/>
        </w:tc>
        <w:tc>
          <w:tcPr>
            <w:tcW w:w="1479" w:type="dxa"/>
          </w:tcPr>
          <w:p w14:paraId="0CF8F87A" w14:textId="77777777" w:rsidR="00890574" w:rsidRPr="00C16E91" w:rsidRDefault="00890574" w:rsidP="00890574"/>
        </w:tc>
        <w:tc>
          <w:tcPr>
            <w:tcW w:w="1479" w:type="dxa"/>
          </w:tcPr>
          <w:p w14:paraId="02785F80" w14:textId="77777777" w:rsidR="00890574" w:rsidRDefault="00890574" w:rsidP="00890574"/>
        </w:tc>
      </w:tr>
      <w:tr w:rsidR="00890574" w14:paraId="2692CAF0" w14:textId="618D7416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36502E8" w14:textId="5EF95534" w:rsidR="00890574" w:rsidRPr="00890574" w:rsidRDefault="00890574" w:rsidP="00890574">
            <w:r w:rsidRPr="00034159">
              <w:t>2.34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52D3FEB" w14:textId="1E469218" w:rsidR="00890574" w:rsidRPr="00890574" w:rsidRDefault="00890574" w:rsidP="00890574">
            <w:r w:rsidRPr="00034159">
              <w:t>Fresa Redonda 1014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3F9F8B5" w14:textId="7958BA6E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67C70587" w14:textId="724E1FBD" w:rsidR="00890574" w:rsidRPr="00890574" w:rsidRDefault="00890574" w:rsidP="00890574">
            <w:r w:rsidRPr="00034159">
              <w:t>813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92BFAB6" w14:textId="4CDF7228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073DFCD3" w14:textId="77777777" w:rsidR="00890574" w:rsidRPr="00C16E91" w:rsidRDefault="00890574" w:rsidP="00890574"/>
        </w:tc>
        <w:tc>
          <w:tcPr>
            <w:tcW w:w="1280" w:type="dxa"/>
          </w:tcPr>
          <w:p w14:paraId="7018E2EC" w14:textId="77777777" w:rsidR="00890574" w:rsidRPr="00C16E91" w:rsidRDefault="00890574" w:rsidP="00890574"/>
        </w:tc>
        <w:tc>
          <w:tcPr>
            <w:tcW w:w="1479" w:type="dxa"/>
          </w:tcPr>
          <w:p w14:paraId="05C66163" w14:textId="77777777" w:rsidR="00890574" w:rsidRPr="00C16E91" w:rsidRDefault="00890574" w:rsidP="00890574"/>
        </w:tc>
        <w:tc>
          <w:tcPr>
            <w:tcW w:w="1479" w:type="dxa"/>
          </w:tcPr>
          <w:p w14:paraId="0AAB6110" w14:textId="77777777" w:rsidR="00890574" w:rsidRDefault="00890574" w:rsidP="00890574"/>
        </w:tc>
      </w:tr>
      <w:tr w:rsidR="00890574" w14:paraId="15BB3E61" w14:textId="74030037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88026F6" w14:textId="2358A1B6" w:rsidR="00890574" w:rsidRPr="00890574" w:rsidRDefault="00890574" w:rsidP="00890574">
            <w:r w:rsidRPr="00034159">
              <w:t>2.35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7639A0A" w14:textId="1A408941" w:rsidR="00890574" w:rsidRPr="00890574" w:rsidRDefault="00890574" w:rsidP="00890574">
            <w:r w:rsidRPr="00034159">
              <w:t>Fresa Tipo Shofu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3192FF9" w14:textId="5BF509F7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8524217" w14:textId="3A247B30" w:rsidR="00890574" w:rsidRPr="00890574" w:rsidRDefault="00890574" w:rsidP="00890574">
            <w:r w:rsidRPr="00034159">
              <w:t>17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6BE5601" w14:textId="332B57CD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2EF6428D" w14:textId="77777777" w:rsidR="00890574" w:rsidRPr="00C16E91" w:rsidRDefault="00890574" w:rsidP="00890574"/>
        </w:tc>
        <w:tc>
          <w:tcPr>
            <w:tcW w:w="1280" w:type="dxa"/>
          </w:tcPr>
          <w:p w14:paraId="3863DB10" w14:textId="77777777" w:rsidR="00890574" w:rsidRPr="00C16E91" w:rsidRDefault="00890574" w:rsidP="00890574"/>
        </w:tc>
        <w:tc>
          <w:tcPr>
            <w:tcW w:w="1479" w:type="dxa"/>
          </w:tcPr>
          <w:p w14:paraId="69D7C55C" w14:textId="77777777" w:rsidR="00890574" w:rsidRPr="00C16E91" w:rsidRDefault="00890574" w:rsidP="00890574"/>
        </w:tc>
        <w:tc>
          <w:tcPr>
            <w:tcW w:w="1479" w:type="dxa"/>
          </w:tcPr>
          <w:p w14:paraId="322C33B2" w14:textId="77777777" w:rsidR="00890574" w:rsidRDefault="00890574" w:rsidP="00890574"/>
        </w:tc>
      </w:tr>
      <w:tr w:rsidR="00890574" w14:paraId="43DA244F" w14:textId="660C09F4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4B54CE8D" w14:textId="4A984F0F" w:rsidR="00890574" w:rsidRPr="00890574" w:rsidRDefault="00890574" w:rsidP="00890574">
            <w:r w:rsidRPr="00034159">
              <w:t>2.36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F84E3B9" w14:textId="501DC3AC" w:rsidR="00890574" w:rsidRPr="00890574" w:rsidRDefault="00890574" w:rsidP="00890574">
            <w:r w:rsidRPr="00034159">
              <w:t>Gel Anti-Bacterial Para Manos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820E447" w14:textId="628C3A3F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0E28137" w14:textId="2496BF13" w:rsidR="00890574" w:rsidRPr="00890574" w:rsidRDefault="00890574" w:rsidP="00890574">
            <w:r w:rsidRPr="00034159">
              <w:t>90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C83D38E" w14:textId="20D42333" w:rsidR="00890574" w:rsidRPr="00890574" w:rsidRDefault="00890574" w:rsidP="00890574">
            <w:r w:rsidRPr="00034159">
              <w:t>GAL</w:t>
            </w:r>
          </w:p>
        </w:tc>
        <w:tc>
          <w:tcPr>
            <w:tcW w:w="1345" w:type="dxa"/>
          </w:tcPr>
          <w:p w14:paraId="5857A761" w14:textId="77777777" w:rsidR="00890574" w:rsidRPr="00C16E91" w:rsidRDefault="00890574" w:rsidP="00890574"/>
        </w:tc>
        <w:tc>
          <w:tcPr>
            <w:tcW w:w="1280" w:type="dxa"/>
          </w:tcPr>
          <w:p w14:paraId="35BD284E" w14:textId="77777777" w:rsidR="00890574" w:rsidRPr="00C16E91" w:rsidRDefault="00890574" w:rsidP="00890574"/>
        </w:tc>
        <w:tc>
          <w:tcPr>
            <w:tcW w:w="1479" w:type="dxa"/>
          </w:tcPr>
          <w:p w14:paraId="34BFF9AD" w14:textId="77777777" w:rsidR="00890574" w:rsidRPr="00C16E91" w:rsidRDefault="00890574" w:rsidP="00890574"/>
        </w:tc>
        <w:tc>
          <w:tcPr>
            <w:tcW w:w="1479" w:type="dxa"/>
          </w:tcPr>
          <w:p w14:paraId="76E6B805" w14:textId="77777777" w:rsidR="00890574" w:rsidRDefault="00890574" w:rsidP="00890574"/>
        </w:tc>
      </w:tr>
      <w:tr w:rsidR="00890574" w14:paraId="22132F2E" w14:textId="6FA24AFB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22AFC8F6" w14:textId="0C1201BB" w:rsidR="00890574" w:rsidRPr="00890574" w:rsidRDefault="00890574" w:rsidP="00890574">
            <w:r w:rsidRPr="00034159">
              <w:t>2.37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CBD4C2D" w14:textId="29D91DAE" w:rsidR="00890574" w:rsidRPr="00890574" w:rsidRDefault="00890574" w:rsidP="00890574">
            <w:r w:rsidRPr="00034159">
              <w:t>Gasa 2 X 2/4 Pulg. No Esterilizada 200/1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52026C7" w14:textId="38A363D8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0D7C5E43" w14:textId="462CFF30" w:rsidR="00890574" w:rsidRPr="00890574" w:rsidRDefault="00890574" w:rsidP="00890574">
            <w:r w:rsidRPr="00034159">
              <w:t>477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738EC21" w14:textId="05571932" w:rsidR="00890574" w:rsidRPr="00890574" w:rsidRDefault="00890574" w:rsidP="00890574">
            <w:r w:rsidRPr="00034159">
              <w:t>PAQ</w:t>
            </w:r>
          </w:p>
        </w:tc>
        <w:tc>
          <w:tcPr>
            <w:tcW w:w="1345" w:type="dxa"/>
          </w:tcPr>
          <w:p w14:paraId="5DC7AC3E" w14:textId="77777777" w:rsidR="00890574" w:rsidRPr="00C16E91" w:rsidRDefault="00890574" w:rsidP="00890574"/>
        </w:tc>
        <w:tc>
          <w:tcPr>
            <w:tcW w:w="1280" w:type="dxa"/>
          </w:tcPr>
          <w:p w14:paraId="5027A2E9" w14:textId="77777777" w:rsidR="00890574" w:rsidRPr="00C16E91" w:rsidRDefault="00890574" w:rsidP="00890574"/>
        </w:tc>
        <w:tc>
          <w:tcPr>
            <w:tcW w:w="1479" w:type="dxa"/>
          </w:tcPr>
          <w:p w14:paraId="1BA19D10" w14:textId="77777777" w:rsidR="00890574" w:rsidRPr="00C16E91" w:rsidRDefault="00890574" w:rsidP="00890574"/>
        </w:tc>
        <w:tc>
          <w:tcPr>
            <w:tcW w:w="1479" w:type="dxa"/>
          </w:tcPr>
          <w:p w14:paraId="4023781E" w14:textId="77777777" w:rsidR="00890574" w:rsidRDefault="00890574" w:rsidP="00890574"/>
        </w:tc>
      </w:tr>
      <w:tr w:rsidR="00890574" w14:paraId="76C6050F" w14:textId="17F448F4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505AC4F" w14:textId="65621751" w:rsidR="00890574" w:rsidRPr="00890574" w:rsidRDefault="00890574" w:rsidP="00890574">
            <w:r w:rsidRPr="00034159">
              <w:t>2.38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5B0402B" w14:textId="7F257436" w:rsidR="00890574" w:rsidRPr="00890574" w:rsidRDefault="00890574" w:rsidP="00890574">
            <w:r w:rsidRPr="00034159">
              <w:t xml:space="preserve">Gorro Azul De </w:t>
            </w:r>
            <w:r w:rsidRPr="00890574">
              <w:t>Cirugía 100/1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59A99EB" w14:textId="6F3A30F4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70FC693" w14:textId="4746B29F" w:rsidR="00890574" w:rsidRPr="00890574" w:rsidRDefault="00890574" w:rsidP="00890574">
            <w:r w:rsidRPr="00034159">
              <w:t>12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341FF6C" w14:textId="796E5972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05F09C31" w14:textId="77777777" w:rsidR="00890574" w:rsidRPr="00C16E91" w:rsidRDefault="00890574" w:rsidP="00890574"/>
        </w:tc>
        <w:tc>
          <w:tcPr>
            <w:tcW w:w="1280" w:type="dxa"/>
          </w:tcPr>
          <w:p w14:paraId="7AA4C1FD" w14:textId="77777777" w:rsidR="00890574" w:rsidRPr="00C16E91" w:rsidRDefault="00890574" w:rsidP="00890574"/>
        </w:tc>
        <w:tc>
          <w:tcPr>
            <w:tcW w:w="1479" w:type="dxa"/>
          </w:tcPr>
          <w:p w14:paraId="1DB2FDF9" w14:textId="77777777" w:rsidR="00890574" w:rsidRPr="00C16E91" w:rsidRDefault="00890574" w:rsidP="00890574"/>
        </w:tc>
        <w:tc>
          <w:tcPr>
            <w:tcW w:w="1479" w:type="dxa"/>
          </w:tcPr>
          <w:p w14:paraId="119F80A6" w14:textId="77777777" w:rsidR="00890574" w:rsidRDefault="00890574" w:rsidP="00890574"/>
        </w:tc>
      </w:tr>
      <w:tr w:rsidR="00890574" w14:paraId="6B10D5B2" w14:textId="2691EC79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25BCF4DB" w14:textId="3D1CD06E" w:rsidR="00890574" w:rsidRPr="00890574" w:rsidRDefault="00890574" w:rsidP="00890574">
            <w:r w:rsidRPr="00034159">
              <w:t>2.39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D0A3851" w14:textId="1574F0BE" w:rsidR="00890574" w:rsidRPr="00890574" w:rsidRDefault="00890574" w:rsidP="00890574">
            <w:r w:rsidRPr="00034159">
              <w:t>Grabado Acido 37% Phosphoric 12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C1F758E" w14:textId="2674F887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0DEDCBA4" w14:textId="7E3F63F6" w:rsidR="00890574" w:rsidRPr="00890574" w:rsidRDefault="00890574" w:rsidP="00890574">
            <w:r w:rsidRPr="00034159">
              <w:t>497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6A9FA36" w14:textId="196A52CB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71F0ED30" w14:textId="77777777" w:rsidR="00890574" w:rsidRPr="00C16E91" w:rsidRDefault="00890574" w:rsidP="00890574"/>
        </w:tc>
        <w:tc>
          <w:tcPr>
            <w:tcW w:w="1280" w:type="dxa"/>
          </w:tcPr>
          <w:p w14:paraId="42C84924" w14:textId="77777777" w:rsidR="00890574" w:rsidRPr="00C16E91" w:rsidRDefault="00890574" w:rsidP="00890574"/>
        </w:tc>
        <w:tc>
          <w:tcPr>
            <w:tcW w:w="1479" w:type="dxa"/>
          </w:tcPr>
          <w:p w14:paraId="18AAC9EA" w14:textId="77777777" w:rsidR="00890574" w:rsidRPr="00C16E91" w:rsidRDefault="00890574" w:rsidP="00890574"/>
        </w:tc>
        <w:tc>
          <w:tcPr>
            <w:tcW w:w="1479" w:type="dxa"/>
          </w:tcPr>
          <w:p w14:paraId="47299FBE" w14:textId="77777777" w:rsidR="00890574" w:rsidRDefault="00890574" w:rsidP="00890574"/>
        </w:tc>
      </w:tr>
      <w:tr w:rsidR="00890574" w14:paraId="6CAA44FE" w14:textId="5930B124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FE2F6A3" w14:textId="7A7A9E34" w:rsidR="00890574" w:rsidRPr="00890574" w:rsidRDefault="00890574" w:rsidP="00890574">
            <w:r w:rsidRPr="00034159">
              <w:t>2.40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11CB77D" w14:textId="4D1439EF" w:rsidR="00890574" w:rsidRPr="00890574" w:rsidRDefault="00890574" w:rsidP="00890574">
            <w:r w:rsidRPr="00034159">
              <w:t>Guantes L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5B7FC06" w14:textId="706F1E7E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E4C1BD6" w14:textId="60EACB47" w:rsidR="00890574" w:rsidRPr="00890574" w:rsidRDefault="00890574" w:rsidP="00890574">
            <w:r w:rsidRPr="00034159">
              <w:t>207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8D4E0A5" w14:textId="1EF6EA46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29BAF62E" w14:textId="77777777" w:rsidR="00890574" w:rsidRPr="00C16E91" w:rsidRDefault="00890574" w:rsidP="00890574"/>
        </w:tc>
        <w:tc>
          <w:tcPr>
            <w:tcW w:w="1280" w:type="dxa"/>
          </w:tcPr>
          <w:p w14:paraId="04830D32" w14:textId="77777777" w:rsidR="00890574" w:rsidRPr="00C16E91" w:rsidRDefault="00890574" w:rsidP="00890574"/>
        </w:tc>
        <w:tc>
          <w:tcPr>
            <w:tcW w:w="1479" w:type="dxa"/>
          </w:tcPr>
          <w:p w14:paraId="329DD968" w14:textId="77777777" w:rsidR="00890574" w:rsidRPr="00C16E91" w:rsidRDefault="00890574" w:rsidP="00890574"/>
        </w:tc>
        <w:tc>
          <w:tcPr>
            <w:tcW w:w="1479" w:type="dxa"/>
          </w:tcPr>
          <w:p w14:paraId="3C08A17F" w14:textId="77777777" w:rsidR="00890574" w:rsidRDefault="00890574" w:rsidP="00890574"/>
        </w:tc>
      </w:tr>
      <w:tr w:rsidR="00890574" w14:paraId="13B65382" w14:textId="526307E5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B25B8C9" w14:textId="282852E3" w:rsidR="00890574" w:rsidRPr="00890574" w:rsidRDefault="00890574" w:rsidP="00890574">
            <w:r w:rsidRPr="00034159">
              <w:t>2.41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12EE23E" w14:textId="2E00A10A" w:rsidR="00890574" w:rsidRPr="00890574" w:rsidRDefault="00890574" w:rsidP="00890574">
            <w:r w:rsidRPr="00034159">
              <w:t>Guantes Médicos Estériles L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EAA3B98" w14:textId="71F1C49A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3BCEC3E" w14:textId="2A8546D3" w:rsidR="00890574" w:rsidRPr="00890574" w:rsidRDefault="00890574" w:rsidP="00890574">
            <w:r w:rsidRPr="00034159">
              <w:t>3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1BFDEF0" w14:textId="01863F93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68D883E9" w14:textId="77777777" w:rsidR="00890574" w:rsidRPr="00C16E91" w:rsidRDefault="00890574" w:rsidP="00890574"/>
        </w:tc>
        <w:tc>
          <w:tcPr>
            <w:tcW w:w="1280" w:type="dxa"/>
          </w:tcPr>
          <w:p w14:paraId="5549830B" w14:textId="77777777" w:rsidR="00890574" w:rsidRPr="00C16E91" w:rsidRDefault="00890574" w:rsidP="00890574"/>
        </w:tc>
        <w:tc>
          <w:tcPr>
            <w:tcW w:w="1479" w:type="dxa"/>
          </w:tcPr>
          <w:p w14:paraId="00353170" w14:textId="77777777" w:rsidR="00890574" w:rsidRPr="00C16E91" w:rsidRDefault="00890574" w:rsidP="00890574"/>
        </w:tc>
        <w:tc>
          <w:tcPr>
            <w:tcW w:w="1479" w:type="dxa"/>
          </w:tcPr>
          <w:p w14:paraId="3C32C996" w14:textId="77777777" w:rsidR="00890574" w:rsidRDefault="00890574" w:rsidP="00890574"/>
        </w:tc>
      </w:tr>
      <w:tr w:rsidR="00890574" w14:paraId="341E2DD6" w14:textId="6FCB569E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4AE5015" w14:textId="600D1174" w:rsidR="00890574" w:rsidRPr="00890574" w:rsidRDefault="00890574" w:rsidP="00890574">
            <w:r w:rsidRPr="00034159">
              <w:t>2.42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3E432421" w14:textId="70637D95" w:rsidR="00890574" w:rsidRPr="00890574" w:rsidRDefault="00890574" w:rsidP="00890574">
            <w:r w:rsidRPr="00034159">
              <w:t>Guantes M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0CDE4A0" w14:textId="63103976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65C89169" w14:textId="55FAD2EF" w:rsidR="00890574" w:rsidRPr="00890574" w:rsidRDefault="00890574" w:rsidP="00890574">
            <w:r w:rsidRPr="00034159">
              <w:t>207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A7F4754" w14:textId="16418A1A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5FE047B7" w14:textId="77777777" w:rsidR="00890574" w:rsidRPr="00C16E91" w:rsidRDefault="00890574" w:rsidP="00890574"/>
        </w:tc>
        <w:tc>
          <w:tcPr>
            <w:tcW w:w="1280" w:type="dxa"/>
          </w:tcPr>
          <w:p w14:paraId="3A2C2E64" w14:textId="77777777" w:rsidR="00890574" w:rsidRPr="00C16E91" w:rsidRDefault="00890574" w:rsidP="00890574"/>
        </w:tc>
        <w:tc>
          <w:tcPr>
            <w:tcW w:w="1479" w:type="dxa"/>
          </w:tcPr>
          <w:p w14:paraId="4BFC9648" w14:textId="77777777" w:rsidR="00890574" w:rsidRPr="00C16E91" w:rsidRDefault="00890574" w:rsidP="00890574"/>
        </w:tc>
        <w:tc>
          <w:tcPr>
            <w:tcW w:w="1479" w:type="dxa"/>
          </w:tcPr>
          <w:p w14:paraId="66C6CEAD" w14:textId="77777777" w:rsidR="00890574" w:rsidRDefault="00890574" w:rsidP="00890574"/>
        </w:tc>
      </w:tr>
      <w:tr w:rsidR="00890574" w14:paraId="62E1894D" w14:textId="67B170DC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4D130E1" w14:textId="08006823" w:rsidR="00890574" w:rsidRPr="00890574" w:rsidRDefault="00890574" w:rsidP="00890574">
            <w:r w:rsidRPr="00034159">
              <w:t>2.43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84CDBD0" w14:textId="12A7C4FC" w:rsidR="00890574" w:rsidRPr="00890574" w:rsidRDefault="00890574" w:rsidP="00890574">
            <w:r w:rsidRPr="00034159">
              <w:t>Guantes Médicos Estériles M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7999D9E" w14:textId="007944E7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0B409530" w14:textId="127B0334" w:rsidR="00890574" w:rsidRPr="00890574" w:rsidRDefault="00890574" w:rsidP="00890574">
            <w:r w:rsidRPr="00034159">
              <w:t>3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7A7FD4C" w14:textId="6B5BB48D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12AD228E" w14:textId="77777777" w:rsidR="00890574" w:rsidRPr="00C16E91" w:rsidRDefault="00890574" w:rsidP="00890574"/>
        </w:tc>
        <w:tc>
          <w:tcPr>
            <w:tcW w:w="1280" w:type="dxa"/>
          </w:tcPr>
          <w:p w14:paraId="1713622D" w14:textId="77777777" w:rsidR="00890574" w:rsidRPr="00C16E91" w:rsidRDefault="00890574" w:rsidP="00890574"/>
        </w:tc>
        <w:tc>
          <w:tcPr>
            <w:tcW w:w="1479" w:type="dxa"/>
          </w:tcPr>
          <w:p w14:paraId="5DAA21DA" w14:textId="77777777" w:rsidR="00890574" w:rsidRPr="00C16E91" w:rsidRDefault="00890574" w:rsidP="00890574"/>
        </w:tc>
        <w:tc>
          <w:tcPr>
            <w:tcW w:w="1479" w:type="dxa"/>
          </w:tcPr>
          <w:p w14:paraId="1D43A13C" w14:textId="77777777" w:rsidR="00890574" w:rsidRDefault="00890574" w:rsidP="00890574"/>
        </w:tc>
      </w:tr>
      <w:tr w:rsidR="00890574" w14:paraId="65C627C2" w14:textId="31A5200F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15D3867" w14:textId="5A3A43C1" w:rsidR="00890574" w:rsidRPr="00890574" w:rsidRDefault="00890574" w:rsidP="00890574">
            <w:r w:rsidRPr="00034159">
              <w:t>2.44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70496A55" w14:textId="08462CD7" w:rsidR="00890574" w:rsidRPr="00890574" w:rsidRDefault="00890574" w:rsidP="00890574">
            <w:r w:rsidRPr="00034159">
              <w:t>Guantes Médicos Estériles S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B813172" w14:textId="47550E03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652BD74" w14:textId="14369658" w:rsidR="00890574" w:rsidRPr="00890574" w:rsidRDefault="00890574" w:rsidP="00890574">
            <w:r w:rsidRPr="00034159">
              <w:t>3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F3AD938" w14:textId="382A77E7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2FABF729" w14:textId="77777777" w:rsidR="00890574" w:rsidRPr="00C16E91" w:rsidRDefault="00890574" w:rsidP="00890574"/>
        </w:tc>
        <w:tc>
          <w:tcPr>
            <w:tcW w:w="1280" w:type="dxa"/>
          </w:tcPr>
          <w:p w14:paraId="7335B41C" w14:textId="77777777" w:rsidR="00890574" w:rsidRPr="00C16E91" w:rsidRDefault="00890574" w:rsidP="00890574"/>
        </w:tc>
        <w:tc>
          <w:tcPr>
            <w:tcW w:w="1479" w:type="dxa"/>
          </w:tcPr>
          <w:p w14:paraId="6E4B9CAA" w14:textId="77777777" w:rsidR="00890574" w:rsidRPr="00C16E91" w:rsidRDefault="00890574" w:rsidP="00890574"/>
        </w:tc>
        <w:tc>
          <w:tcPr>
            <w:tcW w:w="1479" w:type="dxa"/>
          </w:tcPr>
          <w:p w14:paraId="26CBB193" w14:textId="77777777" w:rsidR="00890574" w:rsidRDefault="00890574" w:rsidP="00890574"/>
        </w:tc>
      </w:tr>
      <w:tr w:rsidR="00890574" w14:paraId="612B1EBA" w14:textId="05760F3E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26576FB5" w14:textId="4E78D75A" w:rsidR="00890574" w:rsidRPr="00890574" w:rsidRDefault="00890574" w:rsidP="00890574">
            <w:r w:rsidRPr="00034159">
              <w:lastRenderedPageBreak/>
              <w:t>2.45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3652DA7" w14:textId="0CEA7822" w:rsidR="00890574" w:rsidRPr="00890574" w:rsidRDefault="00890574" w:rsidP="00890574">
            <w:r w:rsidRPr="00034159">
              <w:t>Guantes S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B950A4D" w14:textId="2507567E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FB9135F" w14:textId="0D326724" w:rsidR="00890574" w:rsidRPr="00890574" w:rsidRDefault="00890574" w:rsidP="00890574">
            <w:r w:rsidRPr="00034159">
              <w:t>215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A2916D3" w14:textId="50469FB9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155D8B79" w14:textId="77777777" w:rsidR="00890574" w:rsidRPr="00C16E91" w:rsidRDefault="00890574" w:rsidP="00890574"/>
        </w:tc>
        <w:tc>
          <w:tcPr>
            <w:tcW w:w="1280" w:type="dxa"/>
          </w:tcPr>
          <w:p w14:paraId="40BC6D4F" w14:textId="77777777" w:rsidR="00890574" w:rsidRPr="00C16E91" w:rsidRDefault="00890574" w:rsidP="00890574"/>
        </w:tc>
        <w:tc>
          <w:tcPr>
            <w:tcW w:w="1479" w:type="dxa"/>
          </w:tcPr>
          <w:p w14:paraId="17BA4D10" w14:textId="77777777" w:rsidR="00890574" w:rsidRPr="00C16E91" w:rsidRDefault="00890574" w:rsidP="00890574"/>
        </w:tc>
        <w:tc>
          <w:tcPr>
            <w:tcW w:w="1479" w:type="dxa"/>
          </w:tcPr>
          <w:p w14:paraId="1D336550" w14:textId="77777777" w:rsidR="00890574" w:rsidRDefault="00890574" w:rsidP="00890574"/>
        </w:tc>
      </w:tr>
      <w:tr w:rsidR="00890574" w14:paraId="6E3C8977" w14:textId="59BCBEEE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4E469D16" w14:textId="619B0D1E" w:rsidR="00890574" w:rsidRPr="00890574" w:rsidRDefault="00890574" w:rsidP="00890574">
            <w:r w:rsidRPr="00034159">
              <w:t>2.46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60534D4" w14:textId="14532705" w:rsidR="00890574" w:rsidRPr="00890574" w:rsidRDefault="00890574" w:rsidP="00890574">
            <w:r w:rsidRPr="00034159">
              <w:t>Hemostático En Esponja 50/1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0C868B5" w14:textId="258DF711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365AA5D" w14:textId="61AB9A41" w:rsidR="00890574" w:rsidRPr="00890574" w:rsidRDefault="00890574" w:rsidP="00890574">
            <w:r w:rsidRPr="00034159">
              <w:t>9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E459DFC" w14:textId="406A6EFF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6FCA8B1C" w14:textId="77777777" w:rsidR="00890574" w:rsidRPr="00C16E91" w:rsidRDefault="00890574" w:rsidP="00890574"/>
        </w:tc>
        <w:tc>
          <w:tcPr>
            <w:tcW w:w="1280" w:type="dxa"/>
          </w:tcPr>
          <w:p w14:paraId="4847A4B6" w14:textId="77777777" w:rsidR="00890574" w:rsidRPr="00C16E91" w:rsidRDefault="00890574" w:rsidP="00890574"/>
        </w:tc>
        <w:tc>
          <w:tcPr>
            <w:tcW w:w="1479" w:type="dxa"/>
          </w:tcPr>
          <w:p w14:paraId="7F86B78D" w14:textId="77777777" w:rsidR="00890574" w:rsidRPr="00C16E91" w:rsidRDefault="00890574" w:rsidP="00890574"/>
        </w:tc>
        <w:tc>
          <w:tcPr>
            <w:tcW w:w="1479" w:type="dxa"/>
          </w:tcPr>
          <w:p w14:paraId="38F590F8" w14:textId="77777777" w:rsidR="00890574" w:rsidRDefault="00890574" w:rsidP="00890574"/>
        </w:tc>
      </w:tr>
      <w:tr w:rsidR="00890574" w14:paraId="4D91031A" w14:textId="5CA6CC99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23729424" w14:textId="451835E1" w:rsidR="00890574" w:rsidRPr="00890574" w:rsidRDefault="00890574" w:rsidP="00890574">
            <w:r w:rsidRPr="00034159">
              <w:t>2.47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7DA9F0EE" w14:textId="4CD7C1CB" w:rsidR="00890574" w:rsidRPr="00890574" w:rsidRDefault="00890574" w:rsidP="00890574">
            <w:r w:rsidRPr="00034159">
              <w:t>Hidróxido De Calcio Usa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B8CE214" w14:textId="524C121A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66CA10C6" w14:textId="0F49A913" w:rsidR="00890574" w:rsidRPr="00890574" w:rsidRDefault="00890574" w:rsidP="00890574">
            <w:r w:rsidRPr="00034159">
              <w:t>207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0F27157" w14:textId="4E3110F7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1FF308A6" w14:textId="77777777" w:rsidR="00890574" w:rsidRPr="00C16E91" w:rsidRDefault="00890574" w:rsidP="00890574"/>
        </w:tc>
        <w:tc>
          <w:tcPr>
            <w:tcW w:w="1280" w:type="dxa"/>
          </w:tcPr>
          <w:p w14:paraId="499F8D77" w14:textId="77777777" w:rsidR="00890574" w:rsidRPr="00C16E91" w:rsidRDefault="00890574" w:rsidP="00890574"/>
        </w:tc>
        <w:tc>
          <w:tcPr>
            <w:tcW w:w="1479" w:type="dxa"/>
          </w:tcPr>
          <w:p w14:paraId="0902DAD0" w14:textId="77777777" w:rsidR="00890574" w:rsidRPr="00C16E91" w:rsidRDefault="00890574" w:rsidP="00890574"/>
        </w:tc>
        <w:tc>
          <w:tcPr>
            <w:tcW w:w="1479" w:type="dxa"/>
          </w:tcPr>
          <w:p w14:paraId="0603F927" w14:textId="77777777" w:rsidR="00890574" w:rsidRDefault="00890574" w:rsidP="00890574"/>
        </w:tc>
      </w:tr>
      <w:tr w:rsidR="00890574" w14:paraId="5F4D1D22" w14:textId="2320CCF7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4F30D65C" w14:textId="101DCB13" w:rsidR="00890574" w:rsidRPr="00890574" w:rsidRDefault="00890574" w:rsidP="00890574">
            <w:r w:rsidRPr="00034159">
              <w:t>2.48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F9C6010" w14:textId="620452DF" w:rsidR="00890574" w:rsidRPr="00890574" w:rsidRDefault="00890574" w:rsidP="00890574">
            <w:r w:rsidRPr="00034159">
              <w:t>Hyaminol Solución Desinfectante 16 Oz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D1E1B15" w14:textId="4B5F61DC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1701C33B" w14:textId="17E8023D" w:rsidR="00890574" w:rsidRPr="00890574" w:rsidRDefault="00890574" w:rsidP="00890574">
            <w:r w:rsidRPr="00034159">
              <w:t>90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9AB76AA" w14:textId="4B64B5E3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01F4357F" w14:textId="77777777" w:rsidR="00890574" w:rsidRPr="00C16E91" w:rsidRDefault="00890574" w:rsidP="00890574"/>
        </w:tc>
        <w:tc>
          <w:tcPr>
            <w:tcW w:w="1280" w:type="dxa"/>
          </w:tcPr>
          <w:p w14:paraId="10B50588" w14:textId="77777777" w:rsidR="00890574" w:rsidRPr="00C16E91" w:rsidRDefault="00890574" w:rsidP="00890574"/>
        </w:tc>
        <w:tc>
          <w:tcPr>
            <w:tcW w:w="1479" w:type="dxa"/>
          </w:tcPr>
          <w:p w14:paraId="0BA1F553" w14:textId="77777777" w:rsidR="00890574" w:rsidRPr="00C16E91" w:rsidRDefault="00890574" w:rsidP="00890574"/>
        </w:tc>
        <w:tc>
          <w:tcPr>
            <w:tcW w:w="1479" w:type="dxa"/>
          </w:tcPr>
          <w:p w14:paraId="3C63E783" w14:textId="77777777" w:rsidR="00890574" w:rsidRDefault="00890574" w:rsidP="00890574"/>
        </w:tc>
      </w:tr>
      <w:tr w:rsidR="00890574" w14:paraId="5A3D15F9" w14:textId="4D389ADB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2C639318" w14:textId="11E8D0C6" w:rsidR="00890574" w:rsidRPr="00890574" w:rsidRDefault="00890574" w:rsidP="00890574">
            <w:r w:rsidRPr="00034159">
              <w:t>2.49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30ECF39" w14:textId="2B9E00CA" w:rsidR="00890574" w:rsidRPr="00890574" w:rsidRDefault="00890574" w:rsidP="00890574">
            <w:r w:rsidRPr="00034159">
              <w:t>Jeringa Porta Carpule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A306677" w14:textId="253A1CC6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DD7DC3E" w14:textId="3AAAAAD0" w:rsidR="00890574" w:rsidRPr="00890574" w:rsidRDefault="00890574" w:rsidP="00890574">
            <w:r w:rsidRPr="00034159">
              <w:t>76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D290E6A" w14:textId="71A29D5A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6B1AD4D1" w14:textId="77777777" w:rsidR="00890574" w:rsidRPr="00C16E91" w:rsidRDefault="00890574" w:rsidP="00890574"/>
        </w:tc>
        <w:tc>
          <w:tcPr>
            <w:tcW w:w="1280" w:type="dxa"/>
          </w:tcPr>
          <w:p w14:paraId="7F634DBC" w14:textId="77777777" w:rsidR="00890574" w:rsidRPr="00C16E91" w:rsidRDefault="00890574" w:rsidP="00890574"/>
        </w:tc>
        <w:tc>
          <w:tcPr>
            <w:tcW w:w="1479" w:type="dxa"/>
          </w:tcPr>
          <w:p w14:paraId="1FAA1039" w14:textId="77777777" w:rsidR="00890574" w:rsidRPr="00C16E91" w:rsidRDefault="00890574" w:rsidP="00890574"/>
        </w:tc>
        <w:tc>
          <w:tcPr>
            <w:tcW w:w="1479" w:type="dxa"/>
          </w:tcPr>
          <w:p w14:paraId="0F99AA97" w14:textId="77777777" w:rsidR="00890574" w:rsidRDefault="00890574" w:rsidP="00890574"/>
        </w:tc>
      </w:tr>
      <w:tr w:rsidR="00890574" w14:paraId="4101DB18" w14:textId="3C283CB8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480E54B" w14:textId="432CD7AC" w:rsidR="00890574" w:rsidRPr="00890574" w:rsidRDefault="00890574" w:rsidP="00890574">
            <w:r w:rsidRPr="00034159">
              <w:t>2.50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FE96769" w14:textId="2A5AC836" w:rsidR="00890574" w:rsidRPr="00890574" w:rsidRDefault="00890574" w:rsidP="00890574">
            <w:r w:rsidRPr="00034159">
              <w:t>Juego De Dientes A25, A26, A136, A137, 2p Anterior (Superior E Inferior), 32l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830CFAF" w14:textId="416EA854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39C2A50" w14:textId="4067C06F" w:rsidR="00890574" w:rsidRPr="00890574" w:rsidRDefault="00890574" w:rsidP="00890574">
            <w:r w:rsidRPr="00034159">
              <w:t>100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91032AE" w14:textId="067B8860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6D74FB19" w14:textId="77777777" w:rsidR="00890574" w:rsidRPr="00C16E91" w:rsidRDefault="00890574" w:rsidP="00890574"/>
        </w:tc>
        <w:tc>
          <w:tcPr>
            <w:tcW w:w="1280" w:type="dxa"/>
          </w:tcPr>
          <w:p w14:paraId="3BD1EFA2" w14:textId="77777777" w:rsidR="00890574" w:rsidRPr="00C16E91" w:rsidRDefault="00890574" w:rsidP="00890574"/>
        </w:tc>
        <w:tc>
          <w:tcPr>
            <w:tcW w:w="1479" w:type="dxa"/>
          </w:tcPr>
          <w:p w14:paraId="7FE2F5EF" w14:textId="77777777" w:rsidR="00890574" w:rsidRPr="00C16E91" w:rsidRDefault="00890574" w:rsidP="00890574"/>
        </w:tc>
        <w:tc>
          <w:tcPr>
            <w:tcW w:w="1479" w:type="dxa"/>
          </w:tcPr>
          <w:p w14:paraId="6EAE2247" w14:textId="77777777" w:rsidR="00890574" w:rsidRDefault="00890574" w:rsidP="00890574"/>
        </w:tc>
      </w:tr>
      <w:tr w:rsidR="00890574" w14:paraId="75E2EA05" w14:textId="45CB940B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F3EF890" w14:textId="0CFA9F2D" w:rsidR="00890574" w:rsidRPr="00890574" w:rsidRDefault="00890574" w:rsidP="00890574">
            <w:r w:rsidRPr="00034159">
              <w:t>2.51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2DD2AC24" w14:textId="05B935CD" w:rsidR="00890574" w:rsidRPr="00890574" w:rsidRDefault="00890574" w:rsidP="00890574">
            <w:r w:rsidRPr="00034159">
              <w:t>Juego De Dientes A25, A26, 136g, 137, 2p,  Posterior (Superior E Inferior) 32 L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622B66D" w14:textId="4D3C7488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CBD22CD" w14:textId="674E381D" w:rsidR="00890574" w:rsidRPr="00890574" w:rsidRDefault="00890574" w:rsidP="00890574">
            <w:r w:rsidRPr="00034159">
              <w:t>100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EECFCF1" w14:textId="4C2B75F5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64B0AE19" w14:textId="77777777" w:rsidR="00890574" w:rsidRPr="00C16E91" w:rsidRDefault="00890574" w:rsidP="00890574"/>
        </w:tc>
        <w:tc>
          <w:tcPr>
            <w:tcW w:w="1280" w:type="dxa"/>
          </w:tcPr>
          <w:p w14:paraId="6913DB5B" w14:textId="77777777" w:rsidR="00890574" w:rsidRPr="00C16E91" w:rsidRDefault="00890574" w:rsidP="00890574"/>
        </w:tc>
        <w:tc>
          <w:tcPr>
            <w:tcW w:w="1479" w:type="dxa"/>
          </w:tcPr>
          <w:p w14:paraId="39D32FF0" w14:textId="77777777" w:rsidR="00890574" w:rsidRPr="00C16E91" w:rsidRDefault="00890574" w:rsidP="00890574"/>
        </w:tc>
        <w:tc>
          <w:tcPr>
            <w:tcW w:w="1479" w:type="dxa"/>
          </w:tcPr>
          <w:p w14:paraId="2DFB4243" w14:textId="77777777" w:rsidR="00890574" w:rsidRDefault="00890574" w:rsidP="00890574"/>
        </w:tc>
      </w:tr>
      <w:tr w:rsidR="00890574" w14:paraId="20A813FA" w14:textId="30151E32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1D38A7DF" w14:textId="3CD92E5C" w:rsidR="00890574" w:rsidRPr="00890574" w:rsidRDefault="00890574" w:rsidP="00890574">
            <w:r w:rsidRPr="00034159">
              <w:t>2.52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218CD8C6" w14:textId="72D443C1" w:rsidR="00890574" w:rsidRPr="00890574" w:rsidRDefault="00890574" w:rsidP="00890574">
            <w:r w:rsidRPr="00034159">
              <w:t>Kit De Resina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364F7B3" w14:textId="234F7354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437F6AB7" w14:textId="3ECBAFEA" w:rsidR="00890574" w:rsidRPr="00890574" w:rsidRDefault="00890574" w:rsidP="00890574">
            <w:r w:rsidRPr="00034159">
              <w:t>220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0A2DBC69" w14:textId="3A5922DA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17A1B807" w14:textId="77777777" w:rsidR="00890574" w:rsidRPr="00C16E91" w:rsidRDefault="00890574" w:rsidP="00890574"/>
        </w:tc>
        <w:tc>
          <w:tcPr>
            <w:tcW w:w="1280" w:type="dxa"/>
          </w:tcPr>
          <w:p w14:paraId="321D9AA4" w14:textId="77777777" w:rsidR="00890574" w:rsidRPr="00C16E91" w:rsidRDefault="00890574" w:rsidP="00890574"/>
        </w:tc>
        <w:tc>
          <w:tcPr>
            <w:tcW w:w="1479" w:type="dxa"/>
          </w:tcPr>
          <w:p w14:paraId="34C264F6" w14:textId="77777777" w:rsidR="00890574" w:rsidRPr="00C16E91" w:rsidRDefault="00890574" w:rsidP="00890574"/>
        </w:tc>
        <w:tc>
          <w:tcPr>
            <w:tcW w:w="1479" w:type="dxa"/>
          </w:tcPr>
          <w:p w14:paraId="35342A86" w14:textId="77777777" w:rsidR="00890574" w:rsidRDefault="00890574" w:rsidP="00890574"/>
        </w:tc>
      </w:tr>
      <w:tr w:rsidR="00890574" w14:paraId="7DB9E839" w14:textId="75DB6D15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B1312CB" w14:textId="7DBD4795" w:rsidR="00890574" w:rsidRPr="00890574" w:rsidRDefault="00890574" w:rsidP="00890574">
            <w:r w:rsidRPr="00034159">
              <w:t>2.53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5C4DFB2" w14:textId="61701A62" w:rsidR="00890574" w:rsidRPr="00890574" w:rsidRDefault="00890574" w:rsidP="00890574">
            <w:r w:rsidRPr="00034159">
              <w:t>Liquido De Revelado Y Fijado Radiográfico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CC68381" w14:textId="3A0822E6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66AFF5E1" w14:textId="272875C2" w:rsidR="00890574" w:rsidRPr="00890574" w:rsidRDefault="00890574" w:rsidP="00890574">
            <w:r w:rsidRPr="00034159">
              <w:t>29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0778A90F" w14:textId="089ADFCA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3AFA62A4" w14:textId="77777777" w:rsidR="00890574" w:rsidRPr="00C16E91" w:rsidRDefault="00890574" w:rsidP="00890574"/>
        </w:tc>
        <w:tc>
          <w:tcPr>
            <w:tcW w:w="1280" w:type="dxa"/>
          </w:tcPr>
          <w:p w14:paraId="32A6FE47" w14:textId="77777777" w:rsidR="00890574" w:rsidRPr="00C16E91" w:rsidRDefault="00890574" w:rsidP="00890574"/>
        </w:tc>
        <w:tc>
          <w:tcPr>
            <w:tcW w:w="1479" w:type="dxa"/>
          </w:tcPr>
          <w:p w14:paraId="4B75B552" w14:textId="77777777" w:rsidR="00890574" w:rsidRPr="00C16E91" w:rsidRDefault="00890574" w:rsidP="00890574"/>
        </w:tc>
        <w:tc>
          <w:tcPr>
            <w:tcW w:w="1479" w:type="dxa"/>
          </w:tcPr>
          <w:p w14:paraId="7DF4C4E6" w14:textId="77777777" w:rsidR="00890574" w:rsidRDefault="00890574" w:rsidP="00890574"/>
        </w:tc>
      </w:tr>
      <w:tr w:rsidR="00890574" w14:paraId="65A33FF4" w14:textId="5A142454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00EBFF3" w14:textId="3980FCC5" w:rsidR="00890574" w:rsidRPr="00890574" w:rsidRDefault="00890574" w:rsidP="00890574">
            <w:r w:rsidRPr="00034159">
              <w:t>2.54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30E6C730" w14:textId="246DDFF2" w:rsidR="00890574" w:rsidRPr="00890574" w:rsidRDefault="00890574" w:rsidP="00890574">
            <w:r w:rsidRPr="00034159">
              <w:t>Ionómero De Base Cavitaria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20744439" w14:textId="652FB309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769F2A2" w14:textId="563A4D78" w:rsidR="00890574" w:rsidRPr="00890574" w:rsidRDefault="00890574" w:rsidP="00890574">
            <w:r w:rsidRPr="00034159">
              <w:t>20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68E05F9" w14:textId="3887ECA6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3187E21F" w14:textId="77777777" w:rsidR="00890574" w:rsidRPr="00C16E91" w:rsidRDefault="00890574" w:rsidP="00890574"/>
        </w:tc>
        <w:tc>
          <w:tcPr>
            <w:tcW w:w="1280" w:type="dxa"/>
          </w:tcPr>
          <w:p w14:paraId="44FA8FBC" w14:textId="77777777" w:rsidR="00890574" w:rsidRPr="00C16E91" w:rsidRDefault="00890574" w:rsidP="00890574"/>
        </w:tc>
        <w:tc>
          <w:tcPr>
            <w:tcW w:w="1479" w:type="dxa"/>
          </w:tcPr>
          <w:p w14:paraId="5B68FC48" w14:textId="77777777" w:rsidR="00890574" w:rsidRPr="00C16E91" w:rsidRDefault="00890574" w:rsidP="00890574"/>
        </w:tc>
        <w:tc>
          <w:tcPr>
            <w:tcW w:w="1479" w:type="dxa"/>
          </w:tcPr>
          <w:p w14:paraId="51C29E0E" w14:textId="77777777" w:rsidR="00890574" w:rsidRDefault="00890574" w:rsidP="00890574"/>
        </w:tc>
      </w:tr>
      <w:tr w:rsidR="00890574" w14:paraId="5F624D73" w14:textId="6A8287D1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42D95FC3" w14:textId="5A58259B" w:rsidR="00890574" w:rsidRPr="00890574" w:rsidRDefault="00890574" w:rsidP="00890574">
            <w:r w:rsidRPr="00034159">
              <w:t>2.55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283B99CD" w14:textId="02A79F27" w:rsidR="00890574" w:rsidRPr="00890574" w:rsidRDefault="00890574" w:rsidP="00890574">
            <w:r w:rsidRPr="00034159">
              <w:t>Ionómero Prebase Fotopolimerizable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1881EC6" w14:textId="71F4462B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E11487B" w14:textId="15BAE510" w:rsidR="00890574" w:rsidRPr="00890574" w:rsidRDefault="00890574" w:rsidP="00890574">
            <w:r w:rsidRPr="00034159">
              <w:t>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8165326" w14:textId="518E72D9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3B80C90C" w14:textId="77777777" w:rsidR="00890574" w:rsidRPr="00C16E91" w:rsidRDefault="00890574" w:rsidP="00890574"/>
        </w:tc>
        <w:tc>
          <w:tcPr>
            <w:tcW w:w="1280" w:type="dxa"/>
          </w:tcPr>
          <w:p w14:paraId="56ADAEF2" w14:textId="77777777" w:rsidR="00890574" w:rsidRPr="00C16E91" w:rsidRDefault="00890574" w:rsidP="00890574"/>
        </w:tc>
        <w:tc>
          <w:tcPr>
            <w:tcW w:w="1479" w:type="dxa"/>
          </w:tcPr>
          <w:p w14:paraId="601D4EBB" w14:textId="77777777" w:rsidR="00890574" w:rsidRPr="00C16E91" w:rsidRDefault="00890574" w:rsidP="00890574"/>
        </w:tc>
        <w:tc>
          <w:tcPr>
            <w:tcW w:w="1479" w:type="dxa"/>
          </w:tcPr>
          <w:p w14:paraId="2CA15EEE" w14:textId="77777777" w:rsidR="00890574" w:rsidRDefault="00890574" w:rsidP="00890574"/>
        </w:tc>
      </w:tr>
      <w:tr w:rsidR="00890574" w14:paraId="7C9BD658" w14:textId="7980F628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94215BC" w14:textId="423B52C8" w:rsidR="00890574" w:rsidRPr="00890574" w:rsidRDefault="00890574" w:rsidP="00890574">
            <w:r w:rsidRPr="00034159">
              <w:t>2.56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748A8C9" w14:textId="78E391ED" w:rsidR="00890574" w:rsidRPr="00890574" w:rsidRDefault="00890574" w:rsidP="00890574">
            <w:r w:rsidRPr="00034159">
              <w:t>Ionómero Resina Con flúor Paq. 1/10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97FF88B" w14:textId="4334E106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D6EB7F3" w14:textId="3DF262F1" w:rsidR="00890574" w:rsidRPr="00890574" w:rsidRDefault="00890574" w:rsidP="00890574">
            <w:r w:rsidRPr="00034159">
              <w:t>555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B93BBBE" w14:textId="60D8C0CD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6D965963" w14:textId="77777777" w:rsidR="00890574" w:rsidRPr="00C16E91" w:rsidRDefault="00890574" w:rsidP="00890574"/>
        </w:tc>
        <w:tc>
          <w:tcPr>
            <w:tcW w:w="1280" w:type="dxa"/>
          </w:tcPr>
          <w:p w14:paraId="3BF0246D" w14:textId="77777777" w:rsidR="00890574" w:rsidRPr="00C16E91" w:rsidRDefault="00890574" w:rsidP="00890574"/>
        </w:tc>
        <w:tc>
          <w:tcPr>
            <w:tcW w:w="1479" w:type="dxa"/>
          </w:tcPr>
          <w:p w14:paraId="06B22E03" w14:textId="77777777" w:rsidR="00890574" w:rsidRPr="00C16E91" w:rsidRDefault="00890574" w:rsidP="00890574"/>
        </w:tc>
        <w:tc>
          <w:tcPr>
            <w:tcW w:w="1479" w:type="dxa"/>
          </w:tcPr>
          <w:p w14:paraId="63705A1C" w14:textId="77777777" w:rsidR="00890574" w:rsidRDefault="00890574" w:rsidP="00890574"/>
        </w:tc>
      </w:tr>
      <w:tr w:rsidR="00890574" w14:paraId="31147DA1" w14:textId="2627AE50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17AE316" w14:textId="248A355D" w:rsidR="00890574" w:rsidRPr="00890574" w:rsidRDefault="00890574" w:rsidP="00890574">
            <w:r w:rsidRPr="00034159">
              <w:t>2.57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26672DF" w14:textId="652DF63E" w:rsidR="00890574" w:rsidRPr="00890574" w:rsidRDefault="00890574" w:rsidP="00890574">
            <w:r w:rsidRPr="00034159">
              <w:t>Mascarilla Lisa Rectangular Azul 1x50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F51B17A" w14:textId="5EA97154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4C1259CE" w14:textId="16CA8002" w:rsidR="00890574" w:rsidRPr="00890574" w:rsidRDefault="00890574" w:rsidP="00890574">
            <w:r w:rsidRPr="00034159">
              <w:t>81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70C0E6C" w14:textId="76696DBC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2492363A" w14:textId="77777777" w:rsidR="00890574" w:rsidRPr="00C16E91" w:rsidRDefault="00890574" w:rsidP="00890574"/>
        </w:tc>
        <w:tc>
          <w:tcPr>
            <w:tcW w:w="1280" w:type="dxa"/>
          </w:tcPr>
          <w:p w14:paraId="1837259E" w14:textId="77777777" w:rsidR="00890574" w:rsidRPr="00C16E91" w:rsidRDefault="00890574" w:rsidP="00890574"/>
        </w:tc>
        <w:tc>
          <w:tcPr>
            <w:tcW w:w="1479" w:type="dxa"/>
          </w:tcPr>
          <w:p w14:paraId="16AACA02" w14:textId="77777777" w:rsidR="00890574" w:rsidRPr="00C16E91" w:rsidRDefault="00890574" w:rsidP="00890574"/>
        </w:tc>
        <w:tc>
          <w:tcPr>
            <w:tcW w:w="1479" w:type="dxa"/>
          </w:tcPr>
          <w:p w14:paraId="5B56F42D" w14:textId="77777777" w:rsidR="00890574" w:rsidRDefault="00890574" w:rsidP="00890574"/>
        </w:tc>
      </w:tr>
      <w:tr w:rsidR="00890574" w14:paraId="71F31E2A" w14:textId="4E48B953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A24473A" w14:textId="092B3994" w:rsidR="00890574" w:rsidRPr="00890574" w:rsidRDefault="00890574" w:rsidP="00890574">
            <w:r w:rsidRPr="00034159">
              <w:t>2.58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CCD6FAF" w14:textId="5A4C86F4" w:rsidR="00890574" w:rsidRPr="00890574" w:rsidRDefault="00890574" w:rsidP="00890574">
            <w:r w:rsidRPr="00034159">
              <w:t>Microbrush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04270E7" w14:textId="256D8EAA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1FF23014" w14:textId="719D9900" w:rsidR="00890574" w:rsidRPr="00890574" w:rsidRDefault="00890574" w:rsidP="00890574">
            <w:r w:rsidRPr="00034159">
              <w:t>161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92B20CC" w14:textId="45A3A967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7695E80E" w14:textId="77777777" w:rsidR="00890574" w:rsidRPr="00C16E91" w:rsidRDefault="00890574" w:rsidP="00890574"/>
        </w:tc>
        <w:tc>
          <w:tcPr>
            <w:tcW w:w="1280" w:type="dxa"/>
          </w:tcPr>
          <w:p w14:paraId="6FF458E5" w14:textId="77777777" w:rsidR="00890574" w:rsidRPr="00C16E91" w:rsidRDefault="00890574" w:rsidP="00890574"/>
        </w:tc>
        <w:tc>
          <w:tcPr>
            <w:tcW w:w="1479" w:type="dxa"/>
          </w:tcPr>
          <w:p w14:paraId="0C03341E" w14:textId="77777777" w:rsidR="00890574" w:rsidRPr="00C16E91" w:rsidRDefault="00890574" w:rsidP="00890574"/>
        </w:tc>
        <w:tc>
          <w:tcPr>
            <w:tcW w:w="1479" w:type="dxa"/>
          </w:tcPr>
          <w:p w14:paraId="56FA9133" w14:textId="77777777" w:rsidR="00890574" w:rsidRDefault="00890574" w:rsidP="00890574"/>
        </w:tc>
      </w:tr>
      <w:tr w:rsidR="00890574" w14:paraId="6CA96C94" w14:textId="729C4BBB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16D9251A" w14:textId="0B56B173" w:rsidR="00890574" w:rsidRPr="00890574" w:rsidRDefault="00890574" w:rsidP="00890574">
            <w:r w:rsidRPr="00034159">
              <w:t>2.59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23710308" w14:textId="17E24A0B" w:rsidR="00890574" w:rsidRPr="00890574" w:rsidRDefault="00890574" w:rsidP="00890574">
            <w:r w:rsidRPr="00034159">
              <w:t>Oxido De Zinc 2oz. (Lc)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18E004E" w14:textId="7706DFDA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FAE853A" w14:textId="460391C1" w:rsidR="00890574" w:rsidRPr="00890574" w:rsidRDefault="00890574" w:rsidP="00890574">
            <w:r w:rsidRPr="00034159">
              <w:t>213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539FA8E" w14:textId="32A6A1AC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7C4DF66B" w14:textId="77777777" w:rsidR="00890574" w:rsidRPr="00C16E91" w:rsidRDefault="00890574" w:rsidP="00890574"/>
        </w:tc>
        <w:tc>
          <w:tcPr>
            <w:tcW w:w="1280" w:type="dxa"/>
          </w:tcPr>
          <w:p w14:paraId="55F36918" w14:textId="77777777" w:rsidR="00890574" w:rsidRPr="00C16E91" w:rsidRDefault="00890574" w:rsidP="00890574"/>
        </w:tc>
        <w:tc>
          <w:tcPr>
            <w:tcW w:w="1479" w:type="dxa"/>
          </w:tcPr>
          <w:p w14:paraId="7613B23B" w14:textId="77777777" w:rsidR="00890574" w:rsidRPr="00C16E91" w:rsidRDefault="00890574" w:rsidP="00890574"/>
        </w:tc>
        <w:tc>
          <w:tcPr>
            <w:tcW w:w="1479" w:type="dxa"/>
          </w:tcPr>
          <w:p w14:paraId="711247D5" w14:textId="77777777" w:rsidR="00890574" w:rsidRDefault="00890574" w:rsidP="00890574"/>
        </w:tc>
      </w:tr>
      <w:tr w:rsidR="00890574" w14:paraId="18A27032" w14:textId="603E705D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3AB76061" w14:textId="2117D62E" w:rsidR="00890574" w:rsidRPr="00890574" w:rsidRDefault="00890574" w:rsidP="00890574">
            <w:r w:rsidRPr="00034159">
              <w:t>2.60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27F93165" w14:textId="2A8072A9" w:rsidR="00890574" w:rsidRPr="00890574" w:rsidRDefault="00890574" w:rsidP="00890574">
            <w:r w:rsidRPr="00034159">
              <w:t>Papel Articular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DE8C676" w14:textId="5DC6B511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06125D62" w14:textId="11FB8397" w:rsidR="00890574" w:rsidRPr="00890574" w:rsidRDefault="00890574" w:rsidP="00890574">
            <w:r w:rsidRPr="00034159">
              <w:t>213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09953B24" w14:textId="3D950160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3D0A92F2" w14:textId="77777777" w:rsidR="00890574" w:rsidRPr="00C16E91" w:rsidRDefault="00890574" w:rsidP="00890574"/>
        </w:tc>
        <w:tc>
          <w:tcPr>
            <w:tcW w:w="1280" w:type="dxa"/>
          </w:tcPr>
          <w:p w14:paraId="59B41099" w14:textId="77777777" w:rsidR="00890574" w:rsidRPr="00C16E91" w:rsidRDefault="00890574" w:rsidP="00890574"/>
        </w:tc>
        <w:tc>
          <w:tcPr>
            <w:tcW w:w="1479" w:type="dxa"/>
          </w:tcPr>
          <w:p w14:paraId="6BEDB0BF" w14:textId="77777777" w:rsidR="00890574" w:rsidRPr="00C16E91" w:rsidRDefault="00890574" w:rsidP="00890574"/>
        </w:tc>
        <w:tc>
          <w:tcPr>
            <w:tcW w:w="1479" w:type="dxa"/>
          </w:tcPr>
          <w:p w14:paraId="56697E58" w14:textId="77777777" w:rsidR="00890574" w:rsidRDefault="00890574" w:rsidP="00890574"/>
        </w:tc>
      </w:tr>
      <w:tr w:rsidR="00890574" w14:paraId="624A41FD" w14:textId="0F243A9D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2AB6FBB7" w14:textId="1CDB7797" w:rsidR="00890574" w:rsidRPr="00890574" w:rsidRDefault="00890574" w:rsidP="00890574">
            <w:r w:rsidRPr="00034159">
              <w:t>2.61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8E3753F" w14:textId="2A87AC1B" w:rsidR="00890574" w:rsidRPr="00890574" w:rsidRDefault="00890574" w:rsidP="00890574">
            <w:r w:rsidRPr="00034159">
              <w:t>Pasta Profiláctica Cherry 12oz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915BC97" w14:textId="2B1D2538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1F0CA5E" w14:textId="78F3EF99" w:rsidR="00890574" w:rsidRPr="00890574" w:rsidRDefault="00890574" w:rsidP="00890574">
            <w:r w:rsidRPr="00034159">
              <w:t>215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D9045FF" w14:textId="18629B11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22DA3D47" w14:textId="77777777" w:rsidR="00890574" w:rsidRPr="00C16E91" w:rsidRDefault="00890574" w:rsidP="00890574"/>
        </w:tc>
        <w:tc>
          <w:tcPr>
            <w:tcW w:w="1280" w:type="dxa"/>
          </w:tcPr>
          <w:p w14:paraId="296D872A" w14:textId="77777777" w:rsidR="00890574" w:rsidRPr="00C16E91" w:rsidRDefault="00890574" w:rsidP="00890574"/>
        </w:tc>
        <w:tc>
          <w:tcPr>
            <w:tcW w:w="1479" w:type="dxa"/>
          </w:tcPr>
          <w:p w14:paraId="69E71CD7" w14:textId="77777777" w:rsidR="00890574" w:rsidRPr="00C16E91" w:rsidRDefault="00890574" w:rsidP="00890574"/>
        </w:tc>
        <w:tc>
          <w:tcPr>
            <w:tcW w:w="1479" w:type="dxa"/>
          </w:tcPr>
          <w:p w14:paraId="7BE9587F" w14:textId="77777777" w:rsidR="00890574" w:rsidRDefault="00890574" w:rsidP="00890574"/>
        </w:tc>
      </w:tr>
      <w:tr w:rsidR="00890574" w14:paraId="52696583" w14:textId="6E3D8562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5D2779A" w14:textId="2454BE20" w:rsidR="00890574" w:rsidRPr="00890574" w:rsidRDefault="00890574" w:rsidP="00890574">
            <w:r w:rsidRPr="00034159">
              <w:t>2.62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6432FFB" w14:textId="620E93C9" w:rsidR="00890574" w:rsidRPr="00890574" w:rsidRDefault="00890574" w:rsidP="00890574">
            <w:r w:rsidRPr="00034159">
              <w:t>Piedra Pómez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A946C46" w14:textId="1829993B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0B0AAD33" w14:textId="413BC62E" w:rsidR="00890574" w:rsidRPr="00890574" w:rsidRDefault="00890574" w:rsidP="00890574">
            <w:r w:rsidRPr="00034159">
              <w:t>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3A322FE" w14:textId="19E390D4" w:rsidR="00890574" w:rsidRPr="00890574" w:rsidRDefault="00890574" w:rsidP="00890574">
            <w:r w:rsidRPr="00034159">
              <w:t>LB</w:t>
            </w:r>
          </w:p>
        </w:tc>
        <w:tc>
          <w:tcPr>
            <w:tcW w:w="1345" w:type="dxa"/>
          </w:tcPr>
          <w:p w14:paraId="14823D39" w14:textId="77777777" w:rsidR="00890574" w:rsidRPr="00C16E91" w:rsidRDefault="00890574" w:rsidP="00890574"/>
        </w:tc>
        <w:tc>
          <w:tcPr>
            <w:tcW w:w="1280" w:type="dxa"/>
          </w:tcPr>
          <w:p w14:paraId="63736A1A" w14:textId="77777777" w:rsidR="00890574" w:rsidRPr="00C16E91" w:rsidRDefault="00890574" w:rsidP="00890574"/>
        </w:tc>
        <w:tc>
          <w:tcPr>
            <w:tcW w:w="1479" w:type="dxa"/>
          </w:tcPr>
          <w:p w14:paraId="5DBA62B3" w14:textId="77777777" w:rsidR="00890574" w:rsidRPr="00C16E91" w:rsidRDefault="00890574" w:rsidP="00890574"/>
        </w:tc>
        <w:tc>
          <w:tcPr>
            <w:tcW w:w="1479" w:type="dxa"/>
          </w:tcPr>
          <w:p w14:paraId="4932F258" w14:textId="77777777" w:rsidR="00890574" w:rsidRDefault="00890574" w:rsidP="00890574"/>
        </w:tc>
      </w:tr>
      <w:tr w:rsidR="00890574" w14:paraId="5B19BDB9" w14:textId="731A2F75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30682F6D" w14:textId="0B4D8CDB" w:rsidR="00890574" w:rsidRPr="00890574" w:rsidRDefault="00890574" w:rsidP="00890574">
            <w:r w:rsidRPr="00034159">
              <w:t>2.63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27F04476" w14:textId="39215340" w:rsidR="00890574" w:rsidRPr="00890574" w:rsidRDefault="00890574" w:rsidP="00890574">
            <w:r w:rsidRPr="00034159">
              <w:t xml:space="preserve">Radiografía </w:t>
            </w:r>
            <w:r w:rsidRPr="00890574">
              <w:t>Periódica 1/50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77F30DE" w14:textId="0EE835A4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58291DB" w14:textId="2D2EA775" w:rsidR="00890574" w:rsidRPr="00890574" w:rsidRDefault="00890574" w:rsidP="00890574">
            <w:r w:rsidRPr="00034159">
              <w:t>14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D227D44" w14:textId="4A37CA97" w:rsidR="00890574" w:rsidRPr="00890574" w:rsidRDefault="00890574" w:rsidP="00890574">
            <w:r w:rsidRPr="00034159">
              <w:t>LB</w:t>
            </w:r>
          </w:p>
        </w:tc>
        <w:tc>
          <w:tcPr>
            <w:tcW w:w="1345" w:type="dxa"/>
          </w:tcPr>
          <w:p w14:paraId="1F2C532D" w14:textId="77777777" w:rsidR="00890574" w:rsidRPr="00C16E91" w:rsidRDefault="00890574" w:rsidP="00890574"/>
        </w:tc>
        <w:tc>
          <w:tcPr>
            <w:tcW w:w="1280" w:type="dxa"/>
          </w:tcPr>
          <w:p w14:paraId="027FA50A" w14:textId="77777777" w:rsidR="00890574" w:rsidRPr="00C16E91" w:rsidRDefault="00890574" w:rsidP="00890574"/>
        </w:tc>
        <w:tc>
          <w:tcPr>
            <w:tcW w:w="1479" w:type="dxa"/>
          </w:tcPr>
          <w:p w14:paraId="75EB333E" w14:textId="77777777" w:rsidR="00890574" w:rsidRPr="00C16E91" w:rsidRDefault="00890574" w:rsidP="00890574"/>
        </w:tc>
        <w:tc>
          <w:tcPr>
            <w:tcW w:w="1479" w:type="dxa"/>
          </w:tcPr>
          <w:p w14:paraId="4E9B8C45" w14:textId="77777777" w:rsidR="00890574" w:rsidRDefault="00890574" w:rsidP="00890574"/>
        </w:tc>
      </w:tr>
      <w:tr w:rsidR="00890574" w14:paraId="1A02C238" w14:textId="685B1961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DF01D02" w14:textId="0F348378" w:rsidR="00890574" w:rsidRPr="00890574" w:rsidRDefault="00890574" w:rsidP="00890574">
            <w:r w:rsidRPr="00034159">
              <w:lastRenderedPageBreak/>
              <w:t>2.64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7F95C644" w14:textId="6CA45A26" w:rsidR="00890574" w:rsidRPr="00890574" w:rsidRDefault="00890574" w:rsidP="00890574">
            <w:r w:rsidRPr="00034159">
              <w:t>Resina Flow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2FE41850" w14:textId="7D5E99CF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C858768" w14:textId="71DAF7B0" w:rsidR="00890574" w:rsidRPr="00890574" w:rsidRDefault="00890574" w:rsidP="00890574">
            <w:r w:rsidRPr="00034159">
              <w:t>220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09A89287" w14:textId="5963D7D3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2309EE2E" w14:textId="77777777" w:rsidR="00890574" w:rsidRPr="00C16E91" w:rsidRDefault="00890574" w:rsidP="00890574"/>
        </w:tc>
        <w:tc>
          <w:tcPr>
            <w:tcW w:w="1280" w:type="dxa"/>
          </w:tcPr>
          <w:p w14:paraId="4F0329D6" w14:textId="77777777" w:rsidR="00890574" w:rsidRPr="00C16E91" w:rsidRDefault="00890574" w:rsidP="00890574"/>
        </w:tc>
        <w:tc>
          <w:tcPr>
            <w:tcW w:w="1479" w:type="dxa"/>
          </w:tcPr>
          <w:p w14:paraId="4768C963" w14:textId="77777777" w:rsidR="00890574" w:rsidRPr="00C16E91" w:rsidRDefault="00890574" w:rsidP="00890574"/>
        </w:tc>
        <w:tc>
          <w:tcPr>
            <w:tcW w:w="1479" w:type="dxa"/>
          </w:tcPr>
          <w:p w14:paraId="09E98E42" w14:textId="77777777" w:rsidR="00890574" w:rsidRDefault="00890574" w:rsidP="00890574"/>
        </w:tc>
      </w:tr>
      <w:tr w:rsidR="00890574" w14:paraId="5A169519" w14:textId="78210836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6E19D5B" w14:textId="58E0601C" w:rsidR="00890574" w:rsidRPr="00890574" w:rsidRDefault="00890574" w:rsidP="00890574">
            <w:r w:rsidRPr="00034159">
              <w:t>2.65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85EA30B" w14:textId="32D3EC03" w:rsidR="00890574" w:rsidRPr="00890574" w:rsidRDefault="00890574" w:rsidP="00890574">
            <w:r w:rsidRPr="00034159">
              <w:t>Separador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1A1C7EB" w14:textId="313F941C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667F63ED" w14:textId="785D0003" w:rsidR="00890574" w:rsidRPr="00890574" w:rsidRDefault="00890574" w:rsidP="00890574">
            <w:r w:rsidRPr="00034159">
              <w:t>3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029681E" w14:textId="665B92BD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0F8C2BC1" w14:textId="77777777" w:rsidR="00890574" w:rsidRPr="00C16E91" w:rsidRDefault="00890574" w:rsidP="00890574"/>
        </w:tc>
        <w:tc>
          <w:tcPr>
            <w:tcW w:w="1280" w:type="dxa"/>
          </w:tcPr>
          <w:p w14:paraId="0F775153" w14:textId="77777777" w:rsidR="00890574" w:rsidRPr="00C16E91" w:rsidRDefault="00890574" w:rsidP="00890574"/>
        </w:tc>
        <w:tc>
          <w:tcPr>
            <w:tcW w:w="1479" w:type="dxa"/>
          </w:tcPr>
          <w:p w14:paraId="6F779831" w14:textId="77777777" w:rsidR="00890574" w:rsidRPr="00C16E91" w:rsidRDefault="00890574" w:rsidP="00890574"/>
        </w:tc>
        <w:tc>
          <w:tcPr>
            <w:tcW w:w="1479" w:type="dxa"/>
          </w:tcPr>
          <w:p w14:paraId="2644F003" w14:textId="77777777" w:rsidR="00890574" w:rsidRDefault="00890574" w:rsidP="00890574"/>
        </w:tc>
      </w:tr>
      <w:tr w:rsidR="00890574" w14:paraId="6193B632" w14:textId="66842BD3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2F62BF51" w14:textId="0F2C2FA9" w:rsidR="00890574" w:rsidRPr="00890574" w:rsidRDefault="00890574" w:rsidP="00890574">
            <w:r w:rsidRPr="00034159">
              <w:t>2.66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7A525B17" w14:textId="2D2D3226" w:rsidR="00890574" w:rsidRPr="00890574" w:rsidRDefault="00890574" w:rsidP="00890574">
            <w:r w:rsidRPr="00034159">
              <w:t>Tira De Lija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47D8B4C" w14:textId="6F21BE07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1F55CBE3" w14:textId="22D674A5" w:rsidR="00890574" w:rsidRPr="00890574" w:rsidRDefault="00890574" w:rsidP="00890574">
            <w:r w:rsidRPr="00034159">
              <w:t>316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97B7ECF" w14:textId="62195BBD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51BC9FA5" w14:textId="77777777" w:rsidR="00890574" w:rsidRPr="00C16E91" w:rsidRDefault="00890574" w:rsidP="00890574"/>
        </w:tc>
        <w:tc>
          <w:tcPr>
            <w:tcW w:w="1280" w:type="dxa"/>
          </w:tcPr>
          <w:p w14:paraId="4C454B9E" w14:textId="77777777" w:rsidR="00890574" w:rsidRPr="00C16E91" w:rsidRDefault="00890574" w:rsidP="00890574"/>
        </w:tc>
        <w:tc>
          <w:tcPr>
            <w:tcW w:w="1479" w:type="dxa"/>
          </w:tcPr>
          <w:p w14:paraId="1972BB9A" w14:textId="77777777" w:rsidR="00890574" w:rsidRPr="00C16E91" w:rsidRDefault="00890574" w:rsidP="00890574"/>
        </w:tc>
        <w:tc>
          <w:tcPr>
            <w:tcW w:w="1479" w:type="dxa"/>
          </w:tcPr>
          <w:p w14:paraId="77922FEA" w14:textId="77777777" w:rsidR="00890574" w:rsidRDefault="00890574" w:rsidP="00890574"/>
        </w:tc>
      </w:tr>
      <w:tr w:rsidR="00890574" w14:paraId="0E2EE534" w14:textId="7D8DDD28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AC17F4A" w14:textId="67A776A6" w:rsidR="00890574" w:rsidRPr="00890574" w:rsidRDefault="00890574" w:rsidP="00890574">
            <w:r w:rsidRPr="00034159">
              <w:t>2.67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C3D45FF" w14:textId="1E7FBA50" w:rsidR="00890574" w:rsidRPr="00890574" w:rsidRDefault="00890574" w:rsidP="00890574">
            <w:r w:rsidRPr="00034159">
              <w:t xml:space="preserve">Torudas De Algodón 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5B33B41" w14:textId="7C83F3CC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47F4EA94" w14:textId="184593AB" w:rsidR="00890574" w:rsidRPr="00890574" w:rsidRDefault="00890574" w:rsidP="00890574">
            <w:r w:rsidRPr="00034159">
              <w:t>470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9D811ED" w14:textId="01E13DE7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113462A1" w14:textId="77777777" w:rsidR="00890574" w:rsidRPr="00C16E91" w:rsidRDefault="00890574" w:rsidP="00890574"/>
        </w:tc>
        <w:tc>
          <w:tcPr>
            <w:tcW w:w="1280" w:type="dxa"/>
          </w:tcPr>
          <w:p w14:paraId="21B87070" w14:textId="77777777" w:rsidR="00890574" w:rsidRPr="00C16E91" w:rsidRDefault="00890574" w:rsidP="00890574"/>
        </w:tc>
        <w:tc>
          <w:tcPr>
            <w:tcW w:w="1479" w:type="dxa"/>
          </w:tcPr>
          <w:p w14:paraId="3BBE4A23" w14:textId="77777777" w:rsidR="00890574" w:rsidRPr="00C16E91" w:rsidRDefault="00890574" w:rsidP="00890574"/>
        </w:tc>
        <w:tc>
          <w:tcPr>
            <w:tcW w:w="1479" w:type="dxa"/>
          </w:tcPr>
          <w:p w14:paraId="466A432A" w14:textId="77777777" w:rsidR="00890574" w:rsidRDefault="00890574" w:rsidP="00890574"/>
        </w:tc>
      </w:tr>
      <w:tr w:rsidR="00890574" w14:paraId="60BA58AB" w14:textId="00BF2FE6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381BB01E" w14:textId="1FF5F8C9" w:rsidR="00890574" w:rsidRPr="00890574" w:rsidRDefault="00890574" w:rsidP="00890574">
            <w:r w:rsidRPr="00034159">
              <w:t>2.68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9403988" w14:textId="3A56082B" w:rsidR="00890574" w:rsidRPr="00890574" w:rsidRDefault="00890574" w:rsidP="00890574">
            <w:r w:rsidRPr="00034159">
              <w:t>Barnirsh 1/50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FEBC696" w14:textId="6D2CD09E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32E3A77" w14:textId="403EC3AA" w:rsidR="00890574" w:rsidRPr="00890574" w:rsidRDefault="00890574" w:rsidP="00890574">
            <w:r w:rsidRPr="00034159">
              <w:t>29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F85B621" w14:textId="39106B09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07A8F419" w14:textId="77777777" w:rsidR="00890574" w:rsidRPr="00C16E91" w:rsidRDefault="00890574" w:rsidP="00890574"/>
        </w:tc>
        <w:tc>
          <w:tcPr>
            <w:tcW w:w="1280" w:type="dxa"/>
          </w:tcPr>
          <w:p w14:paraId="77A909F7" w14:textId="77777777" w:rsidR="00890574" w:rsidRPr="00C16E91" w:rsidRDefault="00890574" w:rsidP="00890574"/>
        </w:tc>
        <w:tc>
          <w:tcPr>
            <w:tcW w:w="1479" w:type="dxa"/>
          </w:tcPr>
          <w:p w14:paraId="2AF05359" w14:textId="77777777" w:rsidR="00890574" w:rsidRPr="00C16E91" w:rsidRDefault="00890574" w:rsidP="00890574"/>
        </w:tc>
        <w:tc>
          <w:tcPr>
            <w:tcW w:w="1479" w:type="dxa"/>
          </w:tcPr>
          <w:p w14:paraId="419D39D6" w14:textId="77777777" w:rsidR="00890574" w:rsidRDefault="00890574" w:rsidP="00890574"/>
        </w:tc>
      </w:tr>
      <w:tr w:rsidR="00890574" w14:paraId="4C90B5E8" w14:textId="41A70ABE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7E88211" w14:textId="6DC71860" w:rsidR="00890574" w:rsidRPr="00890574" w:rsidRDefault="00890574" w:rsidP="00890574">
            <w:r w:rsidRPr="00034159">
              <w:t>2.69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DD2C03C" w14:textId="09FEFF82" w:rsidR="00890574" w:rsidRPr="00890574" w:rsidRDefault="00890574" w:rsidP="00890574">
            <w:r w:rsidRPr="00034159">
              <w:t>Yeso Piedra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9259383" w14:textId="6B4C32CF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1990100" w14:textId="42E5219B" w:rsidR="00890574" w:rsidRPr="00890574" w:rsidRDefault="00890574" w:rsidP="00890574">
            <w:r w:rsidRPr="00034159">
              <w:t>6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5C832F1" w14:textId="45E700E1" w:rsidR="00890574" w:rsidRPr="00890574" w:rsidRDefault="00890574" w:rsidP="00890574">
            <w:r w:rsidRPr="00034159">
              <w:t>LB</w:t>
            </w:r>
          </w:p>
        </w:tc>
        <w:tc>
          <w:tcPr>
            <w:tcW w:w="1345" w:type="dxa"/>
          </w:tcPr>
          <w:p w14:paraId="7C572E80" w14:textId="77777777" w:rsidR="00890574" w:rsidRPr="00C16E91" w:rsidRDefault="00890574" w:rsidP="00890574"/>
        </w:tc>
        <w:tc>
          <w:tcPr>
            <w:tcW w:w="1280" w:type="dxa"/>
          </w:tcPr>
          <w:p w14:paraId="379FD45E" w14:textId="77777777" w:rsidR="00890574" w:rsidRPr="00C16E91" w:rsidRDefault="00890574" w:rsidP="00890574"/>
        </w:tc>
        <w:tc>
          <w:tcPr>
            <w:tcW w:w="1479" w:type="dxa"/>
          </w:tcPr>
          <w:p w14:paraId="09A2FB56" w14:textId="77777777" w:rsidR="00890574" w:rsidRPr="00C16E91" w:rsidRDefault="00890574" w:rsidP="00890574"/>
        </w:tc>
        <w:tc>
          <w:tcPr>
            <w:tcW w:w="1479" w:type="dxa"/>
          </w:tcPr>
          <w:p w14:paraId="4053F29D" w14:textId="77777777" w:rsidR="00890574" w:rsidRDefault="00890574" w:rsidP="00890574"/>
        </w:tc>
      </w:tr>
      <w:tr w:rsidR="00890574" w14:paraId="157F6AFE" w14:textId="69298EAC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69F70CD" w14:textId="475F8243" w:rsidR="00890574" w:rsidRPr="00890574" w:rsidRDefault="00890574" w:rsidP="00890574">
            <w:r w:rsidRPr="00034159">
              <w:t>2.70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DB75B6B" w14:textId="36152E70" w:rsidR="00890574" w:rsidRPr="00890574" w:rsidRDefault="00890574" w:rsidP="00890574">
            <w:r w:rsidRPr="00034159">
              <w:t>Rollo Manguera De 1/4 De 1000 Pies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E3ABD69" w14:textId="65462150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E813F0F" w14:textId="6B4710C5" w:rsidR="00890574" w:rsidRPr="00890574" w:rsidRDefault="00890574" w:rsidP="00890574">
            <w:r w:rsidRPr="00034159">
              <w:t>20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F5CFB16" w14:textId="4A198297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2D1976A0" w14:textId="77777777" w:rsidR="00890574" w:rsidRPr="00C16E91" w:rsidRDefault="00890574" w:rsidP="00890574"/>
        </w:tc>
        <w:tc>
          <w:tcPr>
            <w:tcW w:w="1280" w:type="dxa"/>
          </w:tcPr>
          <w:p w14:paraId="44E8A6E0" w14:textId="77777777" w:rsidR="00890574" w:rsidRPr="00C16E91" w:rsidRDefault="00890574" w:rsidP="00890574"/>
        </w:tc>
        <w:tc>
          <w:tcPr>
            <w:tcW w:w="1479" w:type="dxa"/>
          </w:tcPr>
          <w:p w14:paraId="2C56B58B" w14:textId="77777777" w:rsidR="00890574" w:rsidRPr="00C16E91" w:rsidRDefault="00890574" w:rsidP="00890574"/>
        </w:tc>
        <w:tc>
          <w:tcPr>
            <w:tcW w:w="1479" w:type="dxa"/>
          </w:tcPr>
          <w:p w14:paraId="7A5345E8" w14:textId="77777777" w:rsidR="00890574" w:rsidRDefault="00890574" w:rsidP="00890574"/>
        </w:tc>
      </w:tr>
      <w:tr w:rsidR="00890574" w14:paraId="151ED7FD" w14:textId="10688474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4384F6A" w14:textId="37C4BE80" w:rsidR="00890574" w:rsidRPr="00890574" w:rsidRDefault="00890574" w:rsidP="00890574">
            <w:r w:rsidRPr="00034159">
              <w:t>2.71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F4B77BE" w14:textId="11CD0354" w:rsidR="00890574" w:rsidRPr="00890574" w:rsidRDefault="00890574" w:rsidP="00890574">
            <w:r w:rsidRPr="00034159">
              <w:t>Rollo Manguera De 1/B De 1000 Pies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D3D6C85" w14:textId="4E78EC7A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18790282" w14:textId="205B5120" w:rsidR="00890574" w:rsidRPr="00890574" w:rsidRDefault="00890574" w:rsidP="00890574">
            <w:r w:rsidRPr="00034159">
              <w:t>20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562070C" w14:textId="4FB3C64D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4CB53EAF" w14:textId="77777777" w:rsidR="00890574" w:rsidRPr="00C16E91" w:rsidRDefault="00890574" w:rsidP="00890574"/>
        </w:tc>
        <w:tc>
          <w:tcPr>
            <w:tcW w:w="1280" w:type="dxa"/>
          </w:tcPr>
          <w:p w14:paraId="6032ABFE" w14:textId="77777777" w:rsidR="00890574" w:rsidRPr="00C16E91" w:rsidRDefault="00890574" w:rsidP="00890574"/>
        </w:tc>
        <w:tc>
          <w:tcPr>
            <w:tcW w:w="1479" w:type="dxa"/>
          </w:tcPr>
          <w:p w14:paraId="12FD291C" w14:textId="77777777" w:rsidR="00890574" w:rsidRPr="00C16E91" w:rsidRDefault="00890574" w:rsidP="00890574"/>
        </w:tc>
        <w:tc>
          <w:tcPr>
            <w:tcW w:w="1479" w:type="dxa"/>
          </w:tcPr>
          <w:p w14:paraId="14AE0D24" w14:textId="77777777" w:rsidR="00890574" w:rsidRDefault="00890574" w:rsidP="00890574"/>
        </w:tc>
      </w:tr>
      <w:tr w:rsidR="00890574" w14:paraId="5CF0045A" w14:textId="116330CB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B50BCF5" w14:textId="63456D7E" w:rsidR="00890574" w:rsidRPr="00890574" w:rsidRDefault="00890574" w:rsidP="00890574">
            <w:r w:rsidRPr="00034159">
              <w:t>2.72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36DD7BF" w14:textId="798664F2" w:rsidR="00890574" w:rsidRPr="00890574" w:rsidRDefault="00890574" w:rsidP="00890574">
            <w:r w:rsidRPr="00034159">
              <w:t xml:space="preserve">Rollo Manguera De B Ml De 1000 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7FAA4EF" w14:textId="1014EC2D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159649E8" w14:textId="6A440054" w:rsidR="00890574" w:rsidRPr="00890574" w:rsidRDefault="00890574" w:rsidP="00890574">
            <w:r w:rsidRPr="00034159">
              <w:t>20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19DFE08" w14:textId="3ECB63F2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65274DF3" w14:textId="77777777" w:rsidR="00890574" w:rsidRPr="00C16E91" w:rsidRDefault="00890574" w:rsidP="00890574"/>
        </w:tc>
        <w:tc>
          <w:tcPr>
            <w:tcW w:w="1280" w:type="dxa"/>
          </w:tcPr>
          <w:p w14:paraId="2FE64356" w14:textId="77777777" w:rsidR="00890574" w:rsidRPr="00C16E91" w:rsidRDefault="00890574" w:rsidP="00890574"/>
        </w:tc>
        <w:tc>
          <w:tcPr>
            <w:tcW w:w="1479" w:type="dxa"/>
          </w:tcPr>
          <w:p w14:paraId="2FB20ED6" w14:textId="77777777" w:rsidR="00890574" w:rsidRPr="00C16E91" w:rsidRDefault="00890574" w:rsidP="00890574"/>
        </w:tc>
        <w:tc>
          <w:tcPr>
            <w:tcW w:w="1479" w:type="dxa"/>
          </w:tcPr>
          <w:p w14:paraId="25539538" w14:textId="77777777" w:rsidR="00890574" w:rsidRDefault="00890574" w:rsidP="00890574"/>
        </w:tc>
      </w:tr>
      <w:tr w:rsidR="00890574" w14:paraId="33E29F58" w14:textId="43B52CE2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EE3DE03" w14:textId="104AD6DF" w:rsidR="00890574" w:rsidRPr="00890574" w:rsidRDefault="00890574" w:rsidP="00890574">
            <w:r w:rsidRPr="00034159">
              <w:t>2.73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6C919D2" w14:textId="2221F451" w:rsidR="00890574" w:rsidRPr="00890574" w:rsidRDefault="00890574" w:rsidP="00890574">
            <w:r w:rsidRPr="00034159">
              <w:t>Rollo Manguera De 4ml De 1000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BF04329" w14:textId="0DB52463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B4D6CBC" w14:textId="4DCD9033" w:rsidR="00890574" w:rsidRPr="00890574" w:rsidRDefault="00890574" w:rsidP="00890574">
            <w:r w:rsidRPr="00034159">
              <w:t>20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451576A" w14:textId="1BC60AF1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1F9365BC" w14:textId="77777777" w:rsidR="00890574" w:rsidRPr="00C16E91" w:rsidRDefault="00890574" w:rsidP="00890574"/>
        </w:tc>
        <w:tc>
          <w:tcPr>
            <w:tcW w:w="1280" w:type="dxa"/>
          </w:tcPr>
          <w:p w14:paraId="74B2AA2C" w14:textId="77777777" w:rsidR="00890574" w:rsidRPr="00C16E91" w:rsidRDefault="00890574" w:rsidP="00890574"/>
        </w:tc>
        <w:tc>
          <w:tcPr>
            <w:tcW w:w="1479" w:type="dxa"/>
          </w:tcPr>
          <w:p w14:paraId="053741C4" w14:textId="77777777" w:rsidR="00890574" w:rsidRPr="00C16E91" w:rsidRDefault="00890574" w:rsidP="00890574"/>
        </w:tc>
        <w:tc>
          <w:tcPr>
            <w:tcW w:w="1479" w:type="dxa"/>
          </w:tcPr>
          <w:p w14:paraId="18879FF0" w14:textId="77777777" w:rsidR="00890574" w:rsidRDefault="00890574" w:rsidP="00890574"/>
        </w:tc>
      </w:tr>
      <w:tr w:rsidR="00890574" w14:paraId="30B7D2D0" w14:textId="3A98514A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1807D414" w14:textId="24EAD286" w:rsidR="00890574" w:rsidRPr="00890574" w:rsidRDefault="00890574" w:rsidP="00890574">
            <w:r w:rsidRPr="00034159">
              <w:t>2.74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7F5FC653" w14:textId="5F9B2316" w:rsidR="00890574" w:rsidRPr="00890574" w:rsidRDefault="00890574" w:rsidP="00890574">
            <w:r w:rsidRPr="00034159">
              <w:t xml:space="preserve">Rollo Manguera De Pedal 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8484DCC" w14:textId="7941999E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8DD5777" w14:textId="6221CDC4" w:rsidR="00890574" w:rsidRPr="00890574" w:rsidRDefault="00890574" w:rsidP="00890574">
            <w:r w:rsidRPr="00034159">
              <w:t>20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E71273A" w14:textId="179E72BB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65FAC258" w14:textId="77777777" w:rsidR="00890574" w:rsidRPr="00C16E91" w:rsidRDefault="00890574" w:rsidP="00890574"/>
        </w:tc>
        <w:tc>
          <w:tcPr>
            <w:tcW w:w="1280" w:type="dxa"/>
          </w:tcPr>
          <w:p w14:paraId="5FFEA7D9" w14:textId="77777777" w:rsidR="00890574" w:rsidRPr="00C16E91" w:rsidRDefault="00890574" w:rsidP="00890574"/>
        </w:tc>
        <w:tc>
          <w:tcPr>
            <w:tcW w:w="1479" w:type="dxa"/>
          </w:tcPr>
          <w:p w14:paraId="477A0FAA" w14:textId="77777777" w:rsidR="00890574" w:rsidRPr="00C16E91" w:rsidRDefault="00890574" w:rsidP="00890574"/>
        </w:tc>
        <w:tc>
          <w:tcPr>
            <w:tcW w:w="1479" w:type="dxa"/>
          </w:tcPr>
          <w:p w14:paraId="0073612C" w14:textId="77777777" w:rsidR="00890574" w:rsidRDefault="00890574" w:rsidP="00890574"/>
        </w:tc>
      </w:tr>
      <w:tr w:rsidR="00890574" w14:paraId="770B56DF" w14:textId="3748BF1A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171F382D" w14:textId="1ABAA436" w:rsidR="00890574" w:rsidRPr="00890574" w:rsidRDefault="00890574" w:rsidP="00890574">
            <w:r w:rsidRPr="00034159">
              <w:t>2.75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23BADC2F" w14:textId="053A5AC0" w:rsidR="00890574" w:rsidRPr="00890574" w:rsidRDefault="00890574" w:rsidP="00890574">
            <w:r w:rsidRPr="00034159">
              <w:t>Rollo Manguera De Eyector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29DB5A3" w14:textId="64AF3051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074E21C2" w14:textId="45DFBEDB" w:rsidR="00890574" w:rsidRPr="00890574" w:rsidRDefault="00890574" w:rsidP="00890574">
            <w:r w:rsidRPr="00034159">
              <w:t>20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B71C666" w14:textId="34A425BC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36D5165D" w14:textId="77777777" w:rsidR="00890574" w:rsidRPr="00C16E91" w:rsidRDefault="00890574" w:rsidP="00890574"/>
        </w:tc>
        <w:tc>
          <w:tcPr>
            <w:tcW w:w="1280" w:type="dxa"/>
          </w:tcPr>
          <w:p w14:paraId="27C7C96D" w14:textId="77777777" w:rsidR="00890574" w:rsidRPr="00C16E91" w:rsidRDefault="00890574" w:rsidP="00890574"/>
        </w:tc>
        <w:tc>
          <w:tcPr>
            <w:tcW w:w="1479" w:type="dxa"/>
          </w:tcPr>
          <w:p w14:paraId="368713B2" w14:textId="77777777" w:rsidR="00890574" w:rsidRPr="00C16E91" w:rsidRDefault="00890574" w:rsidP="00890574"/>
        </w:tc>
        <w:tc>
          <w:tcPr>
            <w:tcW w:w="1479" w:type="dxa"/>
          </w:tcPr>
          <w:p w14:paraId="7CD80D00" w14:textId="77777777" w:rsidR="00890574" w:rsidRDefault="00890574" w:rsidP="00890574"/>
        </w:tc>
      </w:tr>
      <w:tr w:rsidR="00890574" w14:paraId="51F35405" w14:textId="1830E465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910A698" w14:textId="4C19AB4F" w:rsidR="00890574" w:rsidRPr="00890574" w:rsidRDefault="00890574" w:rsidP="00890574">
            <w:r w:rsidRPr="00034159">
              <w:t>2.76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ED3D92D" w14:textId="0FCDCE0B" w:rsidR="00890574" w:rsidRPr="00890574" w:rsidRDefault="00890574" w:rsidP="00890574">
            <w:r w:rsidRPr="00034159">
              <w:t>Rollo Manguera De Turbina De 4ml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03F89E3" w14:textId="2FDD7F40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0998A94" w14:textId="33A9AB8E" w:rsidR="00890574" w:rsidRPr="00890574" w:rsidRDefault="00890574" w:rsidP="00890574">
            <w:r w:rsidRPr="00034159">
              <w:t>20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D6623B0" w14:textId="184860CF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1273E996" w14:textId="77777777" w:rsidR="00890574" w:rsidRPr="00C16E91" w:rsidRDefault="00890574" w:rsidP="00890574"/>
        </w:tc>
        <w:tc>
          <w:tcPr>
            <w:tcW w:w="1280" w:type="dxa"/>
          </w:tcPr>
          <w:p w14:paraId="03D4E062" w14:textId="77777777" w:rsidR="00890574" w:rsidRPr="00C16E91" w:rsidRDefault="00890574" w:rsidP="00890574"/>
        </w:tc>
        <w:tc>
          <w:tcPr>
            <w:tcW w:w="1479" w:type="dxa"/>
          </w:tcPr>
          <w:p w14:paraId="18B0CE9E" w14:textId="77777777" w:rsidR="00890574" w:rsidRPr="00C16E91" w:rsidRDefault="00890574" w:rsidP="00890574"/>
        </w:tc>
        <w:tc>
          <w:tcPr>
            <w:tcW w:w="1479" w:type="dxa"/>
          </w:tcPr>
          <w:p w14:paraId="26B6B52F" w14:textId="77777777" w:rsidR="00890574" w:rsidRDefault="00890574" w:rsidP="00890574"/>
        </w:tc>
      </w:tr>
      <w:tr w:rsidR="00890574" w14:paraId="1FB888D9" w14:textId="3665B590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13C554B" w14:textId="341DD53E" w:rsidR="00890574" w:rsidRPr="00890574" w:rsidRDefault="00890574" w:rsidP="00890574">
            <w:r w:rsidRPr="00034159">
              <w:t>2.77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32A10606" w14:textId="778A70FB" w:rsidR="00890574" w:rsidRPr="00890574" w:rsidRDefault="00890574" w:rsidP="00890574">
            <w:r w:rsidRPr="00034159">
              <w:t>Rollo Manguera De Turbina De 6ml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670DDAF" w14:textId="5F677C56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12F563AF" w14:textId="0F2731D1" w:rsidR="00890574" w:rsidRPr="00890574" w:rsidRDefault="00890574" w:rsidP="00890574">
            <w:r w:rsidRPr="00034159">
              <w:t>20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AFDF3A2" w14:textId="2BB6B1ED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2B787D7F" w14:textId="77777777" w:rsidR="00890574" w:rsidRPr="00C16E91" w:rsidRDefault="00890574" w:rsidP="00890574"/>
        </w:tc>
        <w:tc>
          <w:tcPr>
            <w:tcW w:w="1280" w:type="dxa"/>
          </w:tcPr>
          <w:p w14:paraId="48733D7D" w14:textId="77777777" w:rsidR="00890574" w:rsidRPr="00C16E91" w:rsidRDefault="00890574" w:rsidP="00890574"/>
        </w:tc>
        <w:tc>
          <w:tcPr>
            <w:tcW w:w="1479" w:type="dxa"/>
          </w:tcPr>
          <w:p w14:paraId="080AC1C6" w14:textId="77777777" w:rsidR="00890574" w:rsidRPr="00C16E91" w:rsidRDefault="00890574" w:rsidP="00890574"/>
        </w:tc>
        <w:tc>
          <w:tcPr>
            <w:tcW w:w="1479" w:type="dxa"/>
          </w:tcPr>
          <w:p w14:paraId="76F3343E" w14:textId="77777777" w:rsidR="00890574" w:rsidRDefault="00890574" w:rsidP="00890574"/>
        </w:tc>
      </w:tr>
      <w:tr w:rsidR="00890574" w14:paraId="44152A1E" w14:textId="00617E37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5669DFD" w14:textId="2AAA0702" w:rsidR="00890574" w:rsidRPr="00890574" w:rsidRDefault="00890574" w:rsidP="00890574">
            <w:r w:rsidRPr="00034159">
              <w:t>2.78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CC7AC61" w14:textId="57DB9A09" w:rsidR="00890574" w:rsidRPr="00890574" w:rsidRDefault="00890574" w:rsidP="00890574">
            <w:r w:rsidRPr="00034159">
              <w:t>Jeringas Triples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232CEB4B" w14:textId="2019D107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0D4B5EDC" w14:textId="6DAEE07C" w:rsidR="00890574" w:rsidRPr="00890574" w:rsidRDefault="00890574" w:rsidP="00890574">
            <w:r w:rsidRPr="00034159">
              <w:t>25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F82E3C2" w14:textId="1AD4AAF0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7B68480A" w14:textId="77777777" w:rsidR="00890574" w:rsidRPr="00C16E91" w:rsidRDefault="00890574" w:rsidP="00890574"/>
        </w:tc>
        <w:tc>
          <w:tcPr>
            <w:tcW w:w="1280" w:type="dxa"/>
          </w:tcPr>
          <w:p w14:paraId="6AA09B2C" w14:textId="77777777" w:rsidR="00890574" w:rsidRPr="00C16E91" w:rsidRDefault="00890574" w:rsidP="00890574"/>
        </w:tc>
        <w:tc>
          <w:tcPr>
            <w:tcW w:w="1479" w:type="dxa"/>
          </w:tcPr>
          <w:p w14:paraId="2E6DC46C" w14:textId="77777777" w:rsidR="00890574" w:rsidRPr="00C16E91" w:rsidRDefault="00890574" w:rsidP="00890574"/>
        </w:tc>
        <w:tc>
          <w:tcPr>
            <w:tcW w:w="1479" w:type="dxa"/>
          </w:tcPr>
          <w:p w14:paraId="3733ACF8" w14:textId="77777777" w:rsidR="00890574" w:rsidRDefault="00890574" w:rsidP="00890574"/>
        </w:tc>
      </w:tr>
      <w:tr w:rsidR="00890574" w14:paraId="09FE9D96" w14:textId="36AA1E6E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AFD944A" w14:textId="4B199BC3" w:rsidR="00890574" w:rsidRPr="00890574" w:rsidRDefault="00890574" w:rsidP="00890574">
            <w:r w:rsidRPr="00034159">
              <w:t>2.79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D2EE174" w14:textId="30797337" w:rsidR="00890574" w:rsidRPr="00890574" w:rsidRDefault="00890574" w:rsidP="00890574">
            <w:r w:rsidRPr="00034159">
              <w:t>Regulador De Agua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A8C01AC" w14:textId="1974AE98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828F7EE" w14:textId="68E6F2C6" w:rsidR="00890574" w:rsidRPr="00890574" w:rsidRDefault="00890574" w:rsidP="00890574">
            <w:r w:rsidRPr="00034159">
              <w:t>125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6BC3423" w14:textId="6BAE8ADB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3D28F1EA" w14:textId="77777777" w:rsidR="00890574" w:rsidRPr="00C16E91" w:rsidRDefault="00890574" w:rsidP="00890574"/>
        </w:tc>
        <w:tc>
          <w:tcPr>
            <w:tcW w:w="1280" w:type="dxa"/>
          </w:tcPr>
          <w:p w14:paraId="66D5779F" w14:textId="77777777" w:rsidR="00890574" w:rsidRPr="00C16E91" w:rsidRDefault="00890574" w:rsidP="00890574"/>
        </w:tc>
        <w:tc>
          <w:tcPr>
            <w:tcW w:w="1479" w:type="dxa"/>
          </w:tcPr>
          <w:p w14:paraId="265AF1E5" w14:textId="77777777" w:rsidR="00890574" w:rsidRPr="00C16E91" w:rsidRDefault="00890574" w:rsidP="00890574"/>
        </w:tc>
        <w:tc>
          <w:tcPr>
            <w:tcW w:w="1479" w:type="dxa"/>
          </w:tcPr>
          <w:p w14:paraId="375E43AB" w14:textId="77777777" w:rsidR="00890574" w:rsidRDefault="00890574" w:rsidP="00890574"/>
        </w:tc>
      </w:tr>
      <w:tr w:rsidR="00890574" w14:paraId="1105FCC4" w14:textId="3ACC485A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7F02A3C" w14:textId="4B076372" w:rsidR="00890574" w:rsidRPr="00890574" w:rsidRDefault="00890574" w:rsidP="00890574">
            <w:r w:rsidRPr="00034159">
              <w:t>2.80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2390EFC1" w14:textId="757EEC18" w:rsidR="00890574" w:rsidRPr="00890574" w:rsidRDefault="00890574" w:rsidP="00890574">
            <w:r w:rsidRPr="00034159">
              <w:t>Regulador De Aire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A4A7C2F" w14:textId="2C5AC7C6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668ACBF9" w14:textId="7EFC8E56" w:rsidR="00890574" w:rsidRPr="00890574" w:rsidRDefault="00890574" w:rsidP="00890574">
            <w:r w:rsidRPr="00034159">
              <w:t>125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5BFF26F" w14:textId="2211F350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5FC48A80" w14:textId="77777777" w:rsidR="00890574" w:rsidRPr="00C16E91" w:rsidRDefault="00890574" w:rsidP="00890574"/>
        </w:tc>
        <w:tc>
          <w:tcPr>
            <w:tcW w:w="1280" w:type="dxa"/>
          </w:tcPr>
          <w:p w14:paraId="12024C36" w14:textId="77777777" w:rsidR="00890574" w:rsidRPr="00C16E91" w:rsidRDefault="00890574" w:rsidP="00890574"/>
        </w:tc>
        <w:tc>
          <w:tcPr>
            <w:tcW w:w="1479" w:type="dxa"/>
          </w:tcPr>
          <w:p w14:paraId="7D3262D2" w14:textId="77777777" w:rsidR="00890574" w:rsidRPr="00C16E91" w:rsidRDefault="00890574" w:rsidP="00890574"/>
        </w:tc>
        <w:tc>
          <w:tcPr>
            <w:tcW w:w="1479" w:type="dxa"/>
          </w:tcPr>
          <w:p w14:paraId="4A0073E5" w14:textId="77777777" w:rsidR="00890574" w:rsidRDefault="00890574" w:rsidP="00890574"/>
        </w:tc>
      </w:tr>
      <w:tr w:rsidR="00890574" w14:paraId="0EA91C9A" w14:textId="37CB4EF8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2396733D" w14:textId="1A5DF2B0" w:rsidR="00890574" w:rsidRPr="00890574" w:rsidRDefault="00890574" w:rsidP="00890574">
            <w:r w:rsidRPr="00034159">
              <w:t>2.81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DCFB710" w14:textId="21340FB3" w:rsidR="00890574" w:rsidRPr="00890574" w:rsidRDefault="00890574" w:rsidP="00890574">
            <w:r w:rsidRPr="00034159">
              <w:t>Regulador De Voltaje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4AEBABB" w14:textId="31AEC681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E3E4A36" w14:textId="39ED7579" w:rsidR="00890574" w:rsidRPr="00890574" w:rsidRDefault="00890574" w:rsidP="00890574">
            <w:r w:rsidRPr="00034159">
              <w:t>150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6B1CEE2" w14:textId="25B0125D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1E5AA911" w14:textId="77777777" w:rsidR="00890574" w:rsidRPr="00C16E91" w:rsidRDefault="00890574" w:rsidP="00890574"/>
        </w:tc>
        <w:tc>
          <w:tcPr>
            <w:tcW w:w="1280" w:type="dxa"/>
          </w:tcPr>
          <w:p w14:paraId="1714B97C" w14:textId="77777777" w:rsidR="00890574" w:rsidRPr="00C16E91" w:rsidRDefault="00890574" w:rsidP="00890574"/>
        </w:tc>
        <w:tc>
          <w:tcPr>
            <w:tcW w:w="1479" w:type="dxa"/>
          </w:tcPr>
          <w:p w14:paraId="111C8864" w14:textId="77777777" w:rsidR="00890574" w:rsidRPr="00C16E91" w:rsidRDefault="00890574" w:rsidP="00890574"/>
        </w:tc>
        <w:tc>
          <w:tcPr>
            <w:tcW w:w="1479" w:type="dxa"/>
          </w:tcPr>
          <w:p w14:paraId="0DA13F7D" w14:textId="77777777" w:rsidR="00890574" w:rsidRDefault="00890574" w:rsidP="00890574"/>
        </w:tc>
      </w:tr>
      <w:tr w:rsidR="00890574" w14:paraId="78B70317" w14:textId="5E22991F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8BB033C" w14:textId="15467026" w:rsidR="00890574" w:rsidRPr="00890574" w:rsidRDefault="00890574" w:rsidP="00890574">
            <w:r w:rsidRPr="00034159">
              <w:t>2.82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977CC9F" w14:textId="4A491E46" w:rsidR="00890574" w:rsidRPr="00890574" w:rsidRDefault="00890574" w:rsidP="00890574">
            <w:r w:rsidRPr="00034159">
              <w:t>Regulador De Aire + Filtro 1/4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3F1AF9A" w14:textId="190218F5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9EA777D" w14:textId="65C08317" w:rsidR="00890574" w:rsidRPr="00890574" w:rsidRDefault="00890574" w:rsidP="00890574">
            <w:r w:rsidRPr="00034159">
              <w:t>125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2F700BB" w14:textId="6EBD4C81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48E3C566" w14:textId="77777777" w:rsidR="00890574" w:rsidRPr="00C16E91" w:rsidRDefault="00890574" w:rsidP="00890574"/>
        </w:tc>
        <w:tc>
          <w:tcPr>
            <w:tcW w:w="1280" w:type="dxa"/>
          </w:tcPr>
          <w:p w14:paraId="6518AE1F" w14:textId="77777777" w:rsidR="00890574" w:rsidRPr="00C16E91" w:rsidRDefault="00890574" w:rsidP="00890574"/>
        </w:tc>
        <w:tc>
          <w:tcPr>
            <w:tcW w:w="1479" w:type="dxa"/>
          </w:tcPr>
          <w:p w14:paraId="7EDCD3D1" w14:textId="77777777" w:rsidR="00890574" w:rsidRPr="00C16E91" w:rsidRDefault="00890574" w:rsidP="00890574"/>
        </w:tc>
        <w:tc>
          <w:tcPr>
            <w:tcW w:w="1479" w:type="dxa"/>
          </w:tcPr>
          <w:p w14:paraId="70591DB0" w14:textId="77777777" w:rsidR="00890574" w:rsidRDefault="00890574" w:rsidP="00890574"/>
        </w:tc>
      </w:tr>
      <w:tr w:rsidR="00890574" w14:paraId="0BFC106E" w14:textId="74377971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1FFE8776" w14:textId="58587E6A" w:rsidR="00890574" w:rsidRPr="00890574" w:rsidRDefault="00890574" w:rsidP="00890574">
            <w:r w:rsidRPr="00034159">
              <w:lastRenderedPageBreak/>
              <w:t>2.83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29F8852" w14:textId="55F67AA1" w:rsidR="00890574" w:rsidRPr="00890574" w:rsidRDefault="00890574" w:rsidP="00890574">
            <w:r w:rsidRPr="00034159">
              <w:t>Bombillo Para Unidad Dental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D3D6C15" w14:textId="00843D88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868479B" w14:textId="2571E4EB" w:rsidR="00890574" w:rsidRPr="00890574" w:rsidRDefault="00890574" w:rsidP="00890574">
            <w:r w:rsidRPr="00034159">
              <w:t>125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38FFE51" w14:textId="6F2CDF15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561C50C0" w14:textId="77777777" w:rsidR="00890574" w:rsidRPr="00C16E91" w:rsidRDefault="00890574" w:rsidP="00890574"/>
        </w:tc>
        <w:tc>
          <w:tcPr>
            <w:tcW w:w="1280" w:type="dxa"/>
          </w:tcPr>
          <w:p w14:paraId="1752C219" w14:textId="77777777" w:rsidR="00890574" w:rsidRPr="00C16E91" w:rsidRDefault="00890574" w:rsidP="00890574"/>
        </w:tc>
        <w:tc>
          <w:tcPr>
            <w:tcW w:w="1479" w:type="dxa"/>
          </w:tcPr>
          <w:p w14:paraId="5CED0595" w14:textId="77777777" w:rsidR="00890574" w:rsidRPr="00C16E91" w:rsidRDefault="00890574" w:rsidP="00890574"/>
        </w:tc>
        <w:tc>
          <w:tcPr>
            <w:tcW w:w="1479" w:type="dxa"/>
          </w:tcPr>
          <w:p w14:paraId="0F3AC9CF" w14:textId="77777777" w:rsidR="00890574" w:rsidRDefault="00890574" w:rsidP="00890574"/>
        </w:tc>
      </w:tr>
      <w:tr w:rsidR="00890574" w14:paraId="348E7EBE" w14:textId="48027D3F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600F03A2" w14:textId="617A0A9A" w:rsidR="00890574" w:rsidRPr="00890574" w:rsidRDefault="00890574" w:rsidP="00890574">
            <w:r w:rsidRPr="00034159">
              <w:t>2.84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3B0B361E" w14:textId="21F5A12B" w:rsidR="00890574" w:rsidRPr="00890574" w:rsidRDefault="00890574" w:rsidP="00890574">
            <w:r w:rsidRPr="00034159">
              <w:t>Bombillo Bippin 12v-50w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827F5B0" w14:textId="6C394BAB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0094424" w14:textId="1D67E3DD" w:rsidR="00890574" w:rsidRPr="00890574" w:rsidRDefault="00890574" w:rsidP="00890574">
            <w:r w:rsidRPr="00034159">
              <w:t>125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E8805CD" w14:textId="277709F6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33535287" w14:textId="77777777" w:rsidR="00890574" w:rsidRPr="00C16E91" w:rsidRDefault="00890574" w:rsidP="00890574"/>
        </w:tc>
        <w:tc>
          <w:tcPr>
            <w:tcW w:w="1280" w:type="dxa"/>
          </w:tcPr>
          <w:p w14:paraId="1E91E2B5" w14:textId="77777777" w:rsidR="00890574" w:rsidRPr="00C16E91" w:rsidRDefault="00890574" w:rsidP="00890574"/>
        </w:tc>
        <w:tc>
          <w:tcPr>
            <w:tcW w:w="1479" w:type="dxa"/>
          </w:tcPr>
          <w:p w14:paraId="5DB2EF2D" w14:textId="77777777" w:rsidR="00890574" w:rsidRPr="00C16E91" w:rsidRDefault="00890574" w:rsidP="00890574"/>
        </w:tc>
        <w:tc>
          <w:tcPr>
            <w:tcW w:w="1479" w:type="dxa"/>
          </w:tcPr>
          <w:p w14:paraId="228BB514" w14:textId="77777777" w:rsidR="00890574" w:rsidRDefault="00890574" w:rsidP="00890574"/>
        </w:tc>
      </w:tr>
      <w:tr w:rsidR="00890574" w14:paraId="020456ED" w14:textId="13EE6DF3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9A1205B" w14:textId="4421C191" w:rsidR="00890574" w:rsidRPr="00890574" w:rsidRDefault="00890574" w:rsidP="00890574">
            <w:r w:rsidRPr="00034159">
              <w:t>2.85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5631B07" w14:textId="5E0BBE67" w:rsidR="00890574" w:rsidRPr="00890574" w:rsidRDefault="00890574" w:rsidP="00890574">
            <w:r w:rsidRPr="00034159">
              <w:t>Bombillo H3 12v-50w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6109876" w14:textId="6D18C0FA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15B5B432" w14:textId="359D5C9E" w:rsidR="00890574" w:rsidRPr="00890574" w:rsidRDefault="00890574" w:rsidP="00890574">
            <w:r w:rsidRPr="00034159">
              <w:t>125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6CEA705" w14:textId="1CC5FA69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70EA683E" w14:textId="77777777" w:rsidR="00890574" w:rsidRPr="00C16E91" w:rsidRDefault="00890574" w:rsidP="00890574"/>
        </w:tc>
        <w:tc>
          <w:tcPr>
            <w:tcW w:w="1280" w:type="dxa"/>
          </w:tcPr>
          <w:p w14:paraId="6BAE156C" w14:textId="77777777" w:rsidR="00890574" w:rsidRPr="00C16E91" w:rsidRDefault="00890574" w:rsidP="00890574"/>
        </w:tc>
        <w:tc>
          <w:tcPr>
            <w:tcW w:w="1479" w:type="dxa"/>
          </w:tcPr>
          <w:p w14:paraId="1078B6AA" w14:textId="77777777" w:rsidR="00890574" w:rsidRPr="00C16E91" w:rsidRDefault="00890574" w:rsidP="00890574"/>
        </w:tc>
        <w:tc>
          <w:tcPr>
            <w:tcW w:w="1479" w:type="dxa"/>
          </w:tcPr>
          <w:p w14:paraId="3CFCB1E2" w14:textId="77777777" w:rsidR="00890574" w:rsidRDefault="00890574" w:rsidP="00890574"/>
        </w:tc>
      </w:tr>
      <w:tr w:rsidR="00890574" w14:paraId="2F49BA8E" w14:textId="6A4AA483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B877A4A" w14:textId="0628B60F" w:rsidR="00890574" w:rsidRPr="00890574" w:rsidRDefault="00890574" w:rsidP="00890574">
            <w:r w:rsidRPr="00034159">
              <w:t>2.86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76B71EF" w14:textId="62DD0AEE" w:rsidR="00890574" w:rsidRPr="00890574" w:rsidRDefault="00890574" w:rsidP="00890574">
            <w:r w:rsidRPr="00034159">
              <w:t>Teflón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FFE8A69" w14:textId="69B024BD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310948B" w14:textId="70F6F03D" w:rsidR="00890574" w:rsidRPr="00890574" w:rsidRDefault="00890574" w:rsidP="00890574">
            <w:r w:rsidRPr="00034159">
              <w:t>125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E1F6D64" w14:textId="72245207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36B46773" w14:textId="77777777" w:rsidR="00890574" w:rsidRPr="00C16E91" w:rsidRDefault="00890574" w:rsidP="00890574"/>
        </w:tc>
        <w:tc>
          <w:tcPr>
            <w:tcW w:w="1280" w:type="dxa"/>
          </w:tcPr>
          <w:p w14:paraId="41F1839D" w14:textId="77777777" w:rsidR="00890574" w:rsidRPr="00C16E91" w:rsidRDefault="00890574" w:rsidP="00890574"/>
        </w:tc>
        <w:tc>
          <w:tcPr>
            <w:tcW w:w="1479" w:type="dxa"/>
          </w:tcPr>
          <w:p w14:paraId="6952F9E5" w14:textId="77777777" w:rsidR="00890574" w:rsidRPr="00C16E91" w:rsidRDefault="00890574" w:rsidP="00890574"/>
        </w:tc>
        <w:tc>
          <w:tcPr>
            <w:tcW w:w="1479" w:type="dxa"/>
          </w:tcPr>
          <w:p w14:paraId="4C963830" w14:textId="77777777" w:rsidR="00890574" w:rsidRDefault="00890574" w:rsidP="00890574"/>
        </w:tc>
      </w:tr>
      <w:tr w:rsidR="00890574" w14:paraId="405EF8E1" w14:textId="3FBDE4C3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3A86B6CC" w14:textId="0135A803" w:rsidR="00890574" w:rsidRPr="00890574" w:rsidRDefault="00890574" w:rsidP="00890574">
            <w:r w:rsidRPr="00034159">
              <w:t>2.87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D1F8873" w14:textId="027B2DAC" w:rsidR="00890574" w:rsidRPr="00890574" w:rsidRDefault="00890574" w:rsidP="00890574">
            <w:r w:rsidRPr="00034159">
              <w:t>Tape 3m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DC2838A" w14:textId="257E527C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4A3CFDDA" w14:textId="4C6B4201" w:rsidR="00890574" w:rsidRPr="00890574" w:rsidRDefault="00890574" w:rsidP="00890574">
            <w:r w:rsidRPr="00034159">
              <w:t>125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0E3814B" w14:textId="766BC61C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52E3DFB4" w14:textId="77777777" w:rsidR="00890574" w:rsidRPr="00C16E91" w:rsidRDefault="00890574" w:rsidP="00890574"/>
        </w:tc>
        <w:tc>
          <w:tcPr>
            <w:tcW w:w="1280" w:type="dxa"/>
          </w:tcPr>
          <w:p w14:paraId="0B09E4D8" w14:textId="77777777" w:rsidR="00890574" w:rsidRPr="00C16E91" w:rsidRDefault="00890574" w:rsidP="00890574"/>
        </w:tc>
        <w:tc>
          <w:tcPr>
            <w:tcW w:w="1479" w:type="dxa"/>
          </w:tcPr>
          <w:p w14:paraId="159CEDE4" w14:textId="77777777" w:rsidR="00890574" w:rsidRPr="00C16E91" w:rsidRDefault="00890574" w:rsidP="00890574"/>
        </w:tc>
        <w:tc>
          <w:tcPr>
            <w:tcW w:w="1479" w:type="dxa"/>
          </w:tcPr>
          <w:p w14:paraId="72FDE70D" w14:textId="77777777" w:rsidR="00890574" w:rsidRDefault="00890574" w:rsidP="00890574"/>
        </w:tc>
      </w:tr>
      <w:tr w:rsidR="00890574" w14:paraId="69352BBE" w14:textId="3BAF3305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167E9A4B" w14:textId="269ECF2F" w:rsidR="00890574" w:rsidRPr="00890574" w:rsidRDefault="00890574" w:rsidP="00890574">
            <w:r w:rsidRPr="00034159">
              <w:t>2.88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1F1FED3" w14:textId="357F0781" w:rsidR="00890574" w:rsidRPr="00890574" w:rsidRDefault="00890574" w:rsidP="00890574">
            <w:r w:rsidRPr="00034159">
              <w:t>Tie Wrap De 3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BC99463" w14:textId="7A2F2121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4F4E4220" w14:textId="49D0054B" w:rsidR="00890574" w:rsidRPr="00890574" w:rsidRDefault="00890574" w:rsidP="00890574">
            <w:r w:rsidRPr="00034159">
              <w:t>6.00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084BAD41" w14:textId="1F9C0BD9" w:rsidR="00890574" w:rsidRPr="00890574" w:rsidRDefault="00890574" w:rsidP="00890574">
            <w:r w:rsidRPr="00034159">
              <w:t>CAJ</w:t>
            </w:r>
          </w:p>
        </w:tc>
        <w:tc>
          <w:tcPr>
            <w:tcW w:w="1345" w:type="dxa"/>
          </w:tcPr>
          <w:p w14:paraId="5A42521B" w14:textId="77777777" w:rsidR="00890574" w:rsidRPr="00C16E91" w:rsidRDefault="00890574" w:rsidP="00890574"/>
        </w:tc>
        <w:tc>
          <w:tcPr>
            <w:tcW w:w="1280" w:type="dxa"/>
          </w:tcPr>
          <w:p w14:paraId="3D54B831" w14:textId="77777777" w:rsidR="00890574" w:rsidRPr="00C16E91" w:rsidRDefault="00890574" w:rsidP="00890574"/>
        </w:tc>
        <w:tc>
          <w:tcPr>
            <w:tcW w:w="1479" w:type="dxa"/>
          </w:tcPr>
          <w:p w14:paraId="762AF63B" w14:textId="77777777" w:rsidR="00890574" w:rsidRPr="00C16E91" w:rsidRDefault="00890574" w:rsidP="00890574"/>
        </w:tc>
        <w:tc>
          <w:tcPr>
            <w:tcW w:w="1479" w:type="dxa"/>
          </w:tcPr>
          <w:p w14:paraId="4B451DE2" w14:textId="77777777" w:rsidR="00890574" w:rsidRDefault="00890574" w:rsidP="00890574"/>
        </w:tc>
      </w:tr>
      <w:tr w:rsidR="00890574" w14:paraId="133AC450" w14:textId="2D61EAD4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37DC1109" w14:textId="07ECE6C5" w:rsidR="00890574" w:rsidRPr="00890574" w:rsidRDefault="00890574" w:rsidP="00890574">
            <w:r w:rsidRPr="00034159">
              <w:t>2.89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0864729" w14:textId="265DBCEE" w:rsidR="00890574" w:rsidRPr="00890574" w:rsidRDefault="00890574" w:rsidP="00890574">
            <w:r w:rsidRPr="00034159">
              <w:t>Pedal Neumático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A64AEEA" w14:textId="7D16F721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396F144" w14:textId="4C67DB6C" w:rsidR="00890574" w:rsidRPr="00890574" w:rsidRDefault="00890574" w:rsidP="00890574">
            <w:r w:rsidRPr="00034159">
              <w:t>112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0B2A8A0" w14:textId="407F380F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40FBE3AF" w14:textId="77777777" w:rsidR="00890574" w:rsidRPr="00C16E91" w:rsidRDefault="00890574" w:rsidP="00890574"/>
        </w:tc>
        <w:tc>
          <w:tcPr>
            <w:tcW w:w="1280" w:type="dxa"/>
          </w:tcPr>
          <w:p w14:paraId="1A5A7716" w14:textId="77777777" w:rsidR="00890574" w:rsidRPr="00C16E91" w:rsidRDefault="00890574" w:rsidP="00890574"/>
        </w:tc>
        <w:tc>
          <w:tcPr>
            <w:tcW w:w="1479" w:type="dxa"/>
          </w:tcPr>
          <w:p w14:paraId="1B97378C" w14:textId="77777777" w:rsidR="00890574" w:rsidRPr="00C16E91" w:rsidRDefault="00890574" w:rsidP="00890574"/>
        </w:tc>
        <w:tc>
          <w:tcPr>
            <w:tcW w:w="1479" w:type="dxa"/>
          </w:tcPr>
          <w:p w14:paraId="207A8762" w14:textId="77777777" w:rsidR="00890574" w:rsidRDefault="00890574" w:rsidP="00890574"/>
        </w:tc>
      </w:tr>
      <w:tr w:rsidR="00890574" w14:paraId="2EDE08B5" w14:textId="33BEE500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089EB5B" w14:textId="2E556B98" w:rsidR="00890574" w:rsidRPr="00890574" w:rsidRDefault="00890574" w:rsidP="00890574">
            <w:r w:rsidRPr="00034159">
              <w:t>2.90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5616E809" w14:textId="1E0D689C" w:rsidR="00890574" w:rsidRPr="00890574" w:rsidRDefault="00890574" w:rsidP="00890574">
            <w:r w:rsidRPr="00034159">
              <w:t xml:space="preserve">Conector </w:t>
            </w:r>
            <w:r w:rsidRPr="00890574">
              <w:t>Reductor 1/4 A 1/B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7D08347" w14:textId="7513AED6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254904C0" w14:textId="47599B85" w:rsidR="00890574" w:rsidRPr="00890574" w:rsidRDefault="00890574" w:rsidP="00890574">
            <w:r w:rsidRPr="00034159">
              <w:t>112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D47F7F0" w14:textId="6B966213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4CFFA940" w14:textId="77777777" w:rsidR="00890574" w:rsidRPr="00C16E91" w:rsidRDefault="00890574" w:rsidP="00890574"/>
        </w:tc>
        <w:tc>
          <w:tcPr>
            <w:tcW w:w="1280" w:type="dxa"/>
          </w:tcPr>
          <w:p w14:paraId="070CC7DB" w14:textId="77777777" w:rsidR="00890574" w:rsidRPr="00C16E91" w:rsidRDefault="00890574" w:rsidP="00890574"/>
        </w:tc>
        <w:tc>
          <w:tcPr>
            <w:tcW w:w="1479" w:type="dxa"/>
          </w:tcPr>
          <w:p w14:paraId="105BDA9A" w14:textId="77777777" w:rsidR="00890574" w:rsidRPr="00C16E91" w:rsidRDefault="00890574" w:rsidP="00890574"/>
        </w:tc>
        <w:tc>
          <w:tcPr>
            <w:tcW w:w="1479" w:type="dxa"/>
          </w:tcPr>
          <w:p w14:paraId="3D63F2F0" w14:textId="77777777" w:rsidR="00890574" w:rsidRDefault="00890574" w:rsidP="00890574"/>
        </w:tc>
      </w:tr>
      <w:tr w:rsidR="00890574" w14:paraId="4E51570A" w14:textId="450CD790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1700DB87" w14:textId="308B646E" w:rsidR="00890574" w:rsidRPr="00890574" w:rsidRDefault="00890574" w:rsidP="00890574">
            <w:r w:rsidRPr="00034159">
              <w:t>2.91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6F2805E" w14:textId="6E989172" w:rsidR="00890574" w:rsidRPr="00890574" w:rsidRDefault="00890574" w:rsidP="00890574">
            <w:pPr>
              <w:rPr>
                <w:lang w:val="en-US"/>
              </w:rPr>
            </w:pPr>
            <w:r w:rsidRPr="00890574">
              <w:rPr>
                <w:lang w:val="en-US"/>
              </w:rPr>
              <w:t xml:space="preserve">Fitin 1/4 Union Y In 1/B Union 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0336412" w14:textId="0F273FB5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E930324" w14:textId="53B01CA0" w:rsidR="00890574" w:rsidRPr="00890574" w:rsidRDefault="00890574" w:rsidP="00890574">
            <w:r w:rsidRPr="00034159">
              <w:t>112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8EC7EFA" w14:textId="033D6FD0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53D0233F" w14:textId="77777777" w:rsidR="00890574" w:rsidRPr="00C16E91" w:rsidRDefault="00890574" w:rsidP="00890574"/>
        </w:tc>
        <w:tc>
          <w:tcPr>
            <w:tcW w:w="1280" w:type="dxa"/>
          </w:tcPr>
          <w:p w14:paraId="72E50D56" w14:textId="77777777" w:rsidR="00890574" w:rsidRPr="00C16E91" w:rsidRDefault="00890574" w:rsidP="00890574"/>
        </w:tc>
        <w:tc>
          <w:tcPr>
            <w:tcW w:w="1479" w:type="dxa"/>
          </w:tcPr>
          <w:p w14:paraId="583D9A32" w14:textId="77777777" w:rsidR="00890574" w:rsidRPr="00C16E91" w:rsidRDefault="00890574" w:rsidP="00890574"/>
        </w:tc>
        <w:tc>
          <w:tcPr>
            <w:tcW w:w="1479" w:type="dxa"/>
          </w:tcPr>
          <w:p w14:paraId="18B6791F" w14:textId="77777777" w:rsidR="00890574" w:rsidRDefault="00890574" w:rsidP="00890574"/>
        </w:tc>
      </w:tr>
      <w:tr w:rsidR="00890574" w14:paraId="76F009E2" w14:textId="68A482E4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21850389" w14:textId="23E8C2A7" w:rsidR="00890574" w:rsidRPr="00890574" w:rsidRDefault="00890574" w:rsidP="00890574">
            <w:r w:rsidRPr="00034159">
              <w:t>2.92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6E55DA3" w14:textId="338048E6" w:rsidR="00890574" w:rsidRPr="00890574" w:rsidRDefault="00890574" w:rsidP="00890574">
            <w:r w:rsidRPr="00034159">
              <w:t>Adaptador De Turbina Y Micromotor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2845F8E7" w14:textId="6FC3AEE2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1F6A82B9" w14:textId="264701C4" w:rsidR="00890574" w:rsidRPr="00890574" w:rsidRDefault="00890574" w:rsidP="00890574">
            <w:r w:rsidRPr="00034159">
              <w:t>112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425ADA6" w14:textId="66F72A3E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4483AD38" w14:textId="77777777" w:rsidR="00890574" w:rsidRPr="00C16E91" w:rsidRDefault="00890574" w:rsidP="00890574"/>
        </w:tc>
        <w:tc>
          <w:tcPr>
            <w:tcW w:w="1280" w:type="dxa"/>
          </w:tcPr>
          <w:p w14:paraId="0A99171D" w14:textId="77777777" w:rsidR="00890574" w:rsidRPr="00C16E91" w:rsidRDefault="00890574" w:rsidP="00890574"/>
        </w:tc>
        <w:tc>
          <w:tcPr>
            <w:tcW w:w="1479" w:type="dxa"/>
          </w:tcPr>
          <w:p w14:paraId="2E1857E0" w14:textId="77777777" w:rsidR="00890574" w:rsidRPr="00C16E91" w:rsidRDefault="00890574" w:rsidP="00890574"/>
        </w:tc>
        <w:tc>
          <w:tcPr>
            <w:tcW w:w="1479" w:type="dxa"/>
          </w:tcPr>
          <w:p w14:paraId="0A3E55F9" w14:textId="77777777" w:rsidR="00890574" w:rsidRDefault="00890574" w:rsidP="00890574"/>
        </w:tc>
      </w:tr>
      <w:tr w:rsidR="00890574" w14:paraId="0F9B922A" w14:textId="6517A421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71B81750" w14:textId="487CF07D" w:rsidR="00890574" w:rsidRPr="00890574" w:rsidRDefault="00890574" w:rsidP="00890574">
            <w:r w:rsidRPr="00034159">
              <w:t>2.93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3E634DC6" w14:textId="7C22CD1D" w:rsidR="00890574" w:rsidRPr="00890574" w:rsidRDefault="00890574" w:rsidP="00890574">
            <w:r w:rsidRPr="00034159">
              <w:t>Silicon Transparente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2AB8C8F" w14:textId="411913C8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0A3C0572" w14:textId="0D1B754D" w:rsidR="00890574" w:rsidRPr="00890574" w:rsidRDefault="00890574" w:rsidP="00890574">
            <w:r w:rsidRPr="00034159">
              <w:t>56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BA9A26F" w14:textId="331C88C2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75C959BF" w14:textId="77777777" w:rsidR="00890574" w:rsidRPr="00C16E91" w:rsidRDefault="00890574" w:rsidP="00890574"/>
        </w:tc>
        <w:tc>
          <w:tcPr>
            <w:tcW w:w="1280" w:type="dxa"/>
          </w:tcPr>
          <w:p w14:paraId="4884F8B6" w14:textId="77777777" w:rsidR="00890574" w:rsidRPr="00C16E91" w:rsidRDefault="00890574" w:rsidP="00890574"/>
        </w:tc>
        <w:tc>
          <w:tcPr>
            <w:tcW w:w="1479" w:type="dxa"/>
          </w:tcPr>
          <w:p w14:paraId="30462F91" w14:textId="77777777" w:rsidR="00890574" w:rsidRPr="00C16E91" w:rsidRDefault="00890574" w:rsidP="00890574"/>
        </w:tc>
        <w:tc>
          <w:tcPr>
            <w:tcW w:w="1479" w:type="dxa"/>
          </w:tcPr>
          <w:p w14:paraId="57007C00" w14:textId="77777777" w:rsidR="00890574" w:rsidRDefault="00890574" w:rsidP="00890574"/>
        </w:tc>
      </w:tr>
      <w:tr w:rsidR="00890574" w14:paraId="068EDCCA" w14:textId="0676D538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E43097B" w14:textId="5B04DB03" w:rsidR="00890574" w:rsidRPr="00890574" w:rsidRDefault="00890574" w:rsidP="00890574">
            <w:r w:rsidRPr="00034159">
              <w:t>2.94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4CCFA4AD" w14:textId="6452D795" w:rsidR="00890574" w:rsidRPr="00890574" w:rsidRDefault="00890574" w:rsidP="00890574">
            <w:r w:rsidRPr="00034159">
              <w:t>Cuello De Botella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4ED5764" w14:textId="7A18A6E9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03E694D" w14:textId="716FCE2E" w:rsidR="00890574" w:rsidRPr="00890574" w:rsidRDefault="00890574" w:rsidP="00890574">
            <w:r w:rsidRPr="00034159">
              <w:t>56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55A7DDF" w14:textId="68B74B19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5B9BB81D" w14:textId="77777777" w:rsidR="00890574" w:rsidRPr="00C16E91" w:rsidRDefault="00890574" w:rsidP="00890574"/>
        </w:tc>
        <w:tc>
          <w:tcPr>
            <w:tcW w:w="1280" w:type="dxa"/>
          </w:tcPr>
          <w:p w14:paraId="7FF32425" w14:textId="77777777" w:rsidR="00890574" w:rsidRPr="00C16E91" w:rsidRDefault="00890574" w:rsidP="00890574"/>
        </w:tc>
        <w:tc>
          <w:tcPr>
            <w:tcW w:w="1479" w:type="dxa"/>
          </w:tcPr>
          <w:p w14:paraId="2DBEAA0F" w14:textId="77777777" w:rsidR="00890574" w:rsidRPr="00C16E91" w:rsidRDefault="00890574" w:rsidP="00890574"/>
        </w:tc>
        <w:tc>
          <w:tcPr>
            <w:tcW w:w="1479" w:type="dxa"/>
          </w:tcPr>
          <w:p w14:paraId="17DE86FC" w14:textId="77777777" w:rsidR="00890574" w:rsidRDefault="00890574" w:rsidP="00890574"/>
        </w:tc>
      </w:tr>
      <w:tr w:rsidR="00890574" w14:paraId="6585F1B8" w14:textId="7B5EA117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31B8F4F8" w14:textId="357D4B7D" w:rsidR="00890574" w:rsidRPr="00890574" w:rsidRDefault="00890574" w:rsidP="00890574">
            <w:r w:rsidRPr="00034159">
              <w:t>2.95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F9AA1CA" w14:textId="22C5D29A" w:rsidR="00890574" w:rsidRPr="00890574" w:rsidRDefault="00890574" w:rsidP="00890574">
            <w:r w:rsidRPr="00034159">
              <w:t xml:space="preserve">Mezcladores De Válvula 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A3D981B" w14:textId="1EC82EE2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7800EF7D" w14:textId="6945B84A" w:rsidR="00890574" w:rsidRPr="00890574" w:rsidRDefault="00890574" w:rsidP="00890574">
            <w:r w:rsidRPr="00034159">
              <w:t>50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6F08AA4" w14:textId="5AC8E901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650395B6" w14:textId="77777777" w:rsidR="00890574" w:rsidRPr="00C16E91" w:rsidRDefault="00890574" w:rsidP="00890574"/>
        </w:tc>
        <w:tc>
          <w:tcPr>
            <w:tcW w:w="1280" w:type="dxa"/>
          </w:tcPr>
          <w:p w14:paraId="559342AE" w14:textId="77777777" w:rsidR="00890574" w:rsidRPr="00C16E91" w:rsidRDefault="00890574" w:rsidP="00890574"/>
        </w:tc>
        <w:tc>
          <w:tcPr>
            <w:tcW w:w="1479" w:type="dxa"/>
          </w:tcPr>
          <w:p w14:paraId="0D71E5B4" w14:textId="77777777" w:rsidR="00890574" w:rsidRPr="00C16E91" w:rsidRDefault="00890574" w:rsidP="00890574"/>
        </w:tc>
        <w:tc>
          <w:tcPr>
            <w:tcW w:w="1479" w:type="dxa"/>
          </w:tcPr>
          <w:p w14:paraId="7856DE05" w14:textId="77777777" w:rsidR="00890574" w:rsidRDefault="00890574" w:rsidP="00890574"/>
        </w:tc>
      </w:tr>
      <w:tr w:rsidR="00890574" w14:paraId="37CB03EE" w14:textId="3B4A4CAF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5E971D0C" w14:textId="3A0D7C64" w:rsidR="00890574" w:rsidRPr="00890574" w:rsidRDefault="00890574" w:rsidP="00890574">
            <w:r w:rsidRPr="00034159">
              <w:t>2.96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66424334" w14:textId="3269D4D5" w:rsidR="00890574" w:rsidRPr="00890574" w:rsidRDefault="00890574" w:rsidP="00890574">
            <w:r w:rsidRPr="00034159">
              <w:t>Válvula C On / Off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71906AC" w14:textId="00BB5FDC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3621B3BA" w14:textId="32BBD935" w:rsidR="00890574" w:rsidRPr="00890574" w:rsidRDefault="00890574" w:rsidP="00890574">
            <w:r w:rsidRPr="00034159">
              <w:t>50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5F8A5BC" w14:textId="689FACEB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6EFAFBDB" w14:textId="77777777" w:rsidR="00890574" w:rsidRPr="00C16E91" w:rsidRDefault="00890574" w:rsidP="00890574"/>
        </w:tc>
        <w:tc>
          <w:tcPr>
            <w:tcW w:w="1280" w:type="dxa"/>
          </w:tcPr>
          <w:p w14:paraId="2D9CE33E" w14:textId="77777777" w:rsidR="00890574" w:rsidRPr="00C16E91" w:rsidRDefault="00890574" w:rsidP="00890574"/>
        </w:tc>
        <w:tc>
          <w:tcPr>
            <w:tcW w:w="1479" w:type="dxa"/>
          </w:tcPr>
          <w:p w14:paraId="76C67D8A" w14:textId="77777777" w:rsidR="00890574" w:rsidRPr="00C16E91" w:rsidRDefault="00890574" w:rsidP="00890574"/>
        </w:tc>
        <w:tc>
          <w:tcPr>
            <w:tcW w:w="1479" w:type="dxa"/>
          </w:tcPr>
          <w:p w14:paraId="2C6C9BB5" w14:textId="77777777" w:rsidR="00890574" w:rsidRDefault="00890574" w:rsidP="00890574"/>
        </w:tc>
      </w:tr>
      <w:tr w:rsidR="00890574" w14:paraId="34983DD1" w14:textId="1C6ABFDC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0262916A" w14:textId="2D517A59" w:rsidR="00890574" w:rsidRPr="00890574" w:rsidRDefault="00890574" w:rsidP="00890574">
            <w:r w:rsidRPr="00034159">
              <w:t>2.97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1A713BB8" w14:textId="29CF8146" w:rsidR="00890574" w:rsidRPr="00890574" w:rsidRDefault="00890574" w:rsidP="00890574">
            <w:r w:rsidRPr="00034159">
              <w:t>Válvula Cambia Viar 1/4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50CBBC5" w14:textId="2F59208A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48C2857" w14:textId="6B88966D" w:rsidR="00890574" w:rsidRPr="00890574" w:rsidRDefault="00890574" w:rsidP="00890574">
            <w:r w:rsidRPr="00034159">
              <w:t>50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FF47F27" w14:textId="50B9A03E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01BEC414" w14:textId="77777777" w:rsidR="00890574" w:rsidRPr="00C16E91" w:rsidRDefault="00890574" w:rsidP="00890574"/>
        </w:tc>
        <w:tc>
          <w:tcPr>
            <w:tcW w:w="1280" w:type="dxa"/>
          </w:tcPr>
          <w:p w14:paraId="0E74DCA1" w14:textId="77777777" w:rsidR="00890574" w:rsidRPr="00C16E91" w:rsidRDefault="00890574" w:rsidP="00890574"/>
        </w:tc>
        <w:tc>
          <w:tcPr>
            <w:tcW w:w="1479" w:type="dxa"/>
          </w:tcPr>
          <w:p w14:paraId="3440CA28" w14:textId="77777777" w:rsidR="00890574" w:rsidRPr="00C16E91" w:rsidRDefault="00890574" w:rsidP="00890574"/>
        </w:tc>
        <w:tc>
          <w:tcPr>
            <w:tcW w:w="1479" w:type="dxa"/>
          </w:tcPr>
          <w:p w14:paraId="464F1358" w14:textId="77777777" w:rsidR="00890574" w:rsidRDefault="00890574" w:rsidP="00890574"/>
        </w:tc>
      </w:tr>
      <w:tr w:rsidR="00890574" w14:paraId="4A597047" w14:textId="11C975BF" w:rsidTr="00034159">
        <w:trPr>
          <w:trHeight w:val="455"/>
        </w:trPr>
        <w:tc>
          <w:tcPr>
            <w:tcW w:w="820" w:type="dxa"/>
            <w:shd w:val="clear" w:color="auto" w:fill="auto"/>
            <w:vAlign w:val="center"/>
          </w:tcPr>
          <w:p w14:paraId="2DBEA307" w14:textId="779D6406" w:rsidR="00890574" w:rsidRPr="00890574" w:rsidRDefault="00890574" w:rsidP="00890574">
            <w:r w:rsidRPr="00034159">
              <w:t>2.98</w:t>
            </w:r>
          </w:p>
        </w:tc>
        <w:tc>
          <w:tcPr>
            <w:tcW w:w="6038" w:type="dxa"/>
            <w:shd w:val="clear" w:color="000000" w:fill="FFFFFF"/>
            <w:vAlign w:val="center"/>
          </w:tcPr>
          <w:p w14:paraId="05810363" w14:textId="6C133030" w:rsidR="00890574" w:rsidRPr="00890574" w:rsidRDefault="00890574" w:rsidP="00890574">
            <w:r w:rsidRPr="00034159">
              <w:t>Reguladores De Aire Con Trampa De Agua 1/4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16B9726" w14:textId="094208A8" w:rsidR="00890574" w:rsidRPr="00034159" w:rsidRDefault="00890574" w:rsidP="00890574"/>
        </w:tc>
        <w:tc>
          <w:tcPr>
            <w:tcW w:w="1177" w:type="dxa"/>
            <w:shd w:val="clear" w:color="auto" w:fill="auto"/>
            <w:vAlign w:val="center"/>
          </w:tcPr>
          <w:p w14:paraId="579270C2" w14:textId="71FFBB12" w:rsidR="00890574" w:rsidRPr="00890574" w:rsidRDefault="00890574" w:rsidP="00890574">
            <w:r w:rsidRPr="00034159">
              <w:t>50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7FCA828" w14:textId="7C454170" w:rsidR="00890574" w:rsidRPr="00890574" w:rsidRDefault="00890574" w:rsidP="00890574">
            <w:r w:rsidRPr="00034159">
              <w:t>UD</w:t>
            </w:r>
          </w:p>
        </w:tc>
        <w:tc>
          <w:tcPr>
            <w:tcW w:w="1345" w:type="dxa"/>
          </w:tcPr>
          <w:p w14:paraId="22CBCCAB" w14:textId="77777777" w:rsidR="00890574" w:rsidRPr="00C16E91" w:rsidRDefault="00890574" w:rsidP="00890574"/>
        </w:tc>
        <w:tc>
          <w:tcPr>
            <w:tcW w:w="1280" w:type="dxa"/>
          </w:tcPr>
          <w:p w14:paraId="7F777031" w14:textId="77777777" w:rsidR="00890574" w:rsidRPr="00C16E91" w:rsidRDefault="00890574" w:rsidP="00890574"/>
        </w:tc>
        <w:tc>
          <w:tcPr>
            <w:tcW w:w="1479" w:type="dxa"/>
          </w:tcPr>
          <w:p w14:paraId="24181139" w14:textId="77777777" w:rsidR="00890574" w:rsidRPr="00C16E91" w:rsidRDefault="00890574" w:rsidP="00890574"/>
        </w:tc>
        <w:tc>
          <w:tcPr>
            <w:tcW w:w="1479" w:type="dxa"/>
          </w:tcPr>
          <w:p w14:paraId="78B6E0F9" w14:textId="77777777" w:rsidR="00890574" w:rsidRDefault="00890574" w:rsidP="00890574"/>
        </w:tc>
      </w:tr>
      <w:tr w:rsidR="00890574" w14:paraId="58276D47" w14:textId="77777777" w:rsidTr="00034159">
        <w:trPr>
          <w:gridAfter w:val="1"/>
          <w:wAfter w:w="1479" w:type="dxa"/>
          <w:trHeight w:val="455"/>
        </w:trPr>
        <w:tc>
          <w:tcPr>
            <w:tcW w:w="13229" w:type="dxa"/>
            <w:gridSpan w:val="7"/>
          </w:tcPr>
          <w:p w14:paraId="268052C3" w14:textId="2C98B7A3" w:rsidR="00890574" w:rsidRPr="00890574" w:rsidRDefault="00890574" w:rsidP="00890574">
            <w:pPr>
              <w:rPr>
                <w:rStyle w:val="Style6"/>
              </w:rPr>
            </w:pPr>
            <w:r>
              <w:rPr>
                <w:rStyle w:val="Style6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890574">
              <w:rPr>
                <w:rStyle w:val="Style6"/>
              </w:rPr>
              <w:t xml:space="preserve">                                                                                                            TOTAL, </w:t>
            </w:r>
            <w:r w:rsidRPr="00890574">
              <w:rPr>
                <w:rStyle w:val="Style6"/>
              </w:rPr>
              <w:t>LOTE 2, INSUMOS ODONTOLÓGICOS</w:t>
            </w:r>
          </w:p>
        </w:tc>
        <w:tc>
          <w:tcPr>
            <w:tcW w:w="1479" w:type="dxa"/>
          </w:tcPr>
          <w:p w14:paraId="23F3B9B0" w14:textId="77777777" w:rsidR="00890574" w:rsidRPr="00C16E91" w:rsidRDefault="00890574" w:rsidP="00890574"/>
        </w:tc>
      </w:tr>
      <w:tr w:rsidR="00890574" w14:paraId="4E107567" w14:textId="77777777" w:rsidTr="00034159">
        <w:trPr>
          <w:gridAfter w:val="1"/>
          <w:wAfter w:w="1479" w:type="dxa"/>
          <w:trHeight w:val="455"/>
        </w:trPr>
        <w:tc>
          <w:tcPr>
            <w:tcW w:w="14708" w:type="dxa"/>
            <w:gridSpan w:val="8"/>
          </w:tcPr>
          <w:p w14:paraId="4E107564" w14:textId="77777777" w:rsidR="00890574" w:rsidRPr="00C36032" w:rsidRDefault="00890574" w:rsidP="00890574"/>
          <w:p w14:paraId="4E107565" w14:textId="77777777" w:rsidR="00890574" w:rsidRPr="00890574" w:rsidRDefault="00890574" w:rsidP="00890574">
            <w:r w:rsidRPr="00C36032">
              <w:t xml:space="preserve">VALOR TOTAL DE </w:t>
            </w:r>
            <w:r w:rsidRPr="00890574">
              <w:t>LA OFERTA: …………………………………</w:t>
            </w:r>
            <w:proofErr w:type="gramStart"/>
            <w:r w:rsidRPr="00890574">
              <w:t>…….</w:t>
            </w:r>
            <w:proofErr w:type="gramEnd"/>
            <w:r w:rsidRPr="00890574">
              <w:t>.……… RD$</w:t>
            </w:r>
          </w:p>
          <w:p w14:paraId="4E107566" w14:textId="77777777" w:rsidR="00890574" w:rsidRPr="00890574" w:rsidRDefault="00890574" w:rsidP="00890574">
            <w:r w:rsidRPr="00C36032">
              <w:t xml:space="preserve">Valor total de la oferta en </w:t>
            </w:r>
            <w:proofErr w:type="gramStart"/>
            <w:r w:rsidRPr="00C36032">
              <w:t>letras:…</w:t>
            </w:r>
            <w:proofErr w:type="gramEnd"/>
            <w:r w:rsidRPr="00C36032">
              <w:t>…………………………………………………………………………………………………………………………………</w:t>
            </w:r>
          </w:p>
        </w:tc>
      </w:tr>
    </w:tbl>
    <w:p w14:paraId="4E107568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E107569" w14:textId="77777777" w:rsidR="0037246F" w:rsidRDefault="0037246F" w:rsidP="0091747A">
      <w:pPr>
        <w:pStyle w:val="Textoindependiente"/>
        <w:spacing w:line="276" w:lineRule="auto"/>
        <w:ind w:right="66"/>
        <w:jc w:val="center"/>
        <w:rPr>
          <w:sz w:val="20"/>
          <w:szCs w:val="20"/>
        </w:rPr>
      </w:pPr>
      <w:r w:rsidRPr="009B0931">
        <w:rPr>
          <w:rFonts w:ascii="Arial" w:hAnsi="Arial" w:cs="Arial"/>
          <w:sz w:val="20"/>
          <w:szCs w:val="22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4E10756A" w14:textId="77777777" w:rsidR="00A47698" w:rsidRDefault="0037246F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10756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F010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10757A" wp14:editId="4E10757B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107597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0757A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4E107597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headerReference w:type="default" r:id="rId12"/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DDED4" w14:textId="77777777" w:rsidR="00367E62" w:rsidRDefault="00367E62" w:rsidP="001007E7">
      <w:pPr>
        <w:spacing w:after="0" w:line="240" w:lineRule="auto"/>
      </w:pPr>
      <w:r>
        <w:separator/>
      </w:r>
    </w:p>
  </w:endnote>
  <w:endnote w:type="continuationSeparator" w:id="0">
    <w:p w14:paraId="1885E737" w14:textId="77777777" w:rsidR="00367E62" w:rsidRDefault="00367E6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07581" w14:textId="77777777" w:rsidR="001007E7" w:rsidRDefault="00F0102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107587" wp14:editId="4E10758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10759B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E10759C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E10759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E10758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" filled="f" stroked="f">
              <v:textbox style="mso-fit-shape-to-text:t" inset="0,0,0,0">
                <w:txbxContent>
                  <w:p w14:paraId="4E10759B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E10759C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E10759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E107582" w14:textId="77777777" w:rsidR="001007E7" w:rsidRDefault="00F0102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107589" wp14:editId="4E10758A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10759E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10758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" filled="f" stroked="f">
              <v:textbox inset="0,0,0,0">
                <w:txbxContent>
                  <w:p w14:paraId="4E10759E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E107583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4E10758B" wp14:editId="4E10758C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10758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5B1F0" w14:textId="77777777" w:rsidR="00367E62" w:rsidRDefault="00367E62" w:rsidP="001007E7">
      <w:pPr>
        <w:spacing w:after="0" w:line="240" w:lineRule="auto"/>
      </w:pPr>
      <w:r>
        <w:separator/>
      </w:r>
    </w:p>
  </w:footnote>
  <w:footnote w:type="continuationSeparator" w:id="0">
    <w:p w14:paraId="70535FA1" w14:textId="77777777" w:rsidR="00367E62" w:rsidRDefault="00367E62" w:rsidP="001007E7">
      <w:pPr>
        <w:spacing w:after="0" w:line="240" w:lineRule="auto"/>
      </w:pPr>
      <w:r>
        <w:continuationSeparator/>
      </w:r>
    </w:p>
  </w:footnote>
  <w:footnote w:id="1">
    <w:p w14:paraId="4E10758D" w14:textId="77777777" w:rsidR="00047AF4" w:rsidRPr="00403697" w:rsidRDefault="00047AF4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4E10758E" w14:textId="77777777" w:rsidR="00047AF4" w:rsidRPr="008A3F41" w:rsidRDefault="00047AF4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07580" w14:textId="77777777" w:rsidR="00047AF4" w:rsidRDefault="00047AF4">
    <w:pPr>
      <w:pStyle w:val="Encabezado"/>
    </w:pPr>
    <w:r w:rsidRPr="00047AF4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E107585" wp14:editId="4E107586">
              <wp:simplePos x="0" y="0"/>
              <wp:positionH relativeFrom="column">
                <wp:posOffset>7781925</wp:posOffset>
              </wp:positionH>
              <wp:positionV relativeFrom="paragraph">
                <wp:posOffset>-204470</wp:posOffset>
              </wp:positionV>
              <wp:extent cx="1130300" cy="252095"/>
              <wp:effectExtent l="0" t="0" r="0" b="0"/>
              <wp:wrapNone/>
              <wp:docPr id="7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10759A" w14:textId="77777777" w:rsidR="00047AF4" w:rsidRPr="00047AF4" w:rsidRDefault="00047AF4" w:rsidP="00047AF4">
                          <w:r w:rsidRPr="00047AF4">
                            <w:t xml:space="preserve">Página </w:t>
                          </w:r>
                          <w:r w:rsidRPr="00047AF4">
                            <w:fldChar w:fldCharType="begin"/>
                          </w:r>
                          <w:r w:rsidRPr="00047AF4">
                            <w:instrText xml:space="preserve"> PAGE   \* MERGEFORMAT </w:instrText>
                          </w:r>
                          <w:r w:rsidRPr="00047AF4">
                            <w:fldChar w:fldCharType="separate"/>
                          </w:r>
                          <w:r w:rsidR="00CB4299">
                            <w:rPr>
                              <w:noProof/>
                            </w:rPr>
                            <w:t>1</w:t>
                          </w:r>
                          <w:r w:rsidRPr="00047AF4">
                            <w:fldChar w:fldCharType="end"/>
                          </w:r>
                          <w:r w:rsidRPr="00047AF4">
                            <w:t xml:space="preserve"> de </w:t>
                          </w:r>
                          <w:r w:rsidR="0090152A">
                            <w:rPr>
                              <w:noProof/>
                            </w:rPr>
                            <w:fldChar w:fldCharType="begin"/>
                          </w:r>
                          <w:r w:rsidR="0090152A">
                            <w:rPr>
                              <w:noProof/>
                            </w:rPr>
                            <w:instrText xml:space="preserve"> NUMPAGES   \* MERGEFORMAT </w:instrText>
                          </w:r>
                          <w:r w:rsidR="0090152A">
                            <w:rPr>
                              <w:noProof/>
                            </w:rPr>
                            <w:fldChar w:fldCharType="separate"/>
                          </w:r>
                          <w:r w:rsidR="00CB4299">
                            <w:rPr>
                              <w:noProof/>
                            </w:rPr>
                            <w:t>1</w:t>
                          </w:r>
                          <w:r w:rsidR="0090152A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107585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7" type="#_x0000_t202" style="position:absolute;margin-left:612.75pt;margin-top:-16.1pt;width:89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" filled="f" stroked="f">
              <v:textbox>
                <w:txbxContent>
                  <w:p w14:paraId="4E10759A" w14:textId="77777777" w:rsidR="00047AF4" w:rsidRPr="00047AF4" w:rsidRDefault="00047AF4" w:rsidP="00047AF4">
                    <w:r w:rsidRPr="00047AF4">
                      <w:t xml:space="preserve">Página </w:t>
                    </w:r>
                    <w:r w:rsidRPr="00047AF4">
                      <w:fldChar w:fldCharType="begin"/>
                    </w:r>
                    <w:r w:rsidRPr="00047AF4">
                      <w:instrText xml:space="preserve"> PAGE   \* MERGEFORMAT </w:instrText>
                    </w:r>
                    <w:r w:rsidRPr="00047AF4">
                      <w:fldChar w:fldCharType="separate"/>
                    </w:r>
                    <w:r w:rsidR="00CB4299">
                      <w:rPr>
                        <w:noProof/>
                      </w:rPr>
                      <w:t>1</w:t>
                    </w:r>
                    <w:r w:rsidRPr="00047AF4">
                      <w:fldChar w:fldCharType="end"/>
                    </w:r>
                    <w:r w:rsidRPr="00047AF4">
                      <w:t xml:space="preserve"> de </w:t>
                    </w:r>
                    <w:r w:rsidR="0090152A">
                      <w:rPr>
                        <w:noProof/>
                      </w:rPr>
                      <w:fldChar w:fldCharType="begin"/>
                    </w:r>
                    <w:r w:rsidR="0090152A">
                      <w:rPr>
                        <w:noProof/>
                      </w:rPr>
                      <w:instrText xml:space="preserve"> NUMPAGES   \* MERGEFORMAT </w:instrText>
                    </w:r>
                    <w:r w:rsidR="0090152A">
                      <w:rPr>
                        <w:noProof/>
                      </w:rPr>
                      <w:fldChar w:fldCharType="separate"/>
                    </w:r>
                    <w:r w:rsidR="00CB4299">
                      <w:rPr>
                        <w:noProof/>
                      </w:rPr>
                      <w:t>1</w:t>
                    </w:r>
                    <w:r w:rsidR="0090152A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46F"/>
    <w:rsid w:val="000060DE"/>
    <w:rsid w:val="00034159"/>
    <w:rsid w:val="00034DD9"/>
    <w:rsid w:val="00047AF4"/>
    <w:rsid w:val="001007E7"/>
    <w:rsid w:val="001020C0"/>
    <w:rsid w:val="00123B8D"/>
    <w:rsid w:val="00134135"/>
    <w:rsid w:val="00157600"/>
    <w:rsid w:val="00170EC5"/>
    <w:rsid w:val="0017144C"/>
    <w:rsid w:val="00194FF2"/>
    <w:rsid w:val="001F73A7"/>
    <w:rsid w:val="00200073"/>
    <w:rsid w:val="002018F9"/>
    <w:rsid w:val="00253DBA"/>
    <w:rsid w:val="0026335F"/>
    <w:rsid w:val="002860A4"/>
    <w:rsid w:val="002938B2"/>
    <w:rsid w:val="002971F5"/>
    <w:rsid w:val="002C4A7E"/>
    <w:rsid w:val="002E1412"/>
    <w:rsid w:val="002F0CF4"/>
    <w:rsid w:val="00314023"/>
    <w:rsid w:val="0031441A"/>
    <w:rsid w:val="00351DE8"/>
    <w:rsid w:val="00367E62"/>
    <w:rsid w:val="0037246F"/>
    <w:rsid w:val="003847E3"/>
    <w:rsid w:val="00385F5F"/>
    <w:rsid w:val="003A4539"/>
    <w:rsid w:val="003B29C3"/>
    <w:rsid w:val="003B38E0"/>
    <w:rsid w:val="00403697"/>
    <w:rsid w:val="0042490F"/>
    <w:rsid w:val="00455DCE"/>
    <w:rsid w:val="00466B9C"/>
    <w:rsid w:val="00474AF3"/>
    <w:rsid w:val="004767CC"/>
    <w:rsid w:val="0049643D"/>
    <w:rsid w:val="004B5E9A"/>
    <w:rsid w:val="004C4743"/>
    <w:rsid w:val="004E4F9F"/>
    <w:rsid w:val="00520F62"/>
    <w:rsid w:val="005219B2"/>
    <w:rsid w:val="00535962"/>
    <w:rsid w:val="0058075E"/>
    <w:rsid w:val="005A680B"/>
    <w:rsid w:val="005B3446"/>
    <w:rsid w:val="005B442B"/>
    <w:rsid w:val="005B6B95"/>
    <w:rsid w:val="005D0D63"/>
    <w:rsid w:val="005F009B"/>
    <w:rsid w:val="00611A07"/>
    <w:rsid w:val="0062592A"/>
    <w:rsid w:val="00634226"/>
    <w:rsid w:val="006506D0"/>
    <w:rsid w:val="00651E48"/>
    <w:rsid w:val="006709BC"/>
    <w:rsid w:val="00674B77"/>
    <w:rsid w:val="0068211C"/>
    <w:rsid w:val="006A7323"/>
    <w:rsid w:val="00747AF2"/>
    <w:rsid w:val="00755D2B"/>
    <w:rsid w:val="00761398"/>
    <w:rsid w:val="00765CDC"/>
    <w:rsid w:val="00780880"/>
    <w:rsid w:val="00782947"/>
    <w:rsid w:val="007B4164"/>
    <w:rsid w:val="007B6F6F"/>
    <w:rsid w:val="007B72DA"/>
    <w:rsid w:val="007E2D46"/>
    <w:rsid w:val="007E6B53"/>
    <w:rsid w:val="00810515"/>
    <w:rsid w:val="0083342F"/>
    <w:rsid w:val="00840E88"/>
    <w:rsid w:val="00854B4F"/>
    <w:rsid w:val="00860744"/>
    <w:rsid w:val="00875DB5"/>
    <w:rsid w:val="00890574"/>
    <w:rsid w:val="008B3AE5"/>
    <w:rsid w:val="008F04D2"/>
    <w:rsid w:val="009002B4"/>
    <w:rsid w:val="009005FD"/>
    <w:rsid w:val="0090152A"/>
    <w:rsid w:val="0091437D"/>
    <w:rsid w:val="0091747A"/>
    <w:rsid w:val="00957FDA"/>
    <w:rsid w:val="00962A76"/>
    <w:rsid w:val="009773D3"/>
    <w:rsid w:val="009A2AEC"/>
    <w:rsid w:val="009B0931"/>
    <w:rsid w:val="009E0472"/>
    <w:rsid w:val="00A10475"/>
    <w:rsid w:val="00A16099"/>
    <w:rsid w:val="00A24343"/>
    <w:rsid w:val="00A47698"/>
    <w:rsid w:val="00A640BD"/>
    <w:rsid w:val="00AA076D"/>
    <w:rsid w:val="00AB4966"/>
    <w:rsid w:val="00AC7631"/>
    <w:rsid w:val="00AD1F35"/>
    <w:rsid w:val="00AD7919"/>
    <w:rsid w:val="00AF0D2F"/>
    <w:rsid w:val="00B3101F"/>
    <w:rsid w:val="00B4019C"/>
    <w:rsid w:val="00B420BA"/>
    <w:rsid w:val="00B502A2"/>
    <w:rsid w:val="00B50DCC"/>
    <w:rsid w:val="00B61D08"/>
    <w:rsid w:val="00B62EEF"/>
    <w:rsid w:val="00B7398A"/>
    <w:rsid w:val="00B9237C"/>
    <w:rsid w:val="00B97B51"/>
    <w:rsid w:val="00BC1D0C"/>
    <w:rsid w:val="00BC61BD"/>
    <w:rsid w:val="00BE4FB0"/>
    <w:rsid w:val="00BF1AD5"/>
    <w:rsid w:val="00C16E91"/>
    <w:rsid w:val="00C2545E"/>
    <w:rsid w:val="00C36032"/>
    <w:rsid w:val="00C52B69"/>
    <w:rsid w:val="00C607FB"/>
    <w:rsid w:val="00C66D08"/>
    <w:rsid w:val="00C74787"/>
    <w:rsid w:val="00C922BA"/>
    <w:rsid w:val="00CA4661"/>
    <w:rsid w:val="00CB4299"/>
    <w:rsid w:val="00CC21DA"/>
    <w:rsid w:val="00CE3DB1"/>
    <w:rsid w:val="00CE67A3"/>
    <w:rsid w:val="00D0047C"/>
    <w:rsid w:val="00D22B5C"/>
    <w:rsid w:val="00D24FA7"/>
    <w:rsid w:val="00D64696"/>
    <w:rsid w:val="00D81E3B"/>
    <w:rsid w:val="00D83E2B"/>
    <w:rsid w:val="00D90D49"/>
    <w:rsid w:val="00D94A9A"/>
    <w:rsid w:val="00DC5D96"/>
    <w:rsid w:val="00DD2CA3"/>
    <w:rsid w:val="00DD4F3E"/>
    <w:rsid w:val="00E13E55"/>
    <w:rsid w:val="00E3360B"/>
    <w:rsid w:val="00E736A6"/>
    <w:rsid w:val="00E96D05"/>
    <w:rsid w:val="00EA7406"/>
    <w:rsid w:val="00EB128A"/>
    <w:rsid w:val="00EF58C3"/>
    <w:rsid w:val="00F01022"/>
    <w:rsid w:val="00F116C5"/>
    <w:rsid w:val="00F225BF"/>
    <w:rsid w:val="00F25B99"/>
    <w:rsid w:val="00F4086F"/>
    <w:rsid w:val="00F53753"/>
    <w:rsid w:val="00F715F0"/>
    <w:rsid w:val="00F7167E"/>
    <w:rsid w:val="00F7443C"/>
    <w:rsid w:val="00F846F2"/>
    <w:rsid w:val="00FA0CDA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E10753A"/>
  <w15:docId w15:val="{5D1E0955-F2EE-46C4-8F79-65115C4B7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table" w:styleId="Tablaconcuadrcula1Claro-nfasis2">
    <w:name w:val="Grid Table 1 Light Accent 2"/>
    <w:basedOn w:val="Tablanormal"/>
    <w:uiPriority w:val="46"/>
    <w:rsid w:val="00860744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">
    <w:name w:val="Table Grid"/>
    <w:basedOn w:val="Tablanormal"/>
    <w:uiPriority w:val="59"/>
    <w:rsid w:val="00860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73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  <Enviado xmlns="115a89d6-98bf-4d93-b225-b4c2407aca89">true</Enviad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22" ma:contentTypeDescription="Crear nuevo documento." ma:contentTypeScope="" ma:versionID="10fe43e80d94fd5256b96ca9d9bca858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83ba3a14dae6c4637e667de6d125e7f5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nviado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nviado" ma:index="26" ma:displayName="Enviado" ma:default="1" ma:format="Dropdown" ma:internalName="Enviad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BF6D47-9067-4721-8D8F-B640D2BEF8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B58D3-FE8E-4BB4-9CEC-2BFDC0EDC447}">
  <ds:schemaRefs>
    <ds:schemaRef ds:uri="http://schemas.microsoft.com/office/2006/metadata/properties"/>
    <ds:schemaRef ds:uri="http://schemas.microsoft.com/office/infopath/2007/PartnerControls"/>
    <ds:schemaRef ds:uri="f13292f8-2595-4bfb-a886-9553246b52b3"/>
    <ds:schemaRef ds:uri="115a89d6-98bf-4d93-b225-b4c2407aca89"/>
  </ds:schemaRefs>
</ds:datastoreItem>
</file>

<file path=customXml/itemProps3.xml><?xml version="1.0" encoding="utf-8"?>
<ds:datastoreItem xmlns:ds="http://schemas.openxmlformats.org/officeDocument/2006/customXml" ds:itemID="{265C8996-BF1D-430C-A3E7-F974EDEA6D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F818E-0305-4435-9C01-A6759B19D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104</TotalTime>
  <Pages>8</Pages>
  <Words>993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Blasina Fernández</cp:lastModifiedBy>
  <cp:revision>52</cp:revision>
  <cp:lastPrinted>2011-03-04T18:27:00Z</cp:lastPrinted>
  <dcterms:created xsi:type="dcterms:W3CDTF">2018-10-16T18:01:00Z</dcterms:created>
  <dcterms:modified xsi:type="dcterms:W3CDTF">2024-11-18T19:12:00Z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  <property fmtid="{D5CDD505-2E9C-101B-9397-08002B2CF9AE}" pid="3" name="MediaServiceImageTags">
    <vt:lpwstr/>
  </property>
</Properties>
</file>