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6116EDDD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86AD995" w14:textId="172A8D90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</w:t>
                                    </w:r>
                                    <w:r w:rsidR="007E04B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-DAF-CD-2024-</w:t>
                                    </w:r>
                                    <w:r w:rsidR="00A6310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0161</w:t>
                                    </w:r>
                                  </w:p>
                                  <w:p w14:paraId="662A182C" w14:textId="77777777" w:rsidR="001466B0" w:rsidRPr="00F737DC" w:rsidRDefault="00A63106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86AD995" w14:textId="172A8D90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</w:t>
                              </w:r>
                              <w:r w:rsidR="007E04B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-DAF-CD-2024-</w:t>
                              </w:r>
                              <w:r w:rsidR="00A6310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0161</w:t>
                              </w:r>
                            </w:p>
                            <w:p w14:paraId="662A182C" w14:textId="77777777" w:rsidR="001466B0" w:rsidRPr="00F737DC" w:rsidRDefault="00A63106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A6310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A6310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A6310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A6310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A6310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A6310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223B8"/>
    <w:rsid w:val="00034DD9"/>
    <w:rsid w:val="00045479"/>
    <w:rsid w:val="00056224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744C7"/>
    <w:rsid w:val="00295BD4"/>
    <w:rsid w:val="002A5E17"/>
    <w:rsid w:val="002B0B96"/>
    <w:rsid w:val="002D451D"/>
    <w:rsid w:val="002E1412"/>
    <w:rsid w:val="00314023"/>
    <w:rsid w:val="003206ED"/>
    <w:rsid w:val="00333792"/>
    <w:rsid w:val="00341484"/>
    <w:rsid w:val="00357C1C"/>
    <w:rsid w:val="00360FE8"/>
    <w:rsid w:val="00373217"/>
    <w:rsid w:val="00377A1C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21D6"/>
    <w:rsid w:val="004B30DA"/>
    <w:rsid w:val="004D45A8"/>
    <w:rsid w:val="004E19A6"/>
    <w:rsid w:val="00535962"/>
    <w:rsid w:val="00597BF8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52FBA"/>
    <w:rsid w:val="00780880"/>
    <w:rsid w:val="007B0E1F"/>
    <w:rsid w:val="007B6F6F"/>
    <w:rsid w:val="007E04B0"/>
    <w:rsid w:val="00820C9F"/>
    <w:rsid w:val="0082707E"/>
    <w:rsid w:val="008315B0"/>
    <w:rsid w:val="00837E8F"/>
    <w:rsid w:val="008B22AB"/>
    <w:rsid w:val="008B3AE5"/>
    <w:rsid w:val="008B606E"/>
    <w:rsid w:val="008C388B"/>
    <w:rsid w:val="008C7CC4"/>
    <w:rsid w:val="008F7D95"/>
    <w:rsid w:val="00903189"/>
    <w:rsid w:val="00903C23"/>
    <w:rsid w:val="009126DA"/>
    <w:rsid w:val="00966EEE"/>
    <w:rsid w:val="00977C54"/>
    <w:rsid w:val="00A16099"/>
    <w:rsid w:val="00A40F28"/>
    <w:rsid w:val="00A63106"/>
    <w:rsid w:val="00A640BD"/>
    <w:rsid w:val="00A641A7"/>
    <w:rsid w:val="00A72F42"/>
    <w:rsid w:val="00AB0D95"/>
    <w:rsid w:val="00AD7919"/>
    <w:rsid w:val="00AE2F81"/>
    <w:rsid w:val="00AF2E6B"/>
    <w:rsid w:val="00B13FCC"/>
    <w:rsid w:val="00B54D62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75674"/>
    <w:rsid w:val="00CA0E82"/>
    <w:rsid w:val="00CA164C"/>
    <w:rsid w:val="00CA4661"/>
    <w:rsid w:val="00CE67A3"/>
    <w:rsid w:val="00D1201E"/>
    <w:rsid w:val="00D20026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65B1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C2870"/>
    <w:rsid w:val="00FF52A1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33</cp:revision>
  <cp:lastPrinted>2011-03-04T18:48:00Z</cp:lastPrinted>
  <dcterms:created xsi:type="dcterms:W3CDTF">2014-01-15T13:04:00Z</dcterms:created>
  <dcterms:modified xsi:type="dcterms:W3CDTF">2024-11-18T15:39:00Z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</Properties>
</file>