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F17B7" w14:textId="77777777" w:rsidR="00535962" w:rsidRPr="00F7167E" w:rsidRDefault="00BA381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75FEF7E" wp14:editId="21211211">
                <wp:simplePos x="0" y="0"/>
                <wp:positionH relativeFrom="column">
                  <wp:posOffset>6848475</wp:posOffset>
                </wp:positionH>
                <wp:positionV relativeFrom="paragraph">
                  <wp:posOffset>-523875</wp:posOffset>
                </wp:positionV>
                <wp:extent cx="2056765" cy="900892"/>
                <wp:effectExtent l="0" t="0" r="19685" b="1397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6765" cy="900892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48" cy="943"/>
                            <a:chOff x="9151" y="720"/>
                            <a:chExt cx="2038" cy="877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0" y="1189"/>
                              <a:ext cx="2009" cy="40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518189132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403296880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061AF40D" w14:textId="226B3157" w:rsidR="00513A42" w:rsidRPr="00513A42" w:rsidRDefault="009B07CB" w:rsidP="00513A42">
                                            <w:r w:rsidRPr="009B07CB">
                                              <w:t>INTRANT-DAF-CM-2024-00</w:t>
                                            </w:r>
                                            <w:r w:rsidR="00A268E3">
                                              <w:t>44</w:t>
                                            </w: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  <w:p w14:paraId="531157AF" w14:textId="77777777" w:rsidR="00957FDA" w:rsidRPr="00535962" w:rsidRDefault="00A268E3" w:rsidP="00957FDA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BEEA3D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5FEF7E" id="Group 21" o:spid="_x0000_s1026" style="position:absolute;margin-left:539.25pt;margin-top:-41.25pt;width:161.95pt;height:70.9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1;top:561;width:2448;height:943" coordorigin="9151,720" coordsize="2038,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80;top:1189;width:2009;height: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518189132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403296880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061AF40D" w14:textId="226B3157" w:rsidR="00513A42" w:rsidRPr="00513A42" w:rsidRDefault="009B07CB" w:rsidP="00513A42">
                                      <w:r w:rsidRPr="009B07CB">
                                        <w:t>INTRANT-DAF-CM-2024-00</w:t>
                                      </w:r>
                                      <w:r w:rsidR="00A268E3">
                                        <w:t>44</w:t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  <w:p w14:paraId="531157AF" w14:textId="77777777" w:rsidR="00957FDA" w:rsidRPr="00535962" w:rsidRDefault="00A268E3" w:rsidP="00957FDA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6BEEA3D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4C68D2C" wp14:editId="4022A5F4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43D5C1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68D2C" id="Text Box 20" o:spid="_x0000_s1031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3743D5C1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455ABC" wp14:editId="5BB690A6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FE2D308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2E848B0" wp14:editId="24394A67">
                                      <wp:extent cx="799693" cy="222815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2228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55ABC" id="Text Box 2" o:spid="_x0000_s1032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FE2D308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2E848B0" wp14:editId="24394A67">
                                <wp:extent cx="799693" cy="222815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22281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5D80C8C" wp14:editId="4C65FAF9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920A1B" w14:textId="77777777" w:rsidR="002E1412" w:rsidRPr="002E1412" w:rsidRDefault="00A268E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513A42">
                                  <w:rPr>
                                    <w:rStyle w:val="Style6"/>
                                  </w:rPr>
                                  <w:t>Instituto Nacional de Tránsito y Transporte Terrestre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80C8C" id="Text Box 16" o:spid="_x0000_s1033" type="#_x0000_t202" style="position:absolute;margin-left:197.2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c86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Z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CFJc86+AEAANEDAAAOAAAAAAAAAAAAAAAAAC4C&#10;AABkcnMvZTJvRG9jLnhtbFBLAQItABQABgAIAAAAIQDMShM63gAAAAkBAAAPAAAAAAAAAAAAAAAA&#10;AFIEAABkcnMvZG93bnJldi54bWxQSwUGAAAAAAQABADzAAAAXQUAAAAA&#10;" stroked="f">
                <v:textbox>
                  <w:txbxContent>
                    <w:p w14:paraId="5C920A1B" w14:textId="77777777" w:rsidR="002E1412" w:rsidRPr="002E1412" w:rsidRDefault="00F76C9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513A42">
                            <w:rPr>
                              <w:rStyle w:val="Style6"/>
                            </w:rPr>
                            <w:t>Instituto Nacional de Tránsito y Transporte Terrestre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A24343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F5A116C" wp14:editId="3D5B5CD0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B4DC3A3" w14:textId="0EDCD72D" w:rsidR="00535962" w:rsidRPr="00535962" w:rsidRDefault="00BA3813" w:rsidP="00A204D8">
      <w:pPr>
        <w:tabs>
          <w:tab w:val="left" w:pos="9165"/>
        </w:tabs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0465B6" wp14:editId="1E4B9F59">
                <wp:simplePos x="0" y="0"/>
                <wp:positionH relativeFrom="column">
                  <wp:posOffset>7019925</wp:posOffset>
                </wp:positionH>
                <wp:positionV relativeFrom="paragraph">
                  <wp:posOffset>36195</wp:posOffset>
                </wp:positionV>
                <wp:extent cx="2105025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8BB7DC" w14:textId="028E029A" w:rsidR="0026335F" w:rsidRPr="0026335F" w:rsidRDefault="00A268E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4-12-0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04 de diciembre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0465B6" id="Text Box 12" o:spid="_x0000_s1034" type="#_x0000_t202" style="position:absolute;margin-left:552.75pt;margin-top:2.85pt;width:165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" filled="f" stroked="f">
                <v:textbox>
                  <w:txbxContent>
                    <w:p w14:paraId="6B8BB7DC" w14:textId="028E029A" w:rsidR="0026335F" w:rsidRPr="0026335F" w:rsidRDefault="00A268E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4-12-0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04 de diciembre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FB1AF3" wp14:editId="6145CAB8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B7C09" w14:textId="77777777" w:rsidR="00F7443C" w:rsidRPr="004767CC" w:rsidRDefault="00A268E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B1AF3" id="Text Box 18" o:spid="_x0000_s1035" type="#_x0000_t202" style="position:absolute;margin-left:246.05pt;margin-top:16.1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" stroked="f">
                <v:textbox>
                  <w:txbxContent>
                    <w:p w14:paraId="688B7C09" w14:textId="77777777" w:rsidR="00F7443C" w:rsidRPr="004767CC" w:rsidRDefault="00F76C9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A204D8">
        <w:tab/>
      </w:r>
    </w:p>
    <w:p w14:paraId="31571D4E" w14:textId="77777777" w:rsidR="00535962" w:rsidRDefault="00BA3813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D7EEB01" wp14:editId="190A705D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8273D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EEB01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08273D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60C120C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90"/>
        <w:gridCol w:w="5443"/>
        <w:gridCol w:w="1276"/>
        <w:gridCol w:w="1276"/>
        <w:gridCol w:w="1701"/>
        <w:gridCol w:w="1559"/>
        <w:gridCol w:w="1843"/>
      </w:tblGrid>
      <w:tr w:rsidR="0037246F" w14:paraId="68441B83" w14:textId="77777777" w:rsidTr="00A204D8">
        <w:trPr>
          <w:trHeight w:val="560"/>
          <w:jc w:val="center"/>
        </w:trPr>
        <w:tc>
          <w:tcPr>
            <w:tcW w:w="990" w:type="dxa"/>
            <w:vAlign w:val="center"/>
          </w:tcPr>
          <w:p w14:paraId="481D58F6" w14:textId="4B9740EA" w:rsidR="0037246F" w:rsidRPr="00131369" w:rsidRDefault="00A204D8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43" w:type="dxa"/>
            <w:vAlign w:val="center"/>
          </w:tcPr>
          <w:p w14:paraId="28EA9FE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4C05F04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1AE0DCCB" w14:textId="1F8CC4F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</w:p>
        </w:tc>
        <w:tc>
          <w:tcPr>
            <w:tcW w:w="1276" w:type="dxa"/>
            <w:vAlign w:val="center"/>
          </w:tcPr>
          <w:p w14:paraId="3F832645" w14:textId="766CE8E1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</w:p>
        </w:tc>
        <w:tc>
          <w:tcPr>
            <w:tcW w:w="1701" w:type="dxa"/>
            <w:vAlign w:val="center"/>
          </w:tcPr>
          <w:p w14:paraId="25600CB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0D3C42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071914EA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51243D0" w14:textId="77777777" w:rsidTr="00A204D8">
        <w:trPr>
          <w:trHeight w:val="382"/>
          <w:jc w:val="center"/>
        </w:trPr>
        <w:tc>
          <w:tcPr>
            <w:tcW w:w="990" w:type="dxa"/>
          </w:tcPr>
          <w:p w14:paraId="17E06DDF" w14:textId="6A2FFC03" w:rsidR="0037246F" w:rsidRDefault="00204E34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443" w:type="dxa"/>
          </w:tcPr>
          <w:p w14:paraId="1A0DD987" w14:textId="3E68B2C7" w:rsidR="0037246F" w:rsidRDefault="0037246F" w:rsidP="00F70E50">
            <w:pPr>
              <w:spacing w:after="0" w:line="240" w:lineRule="auto"/>
            </w:pPr>
          </w:p>
        </w:tc>
        <w:tc>
          <w:tcPr>
            <w:tcW w:w="1276" w:type="dxa"/>
          </w:tcPr>
          <w:p w14:paraId="205ECFA9" w14:textId="519F4FC3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0514209" w14:textId="7AE6FA76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85F43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9B0B61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0B479B02" w14:textId="77777777" w:rsidR="0037246F" w:rsidRDefault="0037246F" w:rsidP="00BB657B">
            <w:pPr>
              <w:spacing w:after="0" w:line="240" w:lineRule="auto"/>
            </w:pPr>
          </w:p>
        </w:tc>
      </w:tr>
      <w:tr w:rsidR="00A204D8" w14:paraId="5367D614" w14:textId="77777777" w:rsidTr="00A204D8">
        <w:trPr>
          <w:trHeight w:val="382"/>
          <w:jc w:val="center"/>
        </w:trPr>
        <w:tc>
          <w:tcPr>
            <w:tcW w:w="990" w:type="dxa"/>
          </w:tcPr>
          <w:p w14:paraId="6DBBEEDD" w14:textId="4082AD86" w:rsidR="00A204D8" w:rsidRDefault="00A204D8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443" w:type="dxa"/>
          </w:tcPr>
          <w:p w14:paraId="5DC79084" w14:textId="77777777" w:rsidR="00A204D8" w:rsidRDefault="00A204D8" w:rsidP="00F70E50">
            <w:pPr>
              <w:spacing w:after="0" w:line="240" w:lineRule="auto"/>
            </w:pPr>
          </w:p>
        </w:tc>
        <w:tc>
          <w:tcPr>
            <w:tcW w:w="1276" w:type="dxa"/>
          </w:tcPr>
          <w:p w14:paraId="4BFFF816" w14:textId="77777777" w:rsidR="00A204D8" w:rsidRDefault="00A204D8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5DD3F8E" w14:textId="77777777" w:rsidR="00A204D8" w:rsidRDefault="00A204D8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3DC0315" w14:textId="77777777" w:rsidR="00A204D8" w:rsidRDefault="00A204D8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2A6EDD99" w14:textId="77777777" w:rsidR="00A204D8" w:rsidRDefault="00A204D8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380D6C" w14:textId="77777777" w:rsidR="00A204D8" w:rsidRDefault="00A204D8" w:rsidP="00BB657B">
            <w:pPr>
              <w:spacing w:after="0" w:line="240" w:lineRule="auto"/>
            </w:pPr>
          </w:p>
        </w:tc>
      </w:tr>
      <w:tr w:rsidR="00A204D8" w14:paraId="231924B4" w14:textId="77777777" w:rsidTr="00A204D8">
        <w:trPr>
          <w:trHeight w:val="382"/>
          <w:jc w:val="center"/>
        </w:trPr>
        <w:tc>
          <w:tcPr>
            <w:tcW w:w="990" w:type="dxa"/>
          </w:tcPr>
          <w:p w14:paraId="20F04A22" w14:textId="7047D7B3" w:rsidR="00A204D8" w:rsidRDefault="00A204D8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443" w:type="dxa"/>
          </w:tcPr>
          <w:p w14:paraId="3D58BEB0" w14:textId="77777777" w:rsidR="00A204D8" w:rsidRDefault="00A204D8" w:rsidP="00F70E50">
            <w:pPr>
              <w:spacing w:after="0" w:line="240" w:lineRule="auto"/>
            </w:pPr>
          </w:p>
        </w:tc>
        <w:tc>
          <w:tcPr>
            <w:tcW w:w="1276" w:type="dxa"/>
          </w:tcPr>
          <w:p w14:paraId="10983298" w14:textId="77777777" w:rsidR="00A204D8" w:rsidRDefault="00A204D8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9D99DBA" w14:textId="77777777" w:rsidR="00A204D8" w:rsidRDefault="00A204D8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6C84BE5C" w14:textId="77777777" w:rsidR="00A204D8" w:rsidRDefault="00A204D8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B87CECD" w14:textId="77777777" w:rsidR="00A204D8" w:rsidRDefault="00A204D8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156038" w14:textId="77777777" w:rsidR="00A204D8" w:rsidRDefault="00A204D8" w:rsidP="00BB657B">
            <w:pPr>
              <w:spacing w:after="0" w:line="240" w:lineRule="auto"/>
            </w:pPr>
          </w:p>
        </w:tc>
      </w:tr>
      <w:tr w:rsidR="0037246F" w14:paraId="28E9405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3780440A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1B07DBC9" w14:textId="77777777" w:rsidR="00A268E3" w:rsidRDefault="00A268E3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4EBF0E85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129CEAD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175669CE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6925C4A6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8F5F2B6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3E6D2B3A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7D20144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52B5E6B1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A3813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08561F2" wp14:editId="580B69A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0C64F4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561F2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430C64F4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30B810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368F99F0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32F86" w14:textId="77777777" w:rsidR="001007E7" w:rsidRDefault="00BA3813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A24CF9" wp14:editId="7B6FC804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E80951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BA463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49255585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6A24CF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44E80951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BA463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49255585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12F2E739" w14:textId="77777777" w:rsidR="001007E7" w:rsidRDefault="00BA3813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A59404F" wp14:editId="1D04DE1C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E41AD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A59404F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3E6E41AD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B9D2A63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5EC98F9E" wp14:editId="75978A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76FBFA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E1760D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56B221B8" w14:textId="77777777" w:rsidR="00B61D08" w:rsidRDefault="00B61D08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B4EFE"/>
    <w:rsid w:val="001F73A7"/>
    <w:rsid w:val="00200073"/>
    <w:rsid w:val="00204E34"/>
    <w:rsid w:val="00253DBA"/>
    <w:rsid w:val="0026335F"/>
    <w:rsid w:val="002860A4"/>
    <w:rsid w:val="002971F5"/>
    <w:rsid w:val="002C4A7E"/>
    <w:rsid w:val="002E1412"/>
    <w:rsid w:val="002F4876"/>
    <w:rsid w:val="00314023"/>
    <w:rsid w:val="0031441A"/>
    <w:rsid w:val="00314B70"/>
    <w:rsid w:val="00351DE8"/>
    <w:rsid w:val="0037246F"/>
    <w:rsid w:val="003A4539"/>
    <w:rsid w:val="003B29C3"/>
    <w:rsid w:val="003B38E0"/>
    <w:rsid w:val="00403697"/>
    <w:rsid w:val="00416D6E"/>
    <w:rsid w:val="0042329D"/>
    <w:rsid w:val="0042490F"/>
    <w:rsid w:val="0045301D"/>
    <w:rsid w:val="00466B9C"/>
    <w:rsid w:val="004767CC"/>
    <w:rsid w:val="0049643D"/>
    <w:rsid w:val="004C4743"/>
    <w:rsid w:val="004E4F9F"/>
    <w:rsid w:val="004F31E9"/>
    <w:rsid w:val="00501852"/>
    <w:rsid w:val="00513A42"/>
    <w:rsid w:val="00535962"/>
    <w:rsid w:val="00586C9C"/>
    <w:rsid w:val="0059029B"/>
    <w:rsid w:val="00591B46"/>
    <w:rsid w:val="005B442B"/>
    <w:rsid w:val="005D0D63"/>
    <w:rsid w:val="00611A07"/>
    <w:rsid w:val="0062592A"/>
    <w:rsid w:val="006506D0"/>
    <w:rsid w:val="00651E48"/>
    <w:rsid w:val="006709BC"/>
    <w:rsid w:val="006A5EF2"/>
    <w:rsid w:val="00780880"/>
    <w:rsid w:val="00787C79"/>
    <w:rsid w:val="007B4164"/>
    <w:rsid w:val="007B6F6F"/>
    <w:rsid w:val="00810515"/>
    <w:rsid w:val="0083342F"/>
    <w:rsid w:val="00854B4F"/>
    <w:rsid w:val="008970D6"/>
    <w:rsid w:val="008B3AE5"/>
    <w:rsid w:val="009002B4"/>
    <w:rsid w:val="009464EE"/>
    <w:rsid w:val="00957FDA"/>
    <w:rsid w:val="00966881"/>
    <w:rsid w:val="0097312C"/>
    <w:rsid w:val="009773D3"/>
    <w:rsid w:val="009A2AEC"/>
    <w:rsid w:val="009B07CB"/>
    <w:rsid w:val="009B0931"/>
    <w:rsid w:val="009D66EF"/>
    <w:rsid w:val="009E0472"/>
    <w:rsid w:val="00A046F6"/>
    <w:rsid w:val="00A16099"/>
    <w:rsid w:val="00A204D8"/>
    <w:rsid w:val="00A24343"/>
    <w:rsid w:val="00A268E3"/>
    <w:rsid w:val="00A543D4"/>
    <w:rsid w:val="00A640BD"/>
    <w:rsid w:val="00AB4966"/>
    <w:rsid w:val="00AC7184"/>
    <w:rsid w:val="00AC7631"/>
    <w:rsid w:val="00AD7919"/>
    <w:rsid w:val="00AF0D2F"/>
    <w:rsid w:val="00B3101F"/>
    <w:rsid w:val="00B420BA"/>
    <w:rsid w:val="00B61D08"/>
    <w:rsid w:val="00B62EEF"/>
    <w:rsid w:val="00B77263"/>
    <w:rsid w:val="00B9237C"/>
    <w:rsid w:val="00B97B51"/>
    <w:rsid w:val="00BA3813"/>
    <w:rsid w:val="00BC1D0C"/>
    <w:rsid w:val="00BC61BD"/>
    <w:rsid w:val="00BE4FB0"/>
    <w:rsid w:val="00BF1AD5"/>
    <w:rsid w:val="00C66D08"/>
    <w:rsid w:val="00C729AF"/>
    <w:rsid w:val="00C90D2A"/>
    <w:rsid w:val="00CA4661"/>
    <w:rsid w:val="00CE67A3"/>
    <w:rsid w:val="00D24FA7"/>
    <w:rsid w:val="00D64696"/>
    <w:rsid w:val="00D75B33"/>
    <w:rsid w:val="00D903B5"/>
    <w:rsid w:val="00D90D49"/>
    <w:rsid w:val="00DB6CC4"/>
    <w:rsid w:val="00DC5D96"/>
    <w:rsid w:val="00DD4F3E"/>
    <w:rsid w:val="00DD6514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0E50"/>
    <w:rsid w:val="00F7167E"/>
    <w:rsid w:val="00F7443C"/>
    <w:rsid w:val="00F76C95"/>
    <w:rsid w:val="00FA7DE0"/>
    <w:rsid w:val="00FC280C"/>
    <w:rsid w:val="00FC2870"/>
    <w:rsid w:val="00FD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;"/>
  <w14:docId w14:val="17E965E9"/>
  <w15:docId w15:val="{BDFC6935-47FB-44F0-B6B6-3972AB6AD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A27C8-BF56-48B4-AD2A-776185EF7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13</TotalTime>
  <Pages>1</Pages>
  <Words>105</Words>
  <Characters>578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Jenises Ramirez Perez</cp:lastModifiedBy>
  <cp:revision>15</cp:revision>
  <cp:lastPrinted>2011-03-04T18:27:00Z</cp:lastPrinted>
  <dcterms:created xsi:type="dcterms:W3CDTF">2023-07-24T21:14:00Z</dcterms:created>
  <dcterms:modified xsi:type="dcterms:W3CDTF">2024-11-28T15:04:00Z</dcterms:modified>
</cp:coreProperties>
</file>