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76880235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14FB28E4" w14:textId="0E682988" w:rsidR="00416E3D" w:rsidRDefault="00416E3D" w:rsidP="00416E3D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sUPBANCO-daf-</w:t>
                                            </w:r>
                                            <w:r w:rsidR="00D11554">
                                              <w:rPr>
                                                <w:rStyle w:val="Style2"/>
                                              </w:rPr>
                                              <w:t>CM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-2024-00</w:t>
                                            </w:r>
                                            <w:r w:rsidR="009E7681">
                                              <w:rPr>
                                                <w:rStyle w:val="Style2"/>
                                              </w:rPr>
                                              <w:t>76</w:t>
                                            </w:r>
                                          </w:p>
                                        </w:sdtContent>
                                      </w:sdt>
                                      <w:p w14:paraId="025C6B67" w14:textId="77777777" w:rsidR="00416E3D" w:rsidRDefault="009E7681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9E7681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6880235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14FB28E4" w14:textId="0E682988" w:rsidR="00416E3D" w:rsidRDefault="00416E3D" w:rsidP="00416E3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sUPBANCO-daf-</w:t>
                                      </w:r>
                                      <w:r w:rsidR="00D11554">
                                        <w:rPr>
                                          <w:rStyle w:val="Style2"/>
                                        </w:rPr>
                                        <w:t>CM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-2024-00</w:t>
                                      </w:r>
                                      <w:r w:rsidR="009E7681">
                                        <w:rPr>
                                          <w:rStyle w:val="Style2"/>
                                        </w:rPr>
                                        <w:t>76</w:t>
                                      </w:r>
                                    </w:p>
                                  </w:sdtContent>
                                </w:sdt>
                                <w:p w14:paraId="025C6B67" w14:textId="77777777" w:rsidR="00416E3D" w:rsidRDefault="009E7681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2DEC452E" w14:textId="2E910737" w:rsidR="00840E00" w:rsidRPr="00535962" w:rsidRDefault="009E7681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9E76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DB5A5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1D19AA71" w:rsidR="0026335F" w:rsidRPr="0026335F" w:rsidRDefault="009E76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4-07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F3B6A">
                                  <w:rPr>
                                    <w:rStyle w:val="Style5"/>
                                    <w:lang w:val="es-DO"/>
                                  </w:rPr>
                                  <w:t>22 de julio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1D19AA71" w:rsidR="0026335F" w:rsidRPr="0026335F" w:rsidRDefault="004F3B6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4-07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22 de julio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9E76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DB5A5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B5A56">
                        <w:fldChar w:fldCharType="begin"/>
                      </w:r>
                      <w:r w:rsidR="00DB5A56">
                        <w:instrText xml:space="preserve"> NUMPAGES   \* MERGEFORMAT </w:instrText>
                      </w:r>
                      <w:r w:rsidR="00DB5A56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B5A5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059"/>
        <w:gridCol w:w="1647"/>
        <w:gridCol w:w="1800"/>
        <w:gridCol w:w="2027"/>
        <w:gridCol w:w="1843"/>
      </w:tblGrid>
      <w:tr w:rsidR="00822B7A" w:rsidRPr="00AE0C17" w14:paraId="2DEC44AD" w14:textId="77777777" w:rsidTr="009E7681">
        <w:trPr>
          <w:trHeight w:val="1415"/>
          <w:jc w:val="center"/>
        </w:trPr>
        <w:tc>
          <w:tcPr>
            <w:tcW w:w="2027" w:type="dxa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05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64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9E7681">
        <w:trPr>
          <w:trHeight w:val="211"/>
          <w:jc w:val="center"/>
        </w:trPr>
        <w:tc>
          <w:tcPr>
            <w:tcW w:w="2027" w:type="dxa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9E7681">
        <w:trPr>
          <w:trHeight w:val="211"/>
          <w:jc w:val="center"/>
        </w:trPr>
        <w:tc>
          <w:tcPr>
            <w:tcW w:w="2027" w:type="dxa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9E7681">
        <w:trPr>
          <w:trHeight w:val="229"/>
          <w:jc w:val="center"/>
        </w:trPr>
        <w:tc>
          <w:tcPr>
            <w:tcW w:w="2027" w:type="dxa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5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64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C067EE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413DE" w14:textId="77777777" w:rsidR="00C067EE" w:rsidRDefault="00C067EE" w:rsidP="001007E7">
      <w:pPr>
        <w:spacing w:after="0" w:line="240" w:lineRule="auto"/>
      </w:pPr>
      <w:r>
        <w:separator/>
      </w:r>
    </w:p>
  </w:endnote>
  <w:endnote w:type="continuationSeparator" w:id="0">
    <w:p w14:paraId="45AE8FBE" w14:textId="77777777" w:rsidR="00C067EE" w:rsidRDefault="00C067E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30C83" w14:textId="77777777" w:rsidR="00C067EE" w:rsidRDefault="00C067EE" w:rsidP="001007E7">
      <w:pPr>
        <w:spacing w:after="0" w:line="240" w:lineRule="auto"/>
      </w:pPr>
      <w:r>
        <w:separator/>
      </w:r>
    </w:p>
  </w:footnote>
  <w:footnote w:type="continuationSeparator" w:id="0">
    <w:p w14:paraId="08B3DDD4" w14:textId="77777777" w:rsidR="00C067EE" w:rsidRDefault="00C067E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2776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6E3D"/>
    <w:rsid w:val="0042490F"/>
    <w:rsid w:val="00466B9C"/>
    <w:rsid w:val="004733B9"/>
    <w:rsid w:val="004762B3"/>
    <w:rsid w:val="004767CC"/>
    <w:rsid w:val="004C4743"/>
    <w:rsid w:val="004F3B6A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F3541"/>
    <w:rsid w:val="00725A39"/>
    <w:rsid w:val="007372FF"/>
    <w:rsid w:val="007563D3"/>
    <w:rsid w:val="00780880"/>
    <w:rsid w:val="007B6F6F"/>
    <w:rsid w:val="007D608F"/>
    <w:rsid w:val="007F59A1"/>
    <w:rsid w:val="00810515"/>
    <w:rsid w:val="00822B7A"/>
    <w:rsid w:val="00830A6F"/>
    <w:rsid w:val="0083342F"/>
    <w:rsid w:val="00840E00"/>
    <w:rsid w:val="00841ECD"/>
    <w:rsid w:val="008610EA"/>
    <w:rsid w:val="008940A7"/>
    <w:rsid w:val="00896739"/>
    <w:rsid w:val="008A68D0"/>
    <w:rsid w:val="008B3AE5"/>
    <w:rsid w:val="00931E0A"/>
    <w:rsid w:val="009A2AEC"/>
    <w:rsid w:val="009A41E5"/>
    <w:rsid w:val="009B7335"/>
    <w:rsid w:val="009E7681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02650"/>
    <w:rsid w:val="00B420BA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11554"/>
    <w:rsid w:val="00D24FA7"/>
    <w:rsid w:val="00D442F7"/>
    <w:rsid w:val="00D64696"/>
    <w:rsid w:val="00D90D49"/>
    <w:rsid w:val="00DB5A56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3</cp:revision>
  <cp:lastPrinted>2011-03-04T19:05:00Z</cp:lastPrinted>
  <dcterms:created xsi:type="dcterms:W3CDTF">2024-09-17T20:46:00Z</dcterms:created>
  <dcterms:modified xsi:type="dcterms:W3CDTF">2024-10-30T13:37:00Z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