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A922E" w14:textId="77777777" w:rsidR="00535962" w:rsidRPr="00F7167E" w:rsidRDefault="0079529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8868B" wp14:editId="69DE4BC6">
                <wp:simplePos x="0" y="0"/>
                <wp:positionH relativeFrom="column">
                  <wp:posOffset>-318053</wp:posOffset>
                </wp:positionH>
                <wp:positionV relativeFrom="paragraph">
                  <wp:posOffset>-437323</wp:posOffset>
                </wp:positionV>
                <wp:extent cx="1884459" cy="1046425"/>
                <wp:effectExtent l="0" t="0" r="0" b="190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4459" cy="1046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DD4EFD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D705E47" wp14:editId="2ADD77BA">
                                      <wp:extent cx="799693" cy="331122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3112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886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05pt;margin-top:-34.45pt;width:148.4pt;height:8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DD4EFD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D705E47" wp14:editId="2ADD77BA">
                                <wp:extent cx="799693" cy="331122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311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0DDD80" wp14:editId="7EF7208F">
                <wp:simplePos x="0" y="0"/>
                <wp:positionH relativeFrom="column">
                  <wp:posOffset>-365760</wp:posOffset>
                </wp:positionH>
                <wp:positionV relativeFrom="paragraph">
                  <wp:posOffset>-365760</wp:posOffset>
                </wp:positionV>
                <wp:extent cx="1017767" cy="623487"/>
                <wp:effectExtent l="0" t="0" r="11430" b="57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767" cy="6234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7219" w14:textId="77777777"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DDD80" id="Text Box 20" o:spid="_x0000_s1027" type="#_x0000_t202" style="position:absolute;margin-left:-28.8pt;margin-top:-28.8pt;width:80.15pt;height:49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" filled="f" stroked="f">
                <v:textbox inset="0,0,0,0">
                  <w:txbxContent>
                    <w:p w14:paraId="5E177219" w14:textId="77777777"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9A8FC77" wp14:editId="12EA5E70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426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435B62B" wp14:editId="5B9A7466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1270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41D8C20" w14:textId="7F0AA89F" w:rsidR="006B202F" w:rsidRDefault="00FE75C6" w:rsidP="00FE75C6">
                                    <w:r w:rsidRPr="00FE75C6">
                                      <w:t>EDESUR-</w:t>
                                    </w:r>
                                    <w:r w:rsidR="00C47CEF">
                                      <w:t>CCC-</w:t>
                                    </w:r>
                                    <w:r w:rsidRPr="00FE75C6">
                                      <w:t>C</w:t>
                                    </w:r>
                                    <w:r w:rsidR="00C47CEF">
                                      <w:t>P</w:t>
                                    </w:r>
                                    <w:r w:rsidRPr="00FE75C6">
                                      <w:t>-202</w:t>
                                    </w:r>
                                    <w:r w:rsidR="00B66396">
                                      <w:t>4</w:t>
                                    </w:r>
                                    <w:r w:rsidRPr="00FE75C6">
                                      <w:t>-</w:t>
                                    </w:r>
                                  </w:p>
                                  <w:p w14:paraId="4FC12CDA" w14:textId="77777777" w:rsidR="009F3D09" w:rsidRPr="00535962" w:rsidRDefault="00000000" w:rsidP="00FE75C6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3C15F4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35B62B" id="Group 21" o:spid="_x0000_s1028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41D8C20" w14:textId="7F0AA89F" w:rsidR="006B202F" w:rsidRDefault="00FE75C6" w:rsidP="00FE75C6">
                              <w:r w:rsidRPr="00FE75C6">
                                <w:t>EDESUR-</w:t>
                              </w:r>
                              <w:r w:rsidR="00C47CEF">
                                <w:t>CCC-</w:t>
                              </w:r>
                              <w:r w:rsidRPr="00FE75C6">
                                <w:t>C</w:t>
                              </w:r>
                              <w:r w:rsidR="00C47CEF">
                                <w:t>P</w:t>
                              </w:r>
                              <w:r w:rsidRPr="00FE75C6">
                                <w:t>-202</w:t>
                              </w:r>
                              <w:r w:rsidR="00B66396">
                                <w:t>4</w:t>
                              </w:r>
                              <w:r w:rsidRPr="00FE75C6">
                                <w:t>-</w:t>
                              </w:r>
                            </w:p>
                            <w:p w14:paraId="4FC12CDA" w14:textId="77777777" w:rsidR="009F3D09" w:rsidRPr="00535962" w:rsidRDefault="00000000" w:rsidP="00FE75C6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A3C15F4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DB6A0E9" w14:textId="77777777" w:rsidR="00535962" w:rsidRPr="00535962" w:rsidRDefault="00254264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7052A8" wp14:editId="231FDC90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57C73" w14:textId="77777777" w:rsidR="002E1412" w:rsidRPr="002E1412" w:rsidRDefault="0000000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192286068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052A8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p w14:paraId="7EF57C73" w14:textId="77777777" w:rsidR="002E1412" w:rsidRPr="002E1412" w:rsidRDefault="0000000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192286068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5D3883" wp14:editId="4B4DB5E8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30F61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38083857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D388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2230F61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38083857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47FF50" w14:textId="77777777" w:rsidR="00535962" w:rsidRDefault="00254264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486795" wp14:editId="17BACB53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51BEE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86795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26F51BEE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16DCEE" wp14:editId="2C2695FE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16F7A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60C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260C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260C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60C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6DCEE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B16F7A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60CF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260CF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260CF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60CF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F1A4C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EF572F6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9482482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2FAD3A3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239FF3A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5A3A38F8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4A54128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658C23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61F1EF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2F35D3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5D4BFA5E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46D0DDDC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5DC287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7A0984D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4FCDFE04" w14:textId="77777777" w:rsidTr="00B55C91">
        <w:tc>
          <w:tcPr>
            <w:tcW w:w="1101" w:type="dxa"/>
          </w:tcPr>
          <w:p w14:paraId="06A86E8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6A4916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26BC36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B3471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5F5295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93F660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03B58E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EC21C54" w14:textId="77777777" w:rsidTr="00B55C91">
        <w:tc>
          <w:tcPr>
            <w:tcW w:w="1101" w:type="dxa"/>
          </w:tcPr>
          <w:p w14:paraId="2C96BB7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DA2A02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2E766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25787F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30727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48827B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668D50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98A8D4D" w14:textId="77777777" w:rsidTr="00B55C91">
        <w:tc>
          <w:tcPr>
            <w:tcW w:w="1101" w:type="dxa"/>
          </w:tcPr>
          <w:p w14:paraId="67C59C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31D5FF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8F6FA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5FB42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3369E3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1601A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EEF9DE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181B0D0" w14:textId="77777777" w:rsidTr="00B55C91">
        <w:tc>
          <w:tcPr>
            <w:tcW w:w="1101" w:type="dxa"/>
          </w:tcPr>
          <w:p w14:paraId="635B94B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B6537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503900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4B7F5C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05C28A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A90A7B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A8027C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2C8F930" w14:textId="77777777" w:rsidTr="00B55C91">
        <w:tc>
          <w:tcPr>
            <w:tcW w:w="1101" w:type="dxa"/>
          </w:tcPr>
          <w:p w14:paraId="276901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258CE0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3E562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20C0E0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38395F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A1DC42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2FB03A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44C93A0" w14:textId="77777777" w:rsidTr="00B55C91">
        <w:trPr>
          <w:trHeight w:val="415"/>
        </w:trPr>
        <w:tc>
          <w:tcPr>
            <w:tcW w:w="1101" w:type="dxa"/>
          </w:tcPr>
          <w:p w14:paraId="430C6B26" w14:textId="77777777" w:rsidR="006E45AC" w:rsidRPr="006E45AC" w:rsidRDefault="006E45AC" w:rsidP="003805A6"/>
        </w:tc>
        <w:tc>
          <w:tcPr>
            <w:tcW w:w="1132" w:type="dxa"/>
          </w:tcPr>
          <w:p w14:paraId="4E7759EF" w14:textId="77777777" w:rsidR="006E45AC" w:rsidRPr="006E45AC" w:rsidRDefault="006E45AC" w:rsidP="003805A6"/>
        </w:tc>
        <w:tc>
          <w:tcPr>
            <w:tcW w:w="3971" w:type="dxa"/>
          </w:tcPr>
          <w:p w14:paraId="53C20A74" w14:textId="77777777" w:rsidR="006E45AC" w:rsidRPr="006E45AC" w:rsidRDefault="006E45AC" w:rsidP="003805A6"/>
        </w:tc>
        <w:tc>
          <w:tcPr>
            <w:tcW w:w="1417" w:type="dxa"/>
          </w:tcPr>
          <w:p w14:paraId="5617DBCE" w14:textId="77777777" w:rsidR="006E45AC" w:rsidRPr="006E45AC" w:rsidRDefault="006E45AC" w:rsidP="003805A6"/>
        </w:tc>
        <w:tc>
          <w:tcPr>
            <w:tcW w:w="1418" w:type="dxa"/>
          </w:tcPr>
          <w:p w14:paraId="6C585B9A" w14:textId="77777777" w:rsidR="006E45AC" w:rsidRPr="006E45AC" w:rsidRDefault="006E45AC" w:rsidP="003805A6"/>
        </w:tc>
        <w:tc>
          <w:tcPr>
            <w:tcW w:w="4961" w:type="dxa"/>
          </w:tcPr>
          <w:p w14:paraId="14BF271F" w14:textId="77777777" w:rsidR="006E45AC" w:rsidRPr="006E45AC" w:rsidRDefault="006E45AC" w:rsidP="003805A6"/>
        </w:tc>
      </w:tr>
      <w:tr w:rsidR="006E45AC" w:rsidRPr="006E45AC" w14:paraId="0571ABC1" w14:textId="77777777" w:rsidTr="00B55C91">
        <w:trPr>
          <w:trHeight w:val="373"/>
        </w:trPr>
        <w:tc>
          <w:tcPr>
            <w:tcW w:w="1101" w:type="dxa"/>
          </w:tcPr>
          <w:p w14:paraId="08C81FEB" w14:textId="77777777" w:rsidR="006E45AC" w:rsidRPr="006E45AC" w:rsidRDefault="006E45AC" w:rsidP="003805A6"/>
        </w:tc>
        <w:tc>
          <w:tcPr>
            <w:tcW w:w="1132" w:type="dxa"/>
          </w:tcPr>
          <w:p w14:paraId="007D3618" w14:textId="77777777" w:rsidR="006E45AC" w:rsidRPr="006E45AC" w:rsidRDefault="006E45AC" w:rsidP="003805A6"/>
        </w:tc>
        <w:tc>
          <w:tcPr>
            <w:tcW w:w="3971" w:type="dxa"/>
          </w:tcPr>
          <w:p w14:paraId="5E90E147" w14:textId="77777777" w:rsidR="006E45AC" w:rsidRPr="006E45AC" w:rsidRDefault="006E45AC" w:rsidP="003805A6"/>
        </w:tc>
        <w:tc>
          <w:tcPr>
            <w:tcW w:w="1417" w:type="dxa"/>
          </w:tcPr>
          <w:p w14:paraId="771F4139" w14:textId="77777777" w:rsidR="006E45AC" w:rsidRPr="006E45AC" w:rsidRDefault="006E45AC" w:rsidP="003805A6"/>
        </w:tc>
        <w:tc>
          <w:tcPr>
            <w:tcW w:w="1418" w:type="dxa"/>
          </w:tcPr>
          <w:p w14:paraId="05162A9C" w14:textId="77777777" w:rsidR="006E45AC" w:rsidRPr="006E45AC" w:rsidRDefault="006E45AC" w:rsidP="003805A6"/>
        </w:tc>
        <w:tc>
          <w:tcPr>
            <w:tcW w:w="4961" w:type="dxa"/>
          </w:tcPr>
          <w:p w14:paraId="3E6D62BC" w14:textId="77777777" w:rsidR="006E45AC" w:rsidRPr="006E45AC" w:rsidRDefault="006E45AC" w:rsidP="003805A6"/>
        </w:tc>
      </w:tr>
    </w:tbl>
    <w:p w14:paraId="74D6BC5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D043C68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68E43B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3C23BE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B10E5" w14:textId="77777777" w:rsidR="003C23BE" w:rsidRDefault="003C23BE" w:rsidP="001007E7">
      <w:pPr>
        <w:spacing w:after="0" w:line="240" w:lineRule="auto"/>
      </w:pPr>
      <w:r>
        <w:separator/>
      </w:r>
    </w:p>
  </w:endnote>
  <w:endnote w:type="continuationSeparator" w:id="0">
    <w:p w14:paraId="5C463377" w14:textId="77777777" w:rsidR="003C23BE" w:rsidRDefault="003C23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87100" w14:textId="77777777" w:rsidR="001007E7" w:rsidRDefault="0025426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025204" wp14:editId="44111295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6DB50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2583D2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E2E66F2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53015E1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52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6DB50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2583D2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E2E66F2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53015E1" w14:textId="77777777" w:rsidR="00807015" w:rsidRDefault="00807015"/>
                </w:txbxContent>
              </v:textbox>
            </v:shape>
          </w:pict>
        </mc:Fallback>
      </mc:AlternateContent>
    </w:r>
  </w:p>
  <w:p w14:paraId="7B53EC88" w14:textId="77777777" w:rsidR="001007E7" w:rsidRDefault="0025426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02C1A2" wp14:editId="2ACB461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29C56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2C1A2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AA29C56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4C727D" wp14:editId="36D0FD9A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DA60DF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71F6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0B44F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461090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67D11" w14:textId="77777777" w:rsidR="003C23BE" w:rsidRDefault="003C23BE" w:rsidP="001007E7">
      <w:pPr>
        <w:spacing w:after="0" w:line="240" w:lineRule="auto"/>
      </w:pPr>
      <w:r>
        <w:separator/>
      </w:r>
    </w:p>
  </w:footnote>
  <w:footnote w:type="continuationSeparator" w:id="0">
    <w:p w14:paraId="3BE6AECB" w14:textId="77777777" w:rsidR="003C23BE" w:rsidRDefault="003C23BE" w:rsidP="001007E7">
      <w:pPr>
        <w:spacing w:after="0" w:line="240" w:lineRule="auto"/>
      </w:pPr>
      <w:r>
        <w:continuationSeparator/>
      </w:r>
    </w:p>
  </w:footnote>
  <w:footnote w:id="1">
    <w:p w14:paraId="0A9DCEC5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3121C87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77B56"/>
    <w:rsid w:val="000B4B8A"/>
    <w:rsid w:val="000D5278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071D0"/>
    <w:rsid w:val="00253DBA"/>
    <w:rsid w:val="00254264"/>
    <w:rsid w:val="00260CF9"/>
    <w:rsid w:val="0026335F"/>
    <w:rsid w:val="002823F7"/>
    <w:rsid w:val="002D62CA"/>
    <w:rsid w:val="002E1412"/>
    <w:rsid w:val="002E6B9A"/>
    <w:rsid w:val="00314023"/>
    <w:rsid w:val="00332B0B"/>
    <w:rsid w:val="003C23BE"/>
    <w:rsid w:val="003D160E"/>
    <w:rsid w:val="00410707"/>
    <w:rsid w:val="0042490F"/>
    <w:rsid w:val="00446C63"/>
    <w:rsid w:val="004564FE"/>
    <w:rsid w:val="00462024"/>
    <w:rsid w:val="00466B9C"/>
    <w:rsid w:val="00490A52"/>
    <w:rsid w:val="004D45A8"/>
    <w:rsid w:val="00521233"/>
    <w:rsid w:val="00535962"/>
    <w:rsid w:val="00587691"/>
    <w:rsid w:val="005C3556"/>
    <w:rsid w:val="00611A07"/>
    <w:rsid w:val="0062592A"/>
    <w:rsid w:val="00626D0C"/>
    <w:rsid w:val="006506D0"/>
    <w:rsid w:val="00651E48"/>
    <w:rsid w:val="006709BC"/>
    <w:rsid w:val="00673474"/>
    <w:rsid w:val="00691C64"/>
    <w:rsid w:val="006B202F"/>
    <w:rsid w:val="006D38F2"/>
    <w:rsid w:val="006E45AC"/>
    <w:rsid w:val="006F28AA"/>
    <w:rsid w:val="00721F4E"/>
    <w:rsid w:val="00725091"/>
    <w:rsid w:val="00732B3A"/>
    <w:rsid w:val="00750712"/>
    <w:rsid w:val="00780880"/>
    <w:rsid w:val="0079529A"/>
    <w:rsid w:val="007B6F6F"/>
    <w:rsid w:val="00806C78"/>
    <w:rsid w:val="00807015"/>
    <w:rsid w:val="00831319"/>
    <w:rsid w:val="008347D5"/>
    <w:rsid w:val="00845FCE"/>
    <w:rsid w:val="00850351"/>
    <w:rsid w:val="00862F3E"/>
    <w:rsid w:val="008B3AE5"/>
    <w:rsid w:val="0098161D"/>
    <w:rsid w:val="009B42B9"/>
    <w:rsid w:val="009F3D09"/>
    <w:rsid w:val="00A01BB6"/>
    <w:rsid w:val="00A16099"/>
    <w:rsid w:val="00A640BD"/>
    <w:rsid w:val="00AD3356"/>
    <w:rsid w:val="00AD7919"/>
    <w:rsid w:val="00AE14E0"/>
    <w:rsid w:val="00AF5214"/>
    <w:rsid w:val="00B02129"/>
    <w:rsid w:val="00B227FF"/>
    <w:rsid w:val="00B55C91"/>
    <w:rsid w:val="00B62EEF"/>
    <w:rsid w:val="00B66396"/>
    <w:rsid w:val="00B97B51"/>
    <w:rsid w:val="00BA0007"/>
    <w:rsid w:val="00BA10B3"/>
    <w:rsid w:val="00BA693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47CEF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15C22"/>
    <w:rsid w:val="00E265B5"/>
    <w:rsid w:val="00E57F32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B0465"/>
    <w:rsid w:val="00FB5EA0"/>
    <w:rsid w:val="00FC2870"/>
    <w:rsid w:val="00FE75C6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A413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9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9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E7401-0499-4F88-AA17-7137595C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8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Waner Francisco Medina Montilla</cp:lastModifiedBy>
  <cp:revision>17</cp:revision>
  <cp:lastPrinted>2011-03-04T18:41:00Z</cp:lastPrinted>
  <dcterms:created xsi:type="dcterms:W3CDTF">2020-10-23T16:36:00Z</dcterms:created>
  <dcterms:modified xsi:type="dcterms:W3CDTF">2024-05-09T14:12:00Z</dcterms:modified>
</cp:coreProperties>
</file>