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830A6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6753225</wp:posOffset>
                </wp:positionH>
                <wp:positionV relativeFrom="paragraph">
                  <wp:posOffset>-571500</wp:posOffset>
                </wp:positionV>
                <wp:extent cx="22059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15203332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26596028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915470638"/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alias w:val="No. del Expediente de Compras "/>
                                                  <w:tag w:val="No. del Expediente de Compras "/>
                                                  <w:id w:val="943502153"/>
                                                </w:sdtPr>
                                                <w:sdtEndPr/>
                                                <w:sdtContent>
                                                  <w:p w:rsidR="00B833AC" w:rsidRPr="00B833AC" w:rsidRDefault="00B833AC" w:rsidP="00B833AC">
                                                    <w:pPr>
                                                      <w:jc w:val="center"/>
                                                    </w:pPr>
                                                    <w:r w:rsidRPr="00B833AC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22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MINERD-CCC-CP-202</w:t>
                                                    </w:r>
                                                    <w:r w:rsidR="000C3BB9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22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4</w:t>
                                                    </w:r>
                                                    <w:r w:rsidRPr="00B833AC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22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 xml:space="preserve">-XXXX </w:t>
                                                    </w:r>
                                                  </w:p>
                                                </w:sdtContent>
                                              </w:sdt>
                                              <w:p w:rsidR="00415F6E" w:rsidRPr="00415F6E" w:rsidRDefault="000C3BB9" w:rsidP="00415F6E">
                                                <w:pPr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  <w:p w:rsidR="00B8122F" w:rsidRPr="00B8122F" w:rsidRDefault="000C3BB9" w:rsidP="00B8122F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  <w:p w:rsidR="00840E00" w:rsidRPr="00535962" w:rsidRDefault="000C3BB9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31.75pt;margin-top:-45pt;width:173.7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15203332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126596028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915470638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943502153"/>
                                          </w:sdtPr>
                                          <w:sdtEndPr/>
                                          <w:sdtContent>
                                            <w:p w:rsidR="00B833AC" w:rsidRPr="00B833AC" w:rsidRDefault="00B833AC" w:rsidP="00B833AC">
                                              <w:pPr>
                                                <w:jc w:val="center"/>
                                              </w:pPr>
                                              <w:r w:rsidRPr="00B833AC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22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MINERD-CCC-CP-202</w:t>
                                              </w:r>
                                              <w:r w:rsidR="000C3BB9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22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4</w:t>
                                              </w:r>
                                              <w:r w:rsidRPr="00B833AC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22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 xml:space="preserve">-XXXX </w:t>
                                              </w:r>
                                            </w:p>
                                          </w:sdtContent>
                                        </w:sdt>
                                        <w:p w:rsidR="00415F6E" w:rsidRPr="00415F6E" w:rsidRDefault="000C3BB9" w:rsidP="00415F6E">
                                          <w:pPr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  <w:p w:rsidR="00B8122F" w:rsidRPr="00B8122F" w:rsidRDefault="000C3BB9" w:rsidP="00B8122F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  <w:p w:rsidR="00840E00" w:rsidRPr="00535962" w:rsidRDefault="000C3BB9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C3BB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T8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" stroked="f">
                <v:textbox>
                  <w:txbxContent>
                    <w:p w:rsidR="002E1412" w:rsidRPr="002E1412" w:rsidRDefault="000C3BB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C3BB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0C3BB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830A6F" w:rsidP="00E81276">
      <w:bookmarkStart w:id="0" w:name="_GoBack"/>
      <w:bookmarkEnd w:id="0"/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0C3BB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F7443C" w:rsidRPr="004767CC" w:rsidRDefault="000C3BB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69D3" w:rsidRDefault="006869D3" w:rsidP="001007E7">
      <w:pPr>
        <w:spacing w:after="0" w:line="240" w:lineRule="auto"/>
      </w:pPr>
      <w:r>
        <w:separator/>
      </w:r>
    </w:p>
  </w:endnote>
  <w:endnote w:type="continuationSeparator" w:id="0">
    <w:p w:rsidR="006869D3" w:rsidRDefault="006869D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69D3" w:rsidRDefault="006869D3" w:rsidP="001007E7">
      <w:pPr>
        <w:spacing w:after="0" w:line="240" w:lineRule="auto"/>
      </w:pPr>
      <w:r>
        <w:separator/>
      </w:r>
    </w:p>
  </w:footnote>
  <w:footnote w:type="continuationSeparator" w:id="0">
    <w:p w:rsidR="006869D3" w:rsidRDefault="006869D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C3BB9"/>
    <w:rsid w:val="001007E7"/>
    <w:rsid w:val="001020C0"/>
    <w:rsid w:val="00123B8D"/>
    <w:rsid w:val="001341C6"/>
    <w:rsid w:val="00147EFB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3F5AA2"/>
    <w:rsid w:val="00415F6E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85F4A"/>
    <w:rsid w:val="006869D3"/>
    <w:rsid w:val="006A43C4"/>
    <w:rsid w:val="00722C70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8122F"/>
    <w:rsid w:val="00B833AC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A7EB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6F1207CE"/>
  <w15:docId w15:val="{0FE37617-8634-4C08-8529-6513CFB5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80F5-C476-4900-8AB8-9CBFF1F4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Astry Nunez</cp:lastModifiedBy>
  <cp:revision>11</cp:revision>
  <cp:lastPrinted>2011-03-04T19:05:00Z</cp:lastPrinted>
  <dcterms:created xsi:type="dcterms:W3CDTF">2014-01-02T13:42:00Z</dcterms:created>
  <dcterms:modified xsi:type="dcterms:W3CDTF">2024-02-07T12:52:00Z</dcterms:modified>
</cp:coreProperties>
</file>