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27692" w14:textId="6003E81F" w:rsidR="00535962" w:rsidRPr="00F7167E" w:rsidRDefault="004E7C6F">
      <w:r w:rsidRPr="004E7C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289180E4" wp14:editId="5F71700F">
                <wp:simplePos x="0" y="0"/>
                <wp:positionH relativeFrom="column">
                  <wp:posOffset>6890657</wp:posOffset>
                </wp:positionH>
                <wp:positionV relativeFrom="paragraph">
                  <wp:posOffset>-598714</wp:posOffset>
                </wp:positionV>
                <wp:extent cx="1894477" cy="804231"/>
                <wp:effectExtent l="0" t="0" r="10795" b="15240"/>
                <wp:wrapNone/>
                <wp:docPr id="2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4477" cy="804231"/>
                          <a:chOff x="12866" y="523"/>
                          <a:chExt cx="2544" cy="1104"/>
                        </a:xfrm>
                      </wpg:grpSpPr>
                      <wps:wsp>
                        <wps:cNvPr id="2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4" name="Group 23"/>
                        <wpg:cNvGrpSpPr>
                          <a:grpSpLocks/>
                        </wpg:cNvGrpSpPr>
                        <wpg:grpSpPr bwMode="auto">
                          <a:xfrm>
                            <a:off x="12925" y="560"/>
                            <a:ext cx="2410" cy="968"/>
                            <a:chOff x="9152" y="719"/>
                            <a:chExt cx="2009" cy="900"/>
                          </a:xfrm>
                        </wpg:grpSpPr>
                        <wps:wsp>
                          <wps:cNvPr id="2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01" y="1226"/>
                              <a:ext cx="1772" cy="3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83F7D8" w14:textId="10DB9749" w:rsidR="004E7C6F" w:rsidRPr="00F57393" w:rsidRDefault="00C917FF" w:rsidP="004E7C6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SNS-</w:t>
                                </w:r>
                                <w:r w:rsidR="00A77EDD">
                                  <w:t>CCC-</w:t>
                                </w:r>
                                <w:r w:rsidR="00E01D06">
                                  <w:rPr>
                                    <w:lang w:val="en-US"/>
                                  </w:rPr>
                                  <w:t>LPN</w:t>
                                </w:r>
                                <w:r>
                                  <w:rPr>
                                    <w:lang w:val="en-US"/>
                                  </w:rPr>
                                  <w:t>-20</w:t>
                                </w:r>
                                <w:r w:rsidR="00C26314">
                                  <w:t>2</w:t>
                                </w:r>
                                <w:r w:rsidR="00691DA0">
                                  <w:t>3</w:t>
                                </w:r>
                                <w:r w:rsidR="00F30348">
                                  <w:rPr>
                                    <w:lang w:val="en-US"/>
                                  </w:rPr>
                                  <w:t>-00</w:t>
                                </w:r>
                                <w:r w:rsidR="00691DA0">
                                  <w:t>12</w:t>
                                </w:r>
                              </w:p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98736692"/>
                                  <w:showingPlcHdr/>
                                </w:sdtPr>
                                <w:sdtContent>
                                  <w:p w14:paraId="1EC81255" w14:textId="77777777" w:rsidR="004E7C6F" w:rsidRPr="00F57393" w:rsidRDefault="004E7C6F" w:rsidP="004E7C6F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719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ln w="38100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B1682A" w14:textId="77777777" w:rsidR="004E7C6F" w:rsidRPr="00535962" w:rsidRDefault="004E7C6F" w:rsidP="004E7C6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9180E4" id="Group 21" o:spid="_x0000_s1026" style="position:absolute;margin-left:542.55pt;margin-top:-47.15pt;width:149.15pt;height:63.35pt;z-index:2516981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2awwAAANsAAAAPAAAAZHJzL2Rvd25yZXYueG1sRI9Ba8JA&#10;FITvQv/D8gq96aYR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LmMtmsMAAADbAAAADwAA&#10;AAAAAAAAAAAAAAAHAgAAZHJzL2Rvd25yZXYueG1sUEsFBgAAAAADAAMAtwAAAPcCAAAAAA==&#10;" filled="f"/>
                <v:group id="Group 23" o:spid="_x0000_s1028" style="position:absolute;left:12925;top:560;width:2410;height:968" coordorigin="9152,719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301;top:1226;width:1772;height: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" strokecolor="white" strokeweight="2.25pt">
                    <v:textbox inset=",0">
                      <w:txbxContent>
                        <w:p w14:paraId="6183F7D8" w14:textId="10DB9749" w:rsidR="004E7C6F" w:rsidRPr="00F57393" w:rsidRDefault="00C917FF" w:rsidP="004E7C6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SNS-</w:t>
                          </w:r>
                          <w:r w:rsidR="00A77EDD">
                            <w:t>CCC-</w:t>
                          </w:r>
                          <w:r w:rsidR="00E01D06">
                            <w:rPr>
                              <w:lang w:val="en-US"/>
                            </w:rPr>
                            <w:t>LPN</w:t>
                          </w:r>
                          <w:r>
                            <w:rPr>
                              <w:lang w:val="en-US"/>
                            </w:rPr>
                            <w:t>-20</w:t>
                          </w:r>
                          <w:r w:rsidR="00C26314">
                            <w:t>2</w:t>
                          </w:r>
                          <w:r w:rsidR="00691DA0">
                            <w:t>3</w:t>
                          </w:r>
                          <w:r w:rsidR="00F30348">
                            <w:rPr>
                              <w:lang w:val="en-US"/>
                            </w:rPr>
                            <w:t>-00</w:t>
                          </w:r>
                          <w:r w:rsidR="00691DA0">
                            <w:t>12</w:t>
                          </w:r>
                        </w:p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698736692"/>
                            <w:showingPlcHdr/>
                          </w:sdtPr>
                          <w:sdtContent>
                            <w:p w14:paraId="1EC81255" w14:textId="77777777" w:rsidR="004E7C6F" w:rsidRPr="00F57393" w:rsidRDefault="004E7C6F" w:rsidP="004E7C6F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2;top:719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" fillcolor="black" strokecolor="white" strokeweight="3pt">
                    <v:textbox>
                      <w:txbxContent>
                        <w:p w14:paraId="39B1682A" w14:textId="77777777" w:rsidR="004E7C6F" w:rsidRPr="00535962" w:rsidRDefault="004E7C6F" w:rsidP="004E7C6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C226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DB4B98" wp14:editId="10ECE54D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DF00B1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DB10682" wp14:editId="3B539DE4">
                                      <wp:extent cx="799693" cy="339869"/>
                                      <wp:effectExtent l="0" t="0" r="0" b="0"/>
                                      <wp:docPr id="3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3986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B4B98" id="Text Box 2" o:spid="_x0000_s1031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Wva2/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DF00B1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DB10682" wp14:editId="3B539DE4">
                                <wp:extent cx="799693" cy="339869"/>
                                <wp:effectExtent l="0" t="0" r="0" b="0"/>
                                <wp:docPr id="3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3986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5C226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2285D76" wp14:editId="71966B07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7739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85D76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6D657739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689BB0B4" w14:textId="1E091734" w:rsidR="00535962" w:rsidRPr="00535962" w:rsidRDefault="005C2267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E320AC" wp14:editId="5DCBECFF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34049" w14:textId="77777777" w:rsidR="005C2267" w:rsidRPr="005C2267" w:rsidRDefault="00000000" w:rsidP="005C2267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5C2267" w:rsidRPr="005C2267">
                                  <w:rPr>
                                    <w:rStyle w:val="Style6"/>
                                  </w:rPr>
                                  <w:t xml:space="preserve">                             SERVICIO NACIONAL DE SALUD</w:t>
                                </w:r>
                              </w:sdtContent>
                            </w:sdt>
                          </w:p>
                          <w:p w14:paraId="4BF62748" w14:textId="77777777" w:rsidR="002E1412" w:rsidRPr="002E1412" w:rsidRDefault="002E141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320AC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p w14:paraId="61F34049" w14:textId="77777777" w:rsidR="005C2267" w:rsidRPr="005C2267" w:rsidRDefault="00354479" w:rsidP="005C2267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C2267" w:rsidRPr="005C2267">
                            <w:rPr>
                              <w:rStyle w:val="Style6"/>
                            </w:rPr>
                            <w:t xml:space="preserve">                             SERVICIO NACIONAL DE SALUD</w:t>
                          </w:r>
                        </w:sdtContent>
                      </w:sdt>
                    </w:p>
                    <w:p w14:paraId="4BF62748" w14:textId="77777777" w:rsidR="002E1412" w:rsidRPr="002E1412" w:rsidRDefault="002E141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D7F4DA" w14:textId="66C2C5A3" w:rsidR="006506D0" w:rsidRDefault="005C2267" w:rsidP="00242239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E90DBF2" wp14:editId="1652C72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628464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0DBF2" id="Text Box 18" o:spid="_x0000_s1034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Fss6Sf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3A628464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AE0C57" wp14:editId="301C26CB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8CC7C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E7C6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4E7C6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4E7C6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E7C6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E0C57" id="Text Box 13" o:spid="_x0000_s1035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8CC7C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E7C6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4E7C6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4E7C6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E7C6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ED942D0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AF6B454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4570D687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1BFE4852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14E2D4F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5D11762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1EE8F4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7FAAFB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2732F58B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6902909D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3FDF652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1C4847F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91DA0" w:rsidRPr="006E45AC" w14:paraId="609234D9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7C6E2" w14:textId="6B5489E4" w:rsidR="00691DA0" w:rsidRPr="00691DA0" w:rsidRDefault="00691DA0" w:rsidP="00691DA0">
            <w:r w:rsidRPr="00691DA0"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BD8A" w14:textId="43A8C1C6" w:rsidR="00691DA0" w:rsidRPr="00691DA0" w:rsidRDefault="00691DA0" w:rsidP="00691DA0">
            <w:r w:rsidRPr="00691DA0">
              <w:t>24102004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577C" w14:textId="0B4FB926" w:rsidR="00691DA0" w:rsidRPr="00691DA0" w:rsidRDefault="00691DA0" w:rsidP="00691DA0">
            <w:r w:rsidRPr="00691DA0">
              <w:t>ANAQUEL METALICO DE 5 TRAMOS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0FBC" w14:textId="25997E9B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5B2A510C" w14:textId="77777777" w:rsidR="00691DA0" w:rsidRPr="00691DA0" w:rsidRDefault="00691DA0" w:rsidP="00691DA0"/>
        </w:tc>
        <w:tc>
          <w:tcPr>
            <w:tcW w:w="4961" w:type="dxa"/>
          </w:tcPr>
          <w:p w14:paraId="01742A95" w14:textId="77777777" w:rsidR="00691DA0" w:rsidRPr="00691DA0" w:rsidRDefault="00691DA0" w:rsidP="00691DA0"/>
        </w:tc>
      </w:tr>
      <w:tr w:rsidR="00691DA0" w:rsidRPr="006E45AC" w14:paraId="184EED1C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254CE" w14:textId="253ACD44" w:rsidR="00691DA0" w:rsidRPr="00691DA0" w:rsidRDefault="00691DA0" w:rsidP="00691DA0">
            <w:r w:rsidRPr="00691DA0"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3E53" w14:textId="3C1EA564" w:rsidR="00691DA0" w:rsidRPr="00691DA0" w:rsidRDefault="00691DA0" w:rsidP="00691DA0">
            <w:r w:rsidRPr="00691DA0">
              <w:t>56101708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C7AC" w14:textId="0C7E9291" w:rsidR="00691DA0" w:rsidRPr="00691DA0" w:rsidRDefault="00691DA0" w:rsidP="00691DA0">
            <w:r w:rsidRPr="00691DA0">
              <w:t>ARCHIVOS METALICOS DE 5 GAVETAS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034E" w14:textId="0C9AB73C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37277771" w14:textId="77777777" w:rsidR="00691DA0" w:rsidRPr="00691DA0" w:rsidRDefault="00691DA0" w:rsidP="00691DA0"/>
        </w:tc>
        <w:tc>
          <w:tcPr>
            <w:tcW w:w="4961" w:type="dxa"/>
          </w:tcPr>
          <w:p w14:paraId="001DF50F" w14:textId="77777777" w:rsidR="00691DA0" w:rsidRPr="00691DA0" w:rsidRDefault="00691DA0" w:rsidP="00691DA0"/>
        </w:tc>
      </w:tr>
      <w:tr w:rsidR="00691DA0" w:rsidRPr="006E45AC" w14:paraId="1D2517E4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EB088B" w14:textId="5BE170A9" w:rsidR="00691DA0" w:rsidRPr="00691DA0" w:rsidRDefault="00691DA0" w:rsidP="00691DA0">
            <w:r w:rsidRPr="00691DA0">
              <w:t>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7546" w14:textId="7EBBCCB5" w:rsidR="00691DA0" w:rsidRPr="00691DA0" w:rsidRDefault="00691DA0" w:rsidP="00691DA0">
            <w:r w:rsidRPr="00691DA0">
              <w:t>56101708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D3FF" w14:textId="6EC97B25" w:rsidR="00691DA0" w:rsidRPr="00691DA0" w:rsidRDefault="00691DA0" w:rsidP="00691DA0">
            <w:r w:rsidRPr="00691DA0">
              <w:t>ARCHIVOS DE 3 GAVETAS CON RUEDAS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C81D" w14:textId="267431BF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094CB85C" w14:textId="77777777" w:rsidR="00691DA0" w:rsidRPr="00691DA0" w:rsidRDefault="00691DA0" w:rsidP="00691DA0"/>
        </w:tc>
        <w:tc>
          <w:tcPr>
            <w:tcW w:w="4961" w:type="dxa"/>
          </w:tcPr>
          <w:p w14:paraId="5F496142" w14:textId="77777777" w:rsidR="00691DA0" w:rsidRPr="00691DA0" w:rsidRDefault="00691DA0" w:rsidP="00691DA0"/>
        </w:tc>
      </w:tr>
      <w:tr w:rsidR="00691DA0" w:rsidRPr="006E45AC" w14:paraId="4CA155B7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2436C" w14:textId="72ABDDC1" w:rsidR="00691DA0" w:rsidRPr="00691DA0" w:rsidRDefault="00691DA0" w:rsidP="00691DA0">
            <w:r w:rsidRPr="00691DA0">
              <w:t>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458C" w14:textId="05A944BA" w:rsidR="00691DA0" w:rsidRPr="00691DA0" w:rsidRDefault="00691DA0" w:rsidP="00691DA0">
            <w:r w:rsidRPr="00691DA0">
              <w:t>24112405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F85B" w14:textId="42863CAB" w:rsidR="00691DA0" w:rsidRPr="00691DA0" w:rsidRDefault="00691DA0" w:rsidP="00691DA0">
            <w:r w:rsidRPr="00691DA0">
              <w:t>ARMARIO METALICO DE 2 PUERTAS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9580" w14:textId="52A521A9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46D50C31" w14:textId="77777777" w:rsidR="00691DA0" w:rsidRPr="00691DA0" w:rsidRDefault="00691DA0" w:rsidP="00691DA0"/>
        </w:tc>
        <w:tc>
          <w:tcPr>
            <w:tcW w:w="4961" w:type="dxa"/>
          </w:tcPr>
          <w:p w14:paraId="76419295" w14:textId="77777777" w:rsidR="00691DA0" w:rsidRPr="00691DA0" w:rsidRDefault="00691DA0" w:rsidP="00691DA0"/>
        </w:tc>
      </w:tr>
      <w:tr w:rsidR="00691DA0" w:rsidRPr="006E45AC" w14:paraId="7EBE775E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62236C" w14:textId="46673790" w:rsidR="00691DA0" w:rsidRPr="00691DA0" w:rsidRDefault="00691DA0" w:rsidP="00691DA0">
            <w:r w:rsidRPr="00691DA0">
              <w:t>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CD30" w14:textId="49BE488B" w:rsidR="00691DA0" w:rsidRPr="00691DA0" w:rsidRDefault="00691DA0" w:rsidP="00691DA0">
            <w:r w:rsidRPr="00691DA0">
              <w:t>24112405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73F2" w14:textId="32D23A46" w:rsidR="00691DA0" w:rsidRPr="00691DA0" w:rsidRDefault="00691DA0" w:rsidP="00691DA0">
            <w:r w:rsidRPr="00691DA0">
              <w:t>ARMARIO METALICO TIPO LOCKER DE SEIS (06) DEPOSITO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C5A9" w14:textId="24092FDB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7CDCA774" w14:textId="77777777" w:rsidR="00691DA0" w:rsidRPr="00691DA0" w:rsidRDefault="00691DA0" w:rsidP="00691DA0"/>
        </w:tc>
        <w:tc>
          <w:tcPr>
            <w:tcW w:w="4961" w:type="dxa"/>
          </w:tcPr>
          <w:p w14:paraId="3810FCC9" w14:textId="77777777" w:rsidR="00691DA0" w:rsidRPr="00691DA0" w:rsidRDefault="00691DA0" w:rsidP="00691DA0"/>
        </w:tc>
      </w:tr>
      <w:tr w:rsidR="00691DA0" w:rsidRPr="006E45AC" w14:paraId="04F8BE7B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654DF" w14:textId="00CB724C" w:rsidR="00691DA0" w:rsidRPr="00691DA0" w:rsidRDefault="00691DA0" w:rsidP="00691DA0">
            <w:r w:rsidRPr="00691DA0">
              <w:t>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D570" w14:textId="23F1E672" w:rsidR="00691DA0" w:rsidRPr="00691DA0" w:rsidRDefault="00691DA0" w:rsidP="00691DA0">
            <w:r w:rsidRPr="00691DA0">
              <w:t>56101504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0F38" w14:textId="46125437" w:rsidR="00691DA0" w:rsidRPr="00691DA0" w:rsidRDefault="00691DA0" w:rsidP="00691DA0">
            <w:r w:rsidRPr="00691DA0">
              <w:t>BANCADA METALICA DE 3 ASIENTOS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8F8B" w14:textId="0F7DA7C6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53CE83D0" w14:textId="77777777" w:rsidR="00691DA0" w:rsidRPr="00691DA0" w:rsidRDefault="00691DA0" w:rsidP="00691DA0"/>
        </w:tc>
        <w:tc>
          <w:tcPr>
            <w:tcW w:w="4961" w:type="dxa"/>
          </w:tcPr>
          <w:p w14:paraId="34A3A4DF" w14:textId="77777777" w:rsidR="00691DA0" w:rsidRPr="00691DA0" w:rsidRDefault="00691DA0" w:rsidP="00691DA0"/>
        </w:tc>
      </w:tr>
      <w:tr w:rsidR="00691DA0" w:rsidRPr="006E45AC" w14:paraId="2EB7785C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02264" w14:textId="17EC7F11" w:rsidR="00691DA0" w:rsidRPr="00691DA0" w:rsidRDefault="00691DA0" w:rsidP="00691DA0">
            <w:r w:rsidRPr="00691DA0">
              <w:t>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2886" w14:textId="1222771D" w:rsidR="00691DA0" w:rsidRPr="00691DA0" w:rsidRDefault="00691DA0" w:rsidP="00691DA0">
            <w:r w:rsidRPr="00691DA0">
              <w:t>56101504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807C" w14:textId="48359214" w:rsidR="00691DA0" w:rsidRPr="00691DA0" w:rsidRDefault="00691DA0" w:rsidP="00691DA0">
            <w:r w:rsidRPr="00691DA0">
              <w:t xml:space="preserve">BANCADA TIPO CINE CONFORTABLE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ECCA" w14:textId="629A07C8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688CCFC1" w14:textId="77777777" w:rsidR="00691DA0" w:rsidRPr="00691DA0" w:rsidRDefault="00691DA0" w:rsidP="00691DA0"/>
        </w:tc>
        <w:tc>
          <w:tcPr>
            <w:tcW w:w="4961" w:type="dxa"/>
          </w:tcPr>
          <w:p w14:paraId="7D0B1F2A" w14:textId="77777777" w:rsidR="00691DA0" w:rsidRPr="00691DA0" w:rsidRDefault="00691DA0" w:rsidP="00691DA0"/>
        </w:tc>
      </w:tr>
      <w:tr w:rsidR="00691DA0" w:rsidRPr="006E45AC" w14:paraId="75E502C4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11CB1" w14:textId="66D35E28" w:rsidR="00691DA0" w:rsidRPr="00691DA0" w:rsidRDefault="00691DA0" w:rsidP="00691DA0">
            <w:r w:rsidRPr="00691DA0">
              <w:t>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7FC8" w14:textId="4F4042E4" w:rsidR="00691DA0" w:rsidRPr="00691DA0" w:rsidRDefault="00691DA0" w:rsidP="00691DA0">
            <w:r w:rsidRPr="00691DA0">
              <w:t>56101504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C817" w14:textId="4A31E9C6" w:rsidR="00691DA0" w:rsidRPr="00691DA0" w:rsidRDefault="00691DA0" w:rsidP="00691DA0">
            <w:r w:rsidRPr="00691DA0">
              <w:t>BANCO PARA DESVESTIR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E92F" w14:textId="4A296DFB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464666D9" w14:textId="77777777" w:rsidR="00691DA0" w:rsidRPr="00691DA0" w:rsidRDefault="00691DA0" w:rsidP="00691DA0"/>
        </w:tc>
        <w:tc>
          <w:tcPr>
            <w:tcW w:w="4961" w:type="dxa"/>
          </w:tcPr>
          <w:p w14:paraId="15E46435" w14:textId="77777777" w:rsidR="00691DA0" w:rsidRPr="00691DA0" w:rsidRDefault="00691DA0" w:rsidP="00691DA0"/>
        </w:tc>
      </w:tr>
      <w:tr w:rsidR="00691DA0" w:rsidRPr="006E45AC" w14:paraId="4FD284AE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81E46" w14:textId="55D0059A" w:rsidR="00691DA0" w:rsidRPr="00691DA0" w:rsidRDefault="00691DA0" w:rsidP="00691DA0">
            <w:r w:rsidRPr="00691DA0">
              <w:t>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540C" w14:textId="6F52F6DF" w:rsidR="00691DA0" w:rsidRPr="00691DA0" w:rsidRDefault="00691DA0" w:rsidP="00691DA0">
            <w:r w:rsidRPr="00691DA0">
              <w:t>56112104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2A81" w14:textId="77E228F8" w:rsidR="00691DA0" w:rsidRPr="00691DA0" w:rsidRDefault="00691DA0" w:rsidP="00691DA0">
            <w:r w:rsidRPr="00691DA0">
              <w:t>BUTACA CONFORTABLE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37AE" w14:textId="326D065C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06E6FD7C" w14:textId="77777777" w:rsidR="00691DA0" w:rsidRPr="00691DA0" w:rsidRDefault="00691DA0" w:rsidP="00691DA0"/>
        </w:tc>
        <w:tc>
          <w:tcPr>
            <w:tcW w:w="4961" w:type="dxa"/>
          </w:tcPr>
          <w:p w14:paraId="6697277B" w14:textId="77777777" w:rsidR="00691DA0" w:rsidRPr="00691DA0" w:rsidRDefault="00691DA0" w:rsidP="00691DA0"/>
        </w:tc>
      </w:tr>
      <w:tr w:rsidR="00691DA0" w:rsidRPr="006E45AC" w14:paraId="215835FA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FEBA7" w14:textId="2873B7AB" w:rsidR="00691DA0" w:rsidRPr="00691DA0" w:rsidRDefault="00691DA0" w:rsidP="00691DA0">
            <w:r w:rsidRPr="00691DA0">
              <w:t>10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3099" w14:textId="5CD5C53E" w:rsidR="00691DA0" w:rsidRPr="00691DA0" w:rsidRDefault="00691DA0" w:rsidP="00691DA0">
            <w:r w:rsidRPr="00691DA0">
              <w:t>56101539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29A3" w14:textId="3A4A9C58" w:rsidR="00691DA0" w:rsidRPr="00691DA0" w:rsidRDefault="00691DA0" w:rsidP="00691DA0">
            <w:r w:rsidRPr="00691DA0">
              <w:t>CAMAROTES DE DOS CAMAS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13B3" w14:textId="1B99B88A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35DFB0CA" w14:textId="77777777" w:rsidR="00691DA0" w:rsidRPr="00691DA0" w:rsidRDefault="00691DA0" w:rsidP="00691DA0"/>
        </w:tc>
        <w:tc>
          <w:tcPr>
            <w:tcW w:w="4961" w:type="dxa"/>
          </w:tcPr>
          <w:p w14:paraId="618E0B66" w14:textId="77777777" w:rsidR="00691DA0" w:rsidRPr="00691DA0" w:rsidRDefault="00691DA0" w:rsidP="00691DA0"/>
        </w:tc>
      </w:tr>
      <w:tr w:rsidR="00691DA0" w:rsidRPr="006E45AC" w14:paraId="6AD0119F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1B7D34" w14:textId="7A59E2F9" w:rsidR="00691DA0" w:rsidRPr="00691DA0" w:rsidRDefault="00691DA0" w:rsidP="00691DA0">
            <w:r w:rsidRPr="00691DA0">
              <w:t>11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155F" w14:textId="0FFCBBA9" w:rsidR="00691DA0" w:rsidRPr="00691DA0" w:rsidRDefault="00691DA0" w:rsidP="00691DA0">
            <w:r w:rsidRPr="00691DA0">
              <w:t>42142531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C369" w14:textId="5B5CA552" w:rsidR="00691DA0" w:rsidRPr="00691DA0" w:rsidRDefault="00691DA0" w:rsidP="00691DA0">
            <w:r w:rsidRPr="00691DA0">
              <w:t>CARRO PARA DESECHOS BIOLOGICOS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948B" w14:textId="734933B0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6E8B8D02" w14:textId="77777777" w:rsidR="00691DA0" w:rsidRPr="00691DA0" w:rsidRDefault="00691DA0" w:rsidP="00691DA0"/>
        </w:tc>
        <w:tc>
          <w:tcPr>
            <w:tcW w:w="4961" w:type="dxa"/>
          </w:tcPr>
          <w:p w14:paraId="7AAD70DF" w14:textId="77777777" w:rsidR="00691DA0" w:rsidRPr="00691DA0" w:rsidRDefault="00691DA0" w:rsidP="00691DA0"/>
        </w:tc>
      </w:tr>
      <w:tr w:rsidR="00691DA0" w:rsidRPr="006E45AC" w14:paraId="7B8CEED1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0EF48" w14:textId="65657213" w:rsidR="00691DA0" w:rsidRPr="00691DA0" w:rsidRDefault="00691DA0" w:rsidP="00691DA0">
            <w:r w:rsidRPr="00691DA0">
              <w:t>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7400" w14:textId="6DB7F797" w:rsidR="00691DA0" w:rsidRPr="00691DA0" w:rsidRDefault="00691DA0" w:rsidP="00691DA0">
            <w:r w:rsidRPr="00691DA0">
              <w:t>47121804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EB7B" w14:textId="0C3F3454" w:rsidR="00691DA0" w:rsidRPr="00691DA0" w:rsidRDefault="00691DA0" w:rsidP="00691DA0">
            <w:r w:rsidRPr="00691DA0">
              <w:t>CARRO DE LIMPIEZA CON CUBO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B276" w14:textId="5A50D18F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612F3E78" w14:textId="77777777" w:rsidR="00691DA0" w:rsidRPr="00691DA0" w:rsidRDefault="00691DA0" w:rsidP="00691DA0"/>
        </w:tc>
        <w:tc>
          <w:tcPr>
            <w:tcW w:w="4961" w:type="dxa"/>
          </w:tcPr>
          <w:p w14:paraId="6C7C671F" w14:textId="77777777" w:rsidR="00691DA0" w:rsidRPr="00691DA0" w:rsidRDefault="00691DA0" w:rsidP="00691DA0"/>
        </w:tc>
      </w:tr>
      <w:tr w:rsidR="00691DA0" w:rsidRPr="006E45AC" w14:paraId="6728B8E8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2D11E" w14:textId="7FD63A69" w:rsidR="00691DA0" w:rsidRPr="00691DA0" w:rsidRDefault="00691DA0" w:rsidP="00691DA0">
            <w:r w:rsidRPr="00691DA0">
              <w:t>13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5C38" w14:textId="45A25AB6" w:rsidR="00691DA0" w:rsidRPr="00691DA0" w:rsidRDefault="00691DA0" w:rsidP="00691DA0">
            <w:r w:rsidRPr="00691DA0">
              <w:t>27111801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8E89" w14:textId="6FC71F74" w:rsidR="00691DA0" w:rsidRPr="00691DA0" w:rsidRDefault="00691DA0" w:rsidP="00691DA0">
            <w:r w:rsidRPr="00691DA0">
              <w:t>CINTA METRICA TIPO SASTRE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EE79" w14:textId="69844712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54203D1F" w14:textId="77777777" w:rsidR="00691DA0" w:rsidRPr="00691DA0" w:rsidRDefault="00691DA0" w:rsidP="00691DA0"/>
        </w:tc>
        <w:tc>
          <w:tcPr>
            <w:tcW w:w="4961" w:type="dxa"/>
          </w:tcPr>
          <w:p w14:paraId="73D5ABB2" w14:textId="77777777" w:rsidR="00691DA0" w:rsidRPr="00691DA0" w:rsidRDefault="00691DA0" w:rsidP="00691DA0"/>
        </w:tc>
      </w:tr>
      <w:tr w:rsidR="00691DA0" w:rsidRPr="006E45AC" w14:paraId="2BE0E341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A9631" w14:textId="588BC37B" w:rsidR="00691DA0" w:rsidRPr="00691DA0" w:rsidRDefault="00691DA0" w:rsidP="00691DA0">
            <w:r w:rsidRPr="00691DA0">
              <w:t>14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9D94" w14:textId="007EBF87" w:rsidR="00691DA0" w:rsidRPr="00691DA0" w:rsidRDefault="00691DA0" w:rsidP="00691DA0">
            <w:r w:rsidRPr="00691DA0">
              <w:t>56101530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376B" w14:textId="450E9409" w:rsidR="00691DA0" w:rsidRPr="00691DA0" w:rsidRDefault="00691DA0" w:rsidP="00691DA0">
            <w:r w:rsidRPr="00691DA0">
              <w:t>CREDENZA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D8FD" w14:textId="12A75B81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42ED48F0" w14:textId="77777777" w:rsidR="00691DA0" w:rsidRPr="00691DA0" w:rsidRDefault="00691DA0" w:rsidP="00691DA0"/>
        </w:tc>
        <w:tc>
          <w:tcPr>
            <w:tcW w:w="4961" w:type="dxa"/>
          </w:tcPr>
          <w:p w14:paraId="2413EFBD" w14:textId="77777777" w:rsidR="00691DA0" w:rsidRPr="00691DA0" w:rsidRDefault="00691DA0" w:rsidP="00691DA0"/>
        </w:tc>
      </w:tr>
      <w:tr w:rsidR="00691DA0" w:rsidRPr="006E45AC" w14:paraId="1827FAE6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AF3ED" w14:textId="04D730E9" w:rsidR="00691DA0" w:rsidRPr="00691DA0" w:rsidRDefault="00691DA0" w:rsidP="00691DA0">
            <w:r w:rsidRPr="00691DA0">
              <w:t>15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B799" w14:textId="1986557E" w:rsidR="00691DA0" w:rsidRPr="00691DA0" w:rsidRDefault="00691DA0" w:rsidP="00691DA0">
            <w:r w:rsidRPr="00691DA0">
              <w:t>47121702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1CA9" w14:textId="5B51F083" w:rsidR="00691DA0" w:rsidRPr="00691DA0" w:rsidRDefault="00691DA0" w:rsidP="00691DA0">
            <w:r w:rsidRPr="00691DA0">
              <w:t>CUBO METALICO PARA DESPERDICIOS CON TAPA ACCIONADA A PEDAL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3C16" w14:textId="396E0ECC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42B1F6C7" w14:textId="77777777" w:rsidR="00691DA0" w:rsidRPr="00691DA0" w:rsidRDefault="00691DA0" w:rsidP="00691DA0"/>
        </w:tc>
        <w:tc>
          <w:tcPr>
            <w:tcW w:w="4961" w:type="dxa"/>
          </w:tcPr>
          <w:p w14:paraId="40550184" w14:textId="77777777" w:rsidR="00691DA0" w:rsidRPr="00691DA0" w:rsidRDefault="00691DA0" w:rsidP="00691DA0"/>
        </w:tc>
      </w:tr>
      <w:tr w:rsidR="00691DA0" w:rsidRPr="006E45AC" w14:paraId="5629990E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10A24" w14:textId="4E7C0B59" w:rsidR="00691DA0" w:rsidRPr="00691DA0" w:rsidRDefault="00691DA0" w:rsidP="00691DA0">
            <w:r w:rsidRPr="00691DA0">
              <w:lastRenderedPageBreak/>
              <w:t>16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F6F1" w14:textId="518A8622" w:rsidR="00691DA0" w:rsidRPr="00691DA0" w:rsidRDefault="00691DA0" w:rsidP="00691DA0">
            <w:r w:rsidRPr="00691DA0">
              <w:t>30191501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8305" w14:textId="7184CA39" w:rsidR="00691DA0" w:rsidRPr="00691DA0" w:rsidRDefault="00691DA0" w:rsidP="00691DA0">
            <w:r w:rsidRPr="00691DA0">
              <w:t>ESCALERA DE TRES PELDAÑOS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403D" w14:textId="4E3A8505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1DB453CE" w14:textId="77777777" w:rsidR="00691DA0" w:rsidRPr="00691DA0" w:rsidRDefault="00691DA0" w:rsidP="00691DA0"/>
        </w:tc>
        <w:tc>
          <w:tcPr>
            <w:tcW w:w="4961" w:type="dxa"/>
          </w:tcPr>
          <w:p w14:paraId="29FFD20A" w14:textId="77777777" w:rsidR="00691DA0" w:rsidRPr="00691DA0" w:rsidRDefault="00691DA0" w:rsidP="00691DA0"/>
        </w:tc>
      </w:tr>
      <w:tr w:rsidR="00691DA0" w:rsidRPr="006E45AC" w14:paraId="20CA0906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19C9C" w14:textId="07CC31B9" w:rsidR="00691DA0" w:rsidRPr="00691DA0" w:rsidRDefault="00691DA0" w:rsidP="00691DA0">
            <w:r w:rsidRPr="00691DA0">
              <w:t>17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BD14" w14:textId="4A48B702" w:rsidR="00691DA0" w:rsidRPr="00691DA0" w:rsidRDefault="00691DA0" w:rsidP="00691DA0">
            <w:r w:rsidRPr="00691DA0">
              <w:t>56101703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68C8" w14:textId="0E4ED77C" w:rsidR="00691DA0" w:rsidRPr="00691DA0" w:rsidRDefault="00691DA0" w:rsidP="00691DA0">
            <w:r w:rsidRPr="00691DA0">
              <w:t>ESCRITORIO ADMINISTRATIVO HOSPITALARIO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8332" w14:textId="360DF3A6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3BACD408" w14:textId="77777777" w:rsidR="00691DA0" w:rsidRPr="00691DA0" w:rsidRDefault="00691DA0" w:rsidP="00691DA0"/>
        </w:tc>
        <w:tc>
          <w:tcPr>
            <w:tcW w:w="4961" w:type="dxa"/>
          </w:tcPr>
          <w:p w14:paraId="704EF997" w14:textId="77777777" w:rsidR="00691DA0" w:rsidRPr="00691DA0" w:rsidRDefault="00691DA0" w:rsidP="00691DA0"/>
        </w:tc>
      </w:tr>
      <w:tr w:rsidR="00691DA0" w:rsidRPr="006E45AC" w14:paraId="2F0A6D50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8E5B4" w14:textId="3F9C3842" w:rsidR="00691DA0" w:rsidRPr="00691DA0" w:rsidRDefault="00691DA0" w:rsidP="00691DA0">
            <w:r w:rsidRPr="00691DA0">
              <w:t>18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D88D" w14:textId="62A1920E" w:rsidR="00691DA0" w:rsidRPr="00691DA0" w:rsidRDefault="00691DA0" w:rsidP="00691DA0">
            <w:r w:rsidRPr="00691DA0">
              <w:t>56101703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4881" w14:textId="01AD5D62" w:rsidR="00691DA0" w:rsidRPr="00691DA0" w:rsidRDefault="00691DA0" w:rsidP="00691DA0">
            <w:r w:rsidRPr="00691DA0">
              <w:t>ESCRITORIO CONSULTORIO CLINICO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5EF1" w14:textId="5048F12F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42693AE9" w14:textId="77777777" w:rsidR="00691DA0" w:rsidRPr="00691DA0" w:rsidRDefault="00691DA0" w:rsidP="00691DA0"/>
        </w:tc>
        <w:tc>
          <w:tcPr>
            <w:tcW w:w="4961" w:type="dxa"/>
          </w:tcPr>
          <w:p w14:paraId="5A05E40B" w14:textId="77777777" w:rsidR="00691DA0" w:rsidRPr="00691DA0" w:rsidRDefault="00691DA0" w:rsidP="00691DA0"/>
        </w:tc>
      </w:tr>
      <w:tr w:rsidR="00691DA0" w:rsidRPr="006E45AC" w14:paraId="477F81A2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05E72" w14:textId="672722B4" w:rsidR="00691DA0" w:rsidRPr="00691DA0" w:rsidRDefault="00691DA0" w:rsidP="00691DA0">
            <w:r w:rsidRPr="00691DA0">
              <w:t>19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00BA" w14:textId="6B6D041E" w:rsidR="00691DA0" w:rsidRPr="00691DA0" w:rsidRDefault="00691DA0" w:rsidP="00691DA0">
            <w:r w:rsidRPr="00691DA0">
              <w:t>56101703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93B8" w14:textId="72E427F4" w:rsidR="00691DA0" w:rsidRPr="00691DA0" w:rsidRDefault="00691DA0" w:rsidP="00691DA0">
            <w:proofErr w:type="gramStart"/>
            <w:r w:rsidRPr="00691DA0">
              <w:t>ESCRITORIO  TIPO</w:t>
            </w:r>
            <w:proofErr w:type="gramEnd"/>
            <w:r w:rsidRPr="00691DA0">
              <w:t xml:space="preserve">  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E3DD" w14:textId="195975AA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78C1964F" w14:textId="77777777" w:rsidR="00691DA0" w:rsidRPr="00691DA0" w:rsidRDefault="00691DA0" w:rsidP="00691DA0"/>
        </w:tc>
        <w:tc>
          <w:tcPr>
            <w:tcW w:w="4961" w:type="dxa"/>
          </w:tcPr>
          <w:p w14:paraId="35B04CCF" w14:textId="77777777" w:rsidR="00691DA0" w:rsidRPr="00691DA0" w:rsidRDefault="00691DA0" w:rsidP="00691DA0"/>
        </w:tc>
      </w:tr>
      <w:tr w:rsidR="00691DA0" w:rsidRPr="006E45AC" w14:paraId="76A90BAF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CF4EE" w14:textId="636B2E5A" w:rsidR="00691DA0" w:rsidRPr="00691DA0" w:rsidRDefault="00691DA0" w:rsidP="00691DA0">
            <w:r w:rsidRPr="00691DA0">
              <w:t>20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F01A" w14:textId="5043D55B" w:rsidR="00691DA0" w:rsidRPr="00691DA0" w:rsidRDefault="00691DA0" w:rsidP="00691DA0">
            <w:r w:rsidRPr="00691DA0">
              <w:t>56101711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04A4" w14:textId="35DDB40E" w:rsidR="00691DA0" w:rsidRPr="00691DA0" w:rsidRDefault="00691DA0" w:rsidP="00691DA0">
            <w:r w:rsidRPr="00691DA0">
              <w:t>ESTACION DE TRABAJO CUBICULO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DBDF" w14:textId="1803A937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3C69E11D" w14:textId="77777777" w:rsidR="00691DA0" w:rsidRPr="00691DA0" w:rsidRDefault="00691DA0" w:rsidP="00691DA0"/>
        </w:tc>
        <w:tc>
          <w:tcPr>
            <w:tcW w:w="4961" w:type="dxa"/>
          </w:tcPr>
          <w:p w14:paraId="44EDECFA" w14:textId="77777777" w:rsidR="00691DA0" w:rsidRPr="00691DA0" w:rsidRDefault="00691DA0" w:rsidP="00691DA0"/>
        </w:tc>
      </w:tr>
      <w:tr w:rsidR="00691DA0" w:rsidRPr="006E45AC" w14:paraId="1ED0D92D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222BF" w14:textId="21DE202B" w:rsidR="00691DA0" w:rsidRPr="00691DA0" w:rsidRDefault="00691DA0" w:rsidP="00691DA0">
            <w:r w:rsidRPr="00691DA0">
              <w:t>21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E20F" w14:textId="555CD19C" w:rsidR="00691DA0" w:rsidRPr="00691DA0" w:rsidRDefault="00691DA0" w:rsidP="00691DA0">
            <w:r w:rsidRPr="00691DA0">
              <w:t>24102004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5022" w14:textId="15514399" w:rsidR="00691DA0" w:rsidRPr="00691DA0" w:rsidRDefault="00691DA0" w:rsidP="00691DA0">
            <w:r w:rsidRPr="00691DA0">
              <w:t>ESTANTERIA DE ACERO INOXIDABLE DE 5 TRAMOS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1DC3" w14:textId="5F7F6E22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3721B3E2" w14:textId="77777777" w:rsidR="00691DA0" w:rsidRPr="00691DA0" w:rsidRDefault="00691DA0" w:rsidP="00691DA0"/>
        </w:tc>
        <w:tc>
          <w:tcPr>
            <w:tcW w:w="4961" w:type="dxa"/>
          </w:tcPr>
          <w:p w14:paraId="22FEAA1D" w14:textId="77777777" w:rsidR="00691DA0" w:rsidRPr="00691DA0" w:rsidRDefault="00691DA0" w:rsidP="00691DA0"/>
        </w:tc>
      </w:tr>
      <w:tr w:rsidR="00691DA0" w:rsidRPr="006E45AC" w14:paraId="7D43A631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8677E" w14:textId="6184D38E" w:rsidR="00691DA0" w:rsidRPr="00691DA0" w:rsidRDefault="00691DA0" w:rsidP="00691DA0">
            <w:r w:rsidRPr="00691DA0">
              <w:t>22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25F1" w14:textId="64E2276F" w:rsidR="00691DA0" w:rsidRPr="00691DA0" w:rsidRDefault="00691DA0" w:rsidP="00691DA0">
            <w:r w:rsidRPr="00691DA0">
              <w:t>24102004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47DE" w14:textId="699AF522" w:rsidR="00691DA0" w:rsidRPr="00691DA0" w:rsidRDefault="00691DA0" w:rsidP="00691DA0">
            <w:r w:rsidRPr="00691DA0">
              <w:t xml:space="preserve">ESTANTERIA METALICA DE 1 </w:t>
            </w:r>
            <w:proofErr w:type="gramStart"/>
            <w:r w:rsidRPr="00691DA0">
              <w:t>CUERPO  DE</w:t>
            </w:r>
            <w:proofErr w:type="gramEnd"/>
            <w:r w:rsidRPr="00691DA0">
              <w:t xml:space="preserve"> 5 ANAQUELES PARA MEDICAMENTOS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0E21" w14:textId="36B0EF4F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2883D2D8" w14:textId="77777777" w:rsidR="00691DA0" w:rsidRPr="00691DA0" w:rsidRDefault="00691DA0" w:rsidP="00691DA0"/>
        </w:tc>
        <w:tc>
          <w:tcPr>
            <w:tcW w:w="4961" w:type="dxa"/>
          </w:tcPr>
          <w:p w14:paraId="643C6D8D" w14:textId="77777777" w:rsidR="00691DA0" w:rsidRPr="00691DA0" w:rsidRDefault="00691DA0" w:rsidP="00691DA0"/>
        </w:tc>
      </w:tr>
      <w:tr w:rsidR="00691DA0" w:rsidRPr="006E45AC" w14:paraId="764423FF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B9C30" w14:textId="3FB4E8CB" w:rsidR="00691DA0" w:rsidRPr="00691DA0" w:rsidRDefault="00691DA0" w:rsidP="00691DA0">
            <w:r w:rsidRPr="00691DA0">
              <w:t>23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B6FB" w14:textId="530FBE64" w:rsidR="00691DA0" w:rsidRPr="00691DA0" w:rsidRDefault="00691DA0" w:rsidP="00691DA0">
            <w:r w:rsidRPr="00691DA0">
              <w:t>56101519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70FB" w14:textId="78BB0E29" w:rsidR="00691DA0" w:rsidRPr="00691DA0" w:rsidRDefault="00691DA0" w:rsidP="00691DA0">
            <w:r w:rsidRPr="00691DA0">
              <w:t>MESA DE CENTRO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370E" w14:textId="3CD98530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19330741" w14:textId="77777777" w:rsidR="00691DA0" w:rsidRPr="00691DA0" w:rsidRDefault="00691DA0" w:rsidP="00691DA0"/>
        </w:tc>
        <w:tc>
          <w:tcPr>
            <w:tcW w:w="4961" w:type="dxa"/>
          </w:tcPr>
          <w:p w14:paraId="55AA030E" w14:textId="77777777" w:rsidR="00691DA0" w:rsidRPr="00691DA0" w:rsidRDefault="00691DA0" w:rsidP="00691DA0"/>
        </w:tc>
      </w:tr>
      <w:tr w:rsidR="00691DA0" w:rsidRPr="006E45AC" w14:paraId="1230B7E7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EDC4" w14:textId="1A539767" w:rsidR="00691DA0" w:rsidRPr="00691DA0" w:rsidRDefault="00691DA0" w:rsidP="00691DA0">
            <w:r w:rsidRPr="00691DA0">
              <w:t>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30E" w14:textId="1E07DFD7" w:rsidR="00691DA0" w:rsidRPr="00691DA0" w:rsidRDefault="00691DA0" w:rsidP="00691DA0">
            <w:r w:rsidRPr="00691DA0">
              <w:t>56121501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5B89" w14:textId="3B1B41EA" w:rsidR="00691DA0" w:rsidRPr="00691DA0" w:rsidRDefault="00691DA0" w:rsidP="00691DA0">
            <w:r w:rsidRPr="00691DA0">
              <w:t>MESA DE COMEDOR PLASTICA PARA 4 PERSONAS CON SILLAS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5C60" w14:textId="7FD753F5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2F54C543" w14:textId="77777777" w:rsidR="00691DA0" w:rsidRPr="00691DA0" w:rsidRDefault="00691DA0" w:rsidP="00691DA0"/>
        </w:tc>
        <w:tc>
          <w:tcPr>
            <w:tcW w:w="4961" w:type="dxa"/>
          </w:tcPr>
          <w:p w14:paraId="622074E1" w14:textId="77777777" w:rsidR="00691DA0" w:rsidRPr="00691DA0" w:rsidRDefault="00691DA0" w:rsidP="00691DA0"/>
        </w:tc>
      </w:tr>
      <w:tr w:rsidR="00691DA0" w:rsidRPr="006E45AC" w14:paraId="74DDAF29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DC6D" w14:textId="13E4143A" w:rsidR="00691DA0" w:rsidRPr="00691DA0" w:rsidRDefault="00691DA0" w:rsidP="00691DA0">
            <w:r w:rsidRPr="00691DA0">
              <w:t>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34B0" w14:textId="2F2308F5" w:rsidR="00691DA0" w:rsidRPr="00691DA0" w:rsidRDefault="00691DA0" w:rsidP="00691DA0">
            <w:r w:rsidRPr="00691DA0">
              <w:t>56101519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1DC7" w14:textId="1FBC9423" w:rsidR="00691DA0" w:rsidRPr="00691DA0" w:rsidRDefault="00691DA0" w:rsidP="00691DA0">
            <w:r w:rsidRPr="00691DA0">
              <w:t xml:space="preserve">MESA DE ESQUINA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2CF7" w14:textId="02BCCFD3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3CC6D91F" w14:textId="77777777" w:rsidR="00691DA0" w:rsidRPr="00691DA0" w:rsidRDefault="00691DA0" w:rsidP="00691DA0"/>
        </w:tc>
        <w:tc>
          <w:tcPr>
            <w:tcW w:w="4961" w:type="dxa"/>
          </w:tcPr>
          <w:p w14:paraId="3384487D" w14:textId="77777777" w:rsidR="00691DA0" w:rsidRPr="00691DA0" w:rsidRDefault="00691DA0" w:rsidP="00691DA0"/>
        </w:tc>
      </w:tr>
      <w:tr w:rsidR="00691DA0" w:rsidRPr="006E45AC" w14:paraId="3571D34C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AA3B" w14:textId="2FE8A553" w:rsidR="00691DA0" w:rsidRPr="00691DA0" w:rsidRDefault="00691DA0" w:rsidP="00691DA0">
            <w:r w:rsidRPr="00691DA0">
              <w:t>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A0D4" w14:textId="6E1B6E47" w:rsidR="00691DA0" w:rsidRPr="00691DA0" w:rsidRDefault="00691DA0" w:rsidP="00691DA0">
            <w:r w:rsidRPr="00691DA0">
              <w:t>56101519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C78B" w14:textId="208BCC4C" w:rsidR="00691DA0" w:rsidRPr="00691DA0" w:rsidRDefault="00691DA0" w:rsidP="00691DA0">
            <w:r w:rsidRPr="00691DA0">
              <w:t xml:space="preserve">MESA DE REUNION DE 4 ASIENTOS CON SILLAS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1A3C" w14:textId="207D81D5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10E51125" w14:textId="77777777" w:rsidR="00691DA0" w:rsidRPr="00691DA0" w:rsidRDefault="00691DA0" w:rsidP="00691DA0"/>
        </w:tc>
        <w:tc>
          <w:tcPr>
            <w:tcW w:w="4961" w:type="dxa"/>
          </w:tcPr>
          <w:p w14:paraId="3ECF6566" w14:textId="77777777" w:rsidR="00691DA0" w:rsidRPr="00691DA0" w:rsidRDefault="00691DA0" w:rsidP="00691DA0"/>
        </w:tc>
      </w:tr>
      <w:tr w:rsidR="00691DA0" w:rsidRPr="006E45AC" w14:paraId="23ACD2CF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CAE5" w14:textId="0B1B3A19" w:rsidR="00691DA0" w:rsidRPr="00691DA0" w:rsidRDefault="00691DA0" w:rsidP="00691DA0">
            <w:r w:rsidRPr="00691DA0">
              <w:t>27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AD8C" w14:textId="2D627A61" w:rsidR="00691DA0" w:rsidRPr="00691DA0" w:rsidRDefault="00691DA0" w:rsidP="00691DA0">
            <w:r w:rsidRPr="00691DA0">
              <w:t>56101519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C574" w14:textId="2E294153" w:rsidR="00691DA0" w:rsidRPr="00691DA0" w:rsidRDefault="00691DA0" w:rsidP="00691DA0">
            <w:r w:rsidRPr="00691DA0">
              <w:t xml:space="preserve">MESA DE REUNION PARA 8 PERSONAS CON 8 SILLONES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B4B4" w14:textId="09EA9A5B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56CD34C2" w14:textId="77777777" w:rsidR="00691DA0" w:rsidRPr="00691DA0" w:rsidRDefault="00691DA0" w:rsidP="00691DA0"/>
        </w:tc>
        <w:tc>
          <w:tcPr>
            <w:tcW w:w="4961" w:type="dxa"/>
          </w:tcPr>
          <w:p w14:paraId="196DC860" w14:textId="77777777" w:rsidR="00691DA0" w:rsidRPr="00691DA0" w:rsidRDefault="00691DA0" w:rsidP="00691DA0"/>
        </w:tc>
      </w:tr>
      <w:tr w:rsidR="00691DA0" w:rsidRPr="006E45AC" w14:paraId="3890F8CC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1110" w14:textId="2E907580" w:rsidR="00691DA0" w:rsidRPr="00691DA0" w:rsidRDefault="00691DA0" w:rsidP="00691DA0">
            <w:r w:rsidRPr="00691DA0">
              <w:t>28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5FB0" w14:textId="35FD93F6" w:rsidR="00691DA0" w:rsidRPr="00691DA0" w:rsidRDefault="00691DA0" w:rsidP="00691DA0">
            <w:r w:rsidRPr="00691DA0">
              <w:t>47121702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CAB7" w14:textId="7FBBCC17" w:rsidR="00691DA0" w:rsidRPr="00691DA0" w:rsidRDefault="00691DA0" w:rsidP="00691DA0">
            <w:proofErr w:type="gramStart"/>
            <w:r w:rsidRPr="00691DA0">
              <w:t>PAPELERA  METALICA</w:t>
            </w:r>
            <w:proofErr w:type="gramEnd"/>
            <w:r w:rsidRPr="00691DA0"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97E9" w14:textId="0830549A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304B9FC9" w14:textId="77777777" w:rsidR="00691DA0" w:rsidRPr="00691DA0" w:rsidRDefault="00691DA0" w:rsidP="00691DA0"/>
        </w:tc>
        <w:tc>
          <w:tcPr>
            <w:tcW w:w="4961" w:type="dxa"/>
          </w:tcPr>
          <w:p w14:paraId="603DA933" w14:textId="77777777" w:rsidR="00691DA0" w:rsidRPr="00691DA0" w:rsidRDefault="00691DA0" w:rsidP="00691DA0"/>
        </w:tc>
      </w:tr>
      <w:tr w:rsidR="00691DA0" w:rsidRPr="006E45AC" w14:paraId="4C800633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79D6" w14:textId="76F86D9D" w:rsidR="00691DA0" w:rsidRPr="00691DA0" w:rsidRDefault="00691DA0" w:rsidP="00691DA0">
            <w:r w:rsidRPr="00691DA0">
              <w:t>29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C468" w14:textId="5C220B19" w:rsidR="00691DA0" w:rsidRPr="00691DA0" w:rsidRDefault="00691DA0" w:rsidP="00691DA0">
            <w:r w:rsidRPr="00691DA0">
              <w:t>53102507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B66E" w14:textId="62917E5F" w:rsidR="00691DA0" w:rsidRPr="00691DA0" w:rsidRDefault="00691DA0" w:rsidP="00691DA0">
            <w:r w:rsidRPr="00691DA0">
              <w:t>PERCHA METALICA DE PARED 4 GANCHOS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5BF8" w14:textId="412A4C9F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6C9A3A45" w14:textId="77777777" w:rsidR="00691DA0" w:rsidRPr="00691DA0" w:rsidRDefault="00691DA0" w:rsidP="00691DA0"/>
        </w:tc>
        <w:tc>
          <w:tcPr>
            <w:tcW w:w="4961" w:type="dxa"/>
          </w:tcPr>
          <w:p w14:paraId="73BA4899" w14:textId="77777777" w:rsidR="00691DA0" w:rsidRPr="00691DA0" w:rsidRDefault="00691DA0" w:rsidP="00691DA0"/>
        </w:tc>
      </w:tr>
      <w:tr w:rsidR="00691DA0" w:rsidRPr="006E45AC" w14:paraId="3B033E0B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ACAA" w14:textId="33921021" w:rsidR="00691DA0" w:rsidRPr="00691DA0" w:rsidRDefault="00691DA0" w:rsidP="00691DA0">
            <w:r w:rsidRPr="00691DA0">
              <w:t>30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E34E" w14:textId="2110A9E8" w:rsidR="00691DA0" w:rsidRPr="00691DA0" w:rsidRDefault="00691DA0" w:rsidP="00691DA0">
            <w:r w:rsidRPr="00691DA0">
              <w:t>44111905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2F03F" w14:textId="02A9F1A2" w:rsidR="00691DA0" w:rsidRPr="00691DA0" w:rsidRDefault="00691DA0" w:rsidP="00691DA0">
            <w:r w:rsidRPr="00691DA0">
              <w:t>PIZARRA BLANCA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4A40" w14:textId="0ECA3DD7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4B1836EA" w14:textId="77777777" w:rsidR="00691DA0" w:rsidRPr="00691DA0" w:rsidRDefault="00691DA0" w:rsidP="00691DA0"/>
        </w:tc>
        <w:tc>
          <w:tcPr>
            <w:tcW w:w="4961" w:type="dxa"/>
          </w:tcPr>
          <w:p w14:paraId="7AFF9BA7" w14:textId="77777777" w:rsidR="00691DA0" w:rsidRPr="00691DA0" w:rsidRDefault="00691DA0" w:rsidP="00691DA0"/>
        </w:tc>
      </w:tr>
      <w:tr w:rsidR="00691DA0" w:rsidRPr="006E45AC" w14:paraId="1CD207CF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06E3" w14:textId="058191A4" w:rsidR="00691DA0" w:rsidRPr="00691DA0" w:rsidRDefault="00691DA0" w:rsidP="00691DA0">
            <w:r w:rsidRPr="00691DA0">
              <w:t>31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F29B" w14:textId="1752EB5F" w:rsidR="00691DA0" w:rsidRPr="00691DA0" w:rsidRDefault="00691DA0" w:rsidP="00691DA0">
            <w:r w:rsidRPr="00691DA0">
              <w:t>45111501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EA5E" w14:textId="4CA795A3" w:rsidR="00691DA0" w:rsidRPr="00691DA0" w:rsidRDefault="00691DA0" w:rsidP="00691DA0">
            <w:r w:rsidRPr="00691DA0">
              <w:t>PODIUM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EB9F" w14:textId="7FB31EEB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06ADF394" w14:textId="77777777" w:rsidR="00691DA0" w:rsidRPr="00691DA0" w:rsidRDefault="00691DA0" w:rsidP="00691DA0"/>
        </w:tc>
        <w:tc>
          <w:tcPr>
            <w:tcW w:w="4961" w:type="dxa"/>
          </w:tcPr>
          <w:p w14:paraId="5A662CD0" w14:textId="77777777" w:rsidR="00691DA0" w:rsidRPr="00691DA0" w:rsidRDefault="00691DA0" w:rsidP="00691DA0"/>
        </w:tc>
      </w:tr>
      <w:tr w:rsidR="00691DA0" w:rsidRPr="006E45AC" w14:paraId="475FB4DC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6312" w14:textId="56BCF746" w:rsidR="00691DA0" w:rsidRPr="00691DA0" w:rsidRDefault="00691DA0" w:rsidP="00691DA0">
            <w:r w:rsidRPr="00691DA0">
              <w:t>32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7F54" w14:textId="631C56EE" w:rsidR="00691DA0" w:rsidRPr="00691DA0" w:rsidRDefault="00691DA0" w:rsidP="00691DA0">
            <w:r w:rsidRPr="00691DA0">
              <w:t>54111601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B8E6" w14:textId="54247A7D" w:rsidR="00691DA0" w:rsidRPr="00691DA0" w:rsidRDefault="00691DA0" w:rsidP="00691DA0">
            <w:r w:rsidRPr="00691DA0">
              <w:t>RELOJ DE PARED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FAF1" w14:textId="15B617F5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1148A98C" w14:textId="77777777" w:rsidR="00691DA0" w:rsidRPr="00691DA0" w:rsidRDefault="00691DA0" w:rsidP="00691DA0"/>
        </w:tc>
        <w:tc>
          <w:tcPr>
            <w:tcW w:w="4961" w:type="dxa"/>
          </w:tcPr>
          <w:p w14:paraId="2B9D29F7" w14:textId="77777777" w:rsidR="00691DA0" w:rsidRPr="00691DA0" w:rsidRDefault="00691DA0" w:rsidP="00691DA0"/>
        </w:tc>
      </w:tr>
      <w:tr w:rsidR="00691DA0" w:rsidRPr="006E45AC" w14:paraId="44A47453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2461" w14:textId="2A672933" w:rsidR="00691DA0" w:rsidRPr="00691DA0" w:rsidRDefault="00691DA0" w:rsidP="00691DA0">
            <w:r w:rsidRPr="00691DA0">
              <w:t>33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6984" w14:textId="513FC3DF" w:rsidR="00691DA0" w:rsidRPr="00691DA0" w:rsidRDefault="00691DA0" w:rsidP="00691DA0">
            <w:r w:rsidRPr="00691DA0">
              <w:t>56112104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C358" w14:textId="167BE9F3" w:rsidR="00691DA0" w:rsidRPr="00691DA0" w:rsidRDefault="00691DA0" w:rsidP="00691DA0">
            <w:r w:rsidRPr="00691DA0">
              <w:t>SILLA METALICA APILABLE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F15D" w14:textId="05C1CBC7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54087A4A" w14:textId="77777777" w:rsidR="00691DA0" w:rsidRPr="00691DA0" w:rsidRDefault="00691DA0" w:rsidP="00691DA0"/>
        </w:tc>
        <w:tc>
          <w:tcPr>
            <w:tcW w:w="4961" w:type="dxa"/>
          </w:tcPr>
          <w:p w14:paraId="64484C50" w14:textId="77777777" w:rsidR="00691DA0" w:rsidRPr="00691DA0" w:rsidRDefault="00691DA0" w:rsidP="00691DA0"/>
        </w:tc>
      </w:tr>
      <w:tr w:rsidR="00691DA0" w:rsidRPr="006E45AC" w14:paraId="1C198CAE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7721" w14:textId="52A44B2A" w:rsidR="00691DA0" w:rsidRPr="00691DA0" w:rsidRDefault="00691DA0" w:rsidP="00691DA0">
            <w:r w:rsidRPr="00691DA0">
              <w:t>34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2B2C" w14:textId="164A32EE" w:rsidR="00691DA0" w:rsidRPr="00691DA0" w:rsidRDefault="00691DA0" w:rsidP="00691DA0">
            <w:r w:rsidRPr="00691DA0">
              <w:t>56112104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E5F6" w14:textId="2ACACF45" w:rsidR="00691DA0" w:rsidRPr="00691DA0" w:rsidRDefault="00691DA0" w:rsidP="00691DA0">
            <w:r w:rsidRPr="00691DA0">
              <w:t xml:space="preserve">SILLA METALICA CONFORTABLE GIRATORIA DE ASIENTO ALTO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0A4C" w14:textId="76B3467D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4D94F03B" w14:textId="77777777" w:rsidR="00691DA0" w:rsidRPr="00691DA0" w:rsidRDefault="00691DA0" w:rsidP="00691DA0"/>
        </w:tc>
        <w:tc>
          <w:tcPr>
            <w:tcW w:w="4961" w:type="dxa"/>
          </w:tcPr>
          <w:p w14:paraId="65D0F37A" w14:textId="77777777" w:rsidR="00691DA0" w:rsidRPr="00691DA0" w:rsidRDefault="00691DA0" w:rsidP="00691DA0"/>
        </w:tc>
      </w:tr>
      <w:tr w:rsidR="00691DA0" w:rsidRPr="006E45AC" w14:paraId="0E460C37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9E45" w14:textId="03E46899" w:rsidR="00691DA0" w:rsidRPr="00691DA0" w:rsidRDefault="00691DA0" w:rsidP="00691DA0">
            <w:r w:rsidRPr="00691DA0">
              <w:t>35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733E" w14:textId="3790A409" w:rsidR="00691DA0" w:rsidRPr="00691DA0" w:rsidRDefault="00691DA0" w:rsidP="00691DA0">
            <w:r w:rsidRPr="00691DA0">
              <w:t>56112104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BD182" w14:textId="417E4230" w:rsidR="00691DA0" w:rsidRPr="00691DA0" w:rsidRDefault="00691DA0" w:rsidP="00691DA0">
            <w:r w:rsidRPr="00691DA0">
              <w:t>SILLA METALICA CONFORTABLE GIRATORIA RODABLE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6D14" w14:textId="56A42843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7A524DB0" w14:textId="77777777" w:rsidR="00691DA0" w:rsidRPr="00691DA0" w:rsidRDefault="00691DA0" w:rsidP="00691DA0"/>
        </w:tc>
        <w:tc>
          <w:tcPr>
            <w:tcW w:w="4961" w:type="dxa"/>
          </w:tcPr>
          <w:p w14:paraId="427B4655" w14:textId="77777777" w:rsidR="00691DA0" w:rsidRPr="00691DA0" w:rsidRDefault="00691DA0" w:rsidP="00691DA0"/>
        </w:tc>
      </w:tr>
      <w:tr w:rsidR="00691DA0" w:rsidRPr="006E45AC" w14:paraId="4742E4CF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4B96" w14:textId="6C8D5CFE" w:rsidR="00691DA0" w:rsidRPr="00691DA0" w:rsidRDefault="00691DA0" w:rsidP="00691DA0">
            <w:r w:rsidRPr="00691DA0">
              <w:t>36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7668" w14:textId="42F1C35D" w:rsidR="00691DA0" w:rsidRPr="00691DA0" w:rsidRDefault="00691DA0" w:rsidP="00691DA0">
            <w:r w:rsidRPr="00691DA0">
              <w:t>56112104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6779" w14:textId="23BE0727" w:rsidR="00691DA0" w:rsidRPr="00691DA0" w:rsidRDefault="00691DA0" w:rsidP="00691DA0">
            <w:r w:rsidRPr="00691DA0">
              <w:t>SILLA METALICA GIRATORIA RODABLE CON ASIENTO ALTO EN VINIL SIN BRAZO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51D1" w14:textId="72A9801B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34A795FE" w14:textId="77777777" w:rsidR="00691DA0" w:rsidRPr="00691DA0" w:rsidRDefault="00691DA0" w:rsidP="00691DA0"/>
        </w:tc>
        <w:tc>
          <w:tcPr>
            <w:tcW w:w="4961" w:type="dxa"/>
          </w:tcPr>
          <w:p w14:paraId="1C320DAA" w14:textId="77777777" w:rsidR="00691DA0" w:rsidRPr="00691DA0" w:rsidRDefault="00691DA0" w:rsidP="00691DA0"/>
        </w:tc>
      </w:tr>
      <w:tr w:rsidR="00691DA0" w:rsidRPr="006E45AC" w14:paraId="0FDDBDBC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FEC" w14:textId="06356AF2" w:rsidR="00691DA0" w:rsidRPr="00691DA0" w:rsidRDefault="00691DA0" w:rsidP="00691DA0">
            <w:r w:rsidRPr="00691DA0">
              <w:lastRenderedPageBreak/>
              <w:t>37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C20F" w14:textId="4FE0954F" w:rsidR="00691DA0" w:rsidRPr="00691DA0" w:rsidRDefault="00691DA0" w:rsidP="00691DA0">
            <w:r w:rsidRPr="00691DA0">
              <w:t>56112104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A712" w14:textId="4C25233B" w:rsidR="00691DA0" w:rsidRPr="00691DA0" w:rsidRDefault="00691DA0" w:rsidP="00691DA0">
            <w:r w:rsidRPr="00691DA0">
              <w:t xml:space="preserve">SILLON EJECUTIVO CONFORTABLE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2D7D" w14:textId="6BA48FFB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2D1FE6FC" w14:textId="77777777" w:rsidR="00691DA0" w:rsidRPr="00691DA0" w:rsidRDefault="00691DA0" w:rsidP="00691DA0"/>
        </w:tc>
        <w:tc>
          <w:tcPr>
            <w:tcW w:w="4961" w:type="dxa"/>
          </w:tcPr>
          <w:p w14:paraId="3BED0B78" w14:textId="77777777" w:rsidR="00691DA0" w:rsidRPr="00691DA0" w:rsidRDefault="00691DA0" w:rsidP="00691DA0"/>
        </w:tc>
      </w:tr>
      <w:tr w:rsidR="00691DA0" w:rsidRPr="006E45AC" w14:paraId="42A32FD0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7F2E" w14:textId="4A548454" w:rsidR="00691DA0" w:rsidRPr="00691DA0" w:rsidRDefault="00691DA0" w:rsidP="00691DA0">
            <w:r w:rsidRPr="00691DA0">
              <w:t>38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F628" w14:textId="75CCDF52" w:rsidR="00691DA0" w:rsidRPr="00691DA0" w:rsidRDefault="00691DA0" w:rsidP="00691DA0">
            <w:r w:rsidRPr="00691DA0">
              <w:t>56112104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2C54" w14:textId="47C573E3" w:rsidR="00691DA0" w:rsidRPr="00691DA0" w:rsidRDefault="00691DA0" w:rsidP="00691DA0">
            <w:proofErr w:type="gramStart"/>
            <w:r w:rsidRPr="00691DA0">
              <w:t>SOFA  DE</w:t>
            </w:r>
            <w:proofErr w:type="gramEnd"/>
            <w:r w:rsidRPr="00691DA0">
              <w:t xml:space="preserve"> 2 ASIENTOS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7D84" w14:textId="233479E9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5723F31D" w14:textId="77777777" w:rsidR="00691DA0" w:rsidRPr="00691DA0" w:rsidRDefault="00691DA0" w:rsidP="00691DA0"/>
        </w:tc>
        <w:tc>
          <w:tcPr>
            <w:tcW w:w="4961" w:type="dxa"/>
          </w:tcPr>
          <w:p w14:paraId="1932884A" w14:textId="77777777" w:rsidR="00691DA0" w:rsidRPr="00691DA0" w:rsidRDefault="00691DA0" w:rsidP="00691DA0"/>
        </w:tc>
      </w:tr>
      <w:tr w:rsidR="00691DA0" w:rsidRPr="006E45AC" w14:paraId="1FC8BB92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97F" w14:textId="2765701F" w:rsidR="00691DA0" w:rsidRPr="00691DA0" w:rsidRDefault="00691DA0" w:rsidP="00691DA0">
            <w:r w:rsidRPr="00691DA0">
              <w:t>39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F2D3" w14:textId="4FA05502" w:rsidR="00691DA0" w:rsidRPr="00691DA0" w:rsidRDefault="00691DA0" w:rsidP="00691DA0">
            <w:r w:rsidRPr="00691DA0">
              <w:t>56112104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7082" w14:textId="7CFBA30D" w:rsidR="00691DA0" w:rsidRPr="00691DA0" w:rsidRDefault="00691DA0" w:rsidP="00691DA0">
            <w:r w:rsidRPr="00691DA0">
              <w:t>SOFA DE 3 ASIENTOS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D542" w14:textId="2F359E83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6060415B" w14:textId="77777777" w:rsidR="00691DA0" w:rsidRPr="00691DA0" w:rsidRDefault="00691DA0" w:rsidP="00691DA0"/>
        </w:tc>
        <w:tc>
          <w:tcPr>
            <w:tcW w:w="4961" w:type="dxa"/>
          </w:tcPr>
          <w:p w14:paraId="67B82DFA" w14:textId="77777777" w:rsidR="00691DA0" w:rsidRPr="00691DA0" w:rsidRDefault="00691DA0" w:rsidP="00691DA0"/>
        </w:tc>
      </w:tr>
      <w:tr w:rsidR="00691DA0" w:rsidRPr="006E45AC" w14:paraId="5AE3AFE4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B28" w14:textId="798B146C" w:rsidR="00691DA0" w:rsidRPr="00691DA0" w:rsidRDefault="00691DA0" w:rsidP="00691DA0">
            <w:r w:rsidRPr="00691DA0">
              <w:t>40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636F" w14:textId="54EA1042" w:rsidR="00691DA0" w:rsidRPr="00691DA0" w:rsidRDefault="00691DA0" w:rsidP="00691DA0">
            <w:r w:rsidRPr="00691DA0">
              <w:t>42192104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745E" w14:textId="5CAB36E3" w:rsidR="00691DA0" w:rsidRPr="00691DA0" w:rsidRDefault="00691DA0" w:rsidP="00691DA0">
            <w:r w:rsidRPr="00691DA0">
              <w:t>TABURETE FIJO DE ACERO INOXIDABLE CON ASIENTO GIRATORIO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E1DC" w14:textId="370ECA47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780F9919" w14:textId="77777777" w:rsidR="00691DA0" w:rsidRPr="00691DA0" w:rsidRDefault="00691DA0" w:rsidP="00691DA0"/>
        </w:tc>
        <w:tc>
          <w:tcPr>
            <w:tcW w:w="4961" w:type="dxa"/>
          </w:tcPr>
          <w:p w14:paraId="09714EAB" w14:textId="77777777" w:rsidR="00691DA0" w:rsidRPr="00691DA0" w:rsidRDefault="00691DA0" w:rsidP="00691DA0"/>
        </w:tc>
      </w:tr>
      <w:tr w:rsidR="00691DA0" w:rsidRPr="006E45AC" w14:paraId="0BFA8B3E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9963" w14:textId="679B7828" w:rsidR="00691DA0" w:rsidRPr="00691DA0" w:rsidRDefault="00691DA0" w:rsidP="00691DA0">
            <w:r w:rsidRPr="00691DA0">
              <w:t>41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69D1" w14:textId="327E8859" w:rsidR="00691DA0" w:rsidRPr="00691DA0" w:rsidRDefault="00691DA0" w:rsidP="00691DA0">
            <w:r w:rsidRPr="00691DA0">
              <w:t>42192104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64B3" w14:textId="2F658466" w:rsidR="00691DA0" w:rsidRPr="00691DA0" w:rsidRDefault="00691DA0" w:rsidP="00691DA0">
            <w:r w:rsidRPr="00691DA0">
              <w:t>TABURETE METALICO ASIENTO GIRATORIO RODABLE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DE8C" w14:textId="4D72D298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0181918F" w14:textId="77777777" w:rsidR="00691DA0" w:rsidRPr="00691DA0" w:rsidRDefault="00691DA0" w:rsidP="00691DA0"/>
        </w:tc>
        <w:tc>
          <w:tcPr>
            <w:tcW w:w="4961" w:type="dxa"/>
          </w:tcPr>
          <w:p w14:paraId="62B9C655" w14:textId="77777777" w:rsidR="00691DA0" w:rsidRPr="00691DA0" w:rsidRDefault="00691DA0" w:rsidP="00691DA0"/>
        </w:tc>
      </w:tr>
      <w:tr w:rsidR="00691DA0" w:rsidRPr="006E45AC" w14:paraId="1FF30918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F031" w14:textId="3FCF5E5C" w:rsidR="00691DA0" w:rsidRPr="00691DA0" w:rsidRDefault="00691DA0" w:rsidP="00691DA0">
            <w:r w:rsidRPr="00691DA0">
              <w:t>42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72F2" w14:textId="3B41860A" w:rsidR="00691DA0" w:rsidRPr="00691DA0" w:rsidRDefault="00691DA0" w:rsidP="00691DA0">
            <w:r w:rsidRPr="00691DA0">
              <w:t>56111603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461" w14:textId="6495000A" w:rsidR="00691DA0" w:rsidRPr="00691DA0" w:rsidRDefault="00691DA0" w:rsidP="00691DA0">
            <w:r w:rsidRPr="00691DA0">
              <w:t>TELEVISOR LED DE 42 PULGADAS CON BASE DE PARED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D761" w14:textId="4905F207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1C8EA2A5" w14:textId="77777777" w:rsidR="00691DA0" w:rsidRPr="00691DA0" w:rsidRDefault="00691DA0" w:rsidP="00691DA0"/>
        </w:tc>
        <w:tc>
          <w:tcPr>
            <w:tcW w:w="4961" w:type="dxa"/>
          </w:tcPr>
          <w:p w14:paraId="270257E7" w14:textId="77777777" w:rsidR="00691DA0" w:rsidRPr="00691DA0" w:rsidRDefault="00691DA0" w:rsidP="00691DA0"/>
        </w:tc>
      </w:tr>
      <w:tr w:rsidR="00691DA0" w:rsidRPr="006E45AC" w14:paraId="025B60AB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BC13" w14:textId="3B862883" w:rsidR="00691DA0" w:rsidRPr="00691DA0" w:rsidRDefault="00691DA0" w:rsidP="00691DA0">
            <w:r w:rsidRPr="00691DA0">
              <w:t>43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F17A" w14:textId="5BC000F4" w:rsidR="00691DA0" w:rsidRPr="00691DA0" w:rsidRDefault="00691DA0" w:rsidP="00691DA0">
            <w:r w:rsidRPr="00691DA0">
              <w:t>47121702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C797" w14:textId="432F684F" w:rsidR="00691DA0" w:rsidRPr="00691DA0" w:rsidRDefault="00691DA0" w:rsidP="00691DA0">
            <w:r w:rsidRPr="00691DA0">
              <w:t>ZAFACON PLASTICO DE 20 LTS CON TAPA ABATIBLE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9F7A" w14:textId="0422C419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0D34114C" w14:textId="77777777" w:rsidR="00691DA0" w:rsidRPr="00691DA0" w:rsidRDefault="00691DA0" w:rsidP="00691DA0"/>
        </w:tc>
        <w:tc>
          <w:tcPr>
            <w:tcW w:w="4961" w:type="dxa"/>
          </w:tcPr>
          <w:p w14:paraId="21883B65" w14:textId="77777777" w:rsidR="00691DA0" w:rsidRPr="00691DA0" w:rsidRDefault="00691DA0" w:rsidP="00691DA0"/>
        </w:tc>
      </w:tr>
      <w:tr w:rsidR="00691DA0" w:rsidRPr="006E45AC" w14:paraId="12BE9D8D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542F" w14:textId="694B5625" w:rsidR="00691DA0" w:rsidRPr="00691DA0" w:rsidRDefault="00691DA0" w:rsidP="00691DA0">
            <w:r w:rsidRPr="00691DA0">
              <w:t>44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939F" w14:textId="6FF169E1" w:rsidR="00691DA0" w:rsidRPr="00691DA0" w:rsidRDefault="00691DA0" w:rsidP="00691DA0">
            <w:r w:rsidRPr="00691DA0">
              <w:t>56112104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210A" w14:textId="0CC16F07" w:rsidR="00691DA0" w:rsidRPr="00691DA0" w:rsidRDefault="00691DA0" w:rsidP="00691DA0">
            <w:r w:rsidRPr="00691DA0">
              <w:t>SILLONES EJECUTIVOS PREMIUN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5425" w14:textId="44C9A67C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55A215A3" w14:textId="77777777" w:rsidR="00691DA0" w:rsidRPr="00691DA0" w:rsidRDefault="00691DA0" w:rsidP="00691DA0"/>
        </w:tc>
        <w:tc>
          <w:tcPr>
            <w:tcW w:w="4961" w:type="dxa"/>
          </w:tcPr>
          <w:p w14:paraId="4624F458" w14:textId="77777777" w:rsidR="00691DA0" w:rsidRPr="00691DA0" w:rsidRDefault="00691DA0" w:rsidP="00691DA0"/>
        </w:tc>
      </w:tr>
      <w:tr w:rsidR="00691DA0" w:rsidRPr="006E45AC" w14:paraId="72CDAE35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51F4" w14:textId="5B7F3051" w:rsidR="00691DA0" w:rsidRPr="00691DA0" w:rsidRDefault="00691DA0" w:rsidP="00691DA0">
            <w:r w:rsidRPr="00691DA0">
              <w:t>45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D65C" w14:textId="1B77C365" w:rsidR="00691DA0" w:rsidRPr="00691DA0" w:rsidRDefault="00691DA0" w:rsidP="00691DA0">
            <w:r w:rsidRPr="00691DA0">
              <w:t>56101520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3D4B" w14:textId="73CD083A" w:rsidR="00691DA0" w:rsidRPr="00691DA0" w:rsidRDefault="00691DA0" w:rsidP="00691DA0">
            <w:r w:rsidRPr="00691DA0">
              <w:t xml:space="preserve">GAVINETE AEREOS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5716" w14:textId="0704ADC1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7E1CD61B" w14:textId="77777777" w:rsidR="00691DA0" w:rsidRPr="00691DA0" w:rsidRDefault="00691DA0" w:rsidP="00691DA0"/>
        </w:tc>
        <w:tc>
          <w:tcPr>
            <w:tcW w:w="4961" w:type="dxa"/>
          </w:tcPr>
          <w:p w14:paraId="334ED853" w14:textId="77777777" w:rsidR="00691DA0" w:rsidRPr="00691DA0" w:rsidRDefault="00691DA0" w:rsidP="00691DA0"/>
        </w:tc>
      </w:tr>
      <w:tr w:rsidR="00691DA0" w:rsidRPr="006E45AC" w14:paraId="7B07460F" w14:textId="77777777" w:rsidTr="00FB559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C1B5" w14:textId="38CB9B6F" w:rsidR="00691DA0" w:rsidRPr="00691DA0" w:rsidRDefault="00691DA0" w:rsidP="00691DA0">
            <w:r w:rsidRPr="00691DA0">
              <w:t>46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07E9" w14:textId="5C8FA779" w:rsidR="00691DA0" w:rsidRPr="00691DA0" w:rsidRDefault="00691DA0" w:rsidP="00691DA0">
            <w:r w:rsidRPr="00691DA0">
              <w:t>56101711</w:t>
            </w:r>
          </w:p>
        </w:tc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303D" w14:textId="1BC18B1D" w:rsidR="00691DA0" w:rsidRPr="00691DA0" w:rsidRDefault="00691DA0" w:rsidP="00691DA0">
            <w:r w:rsidRPr="00691DA0">
              <w:t>ESTACION DE TRABAJO CUBICULO-2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6FA7" w14:textId="598A7C42" w:rsidR="00691DA0" w:rsidRPr="00691DA0" w:rsidRDefault="00691DA0" w:rsidP="00691DA0">
            <w:r w:rsidRPr="00691DA0">
              <w:t xml:space="preserve">Unidad </w:t>
            </w:r>
          </w:p>
        </w:tc>
        <w:tc>
          <w:tcPr>
            <w:tcW w:w="1418" w:type="dxa"/>
          </w:tcPr>
          <w:p w14:paraId="5DD904D3" w14:textId="77777777" w:rsidR="00691DA0" w:rsidRPr="00691DA0" w:rsidRDefault="00691DA0" w:rsidP="00691DA0"/>
        </w:tc>
        <w:tc>
          <w:tcPr>
            <w:tcW w:w="4961" w:type="dxa"/>
          </w:tcPr>
          <w:p w14:paraId="699B0477" w14:textId="77777777" w:rsidR="00691DA0" w:rsidRPr="00691DA0" w:rsidRDefault="00691DA0" w:rsidP="00691DA0"/>
        </w:tc>
      </w:tr>
    </w:tbl>
    <w:p w14:paraId="25BC78B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4A70620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546E1E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default" r:id="rId12"/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B26EC" w14:textId="77777777" w:rsidR="005175BE" w:rsidRDefault="005175BE" w:rsidP="001007E7">
      <w:pPr>
        <w:spacing w:after="0" w:line="240" w:lineRule="auto"/>
      </w:pPr>
      <w:r>
        <w:separator/>
      </w:r>
    </w:p>
  </w:endnote>
  <w:endnote w:type="continuationSeparator" w:id="0">
    <w:p w14:paraId="4189D4B1" w14:textId="77777777" w:rsidR="005175BE" w:rsidRDefault="005175B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167AA" w14:textId="33173164" w:rsidR="001007E7" w:rsidRDefault="001007E7">
    <w:pPr>
      <w:pStyle w:val="Piedepgina"/>
    </w:pPr>
  </w:p>
  <w:p w14:paraId="06E5971E" w14:textId="1BBA0F4E" w:rsidR="001007E7" w:rsidRDefault="00B55C9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F494F81" wp14:editId="4BE9E353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F954EB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F99DB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C25650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1A0AF2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2C406" w14:textId="77777777" w:rsidR="005175BE" w:rsidRDefault="005175BE" w:rsidP="001007E7">
      <w:pPr>
        <w:spacing w:after="0" w:line="240" w:lineRule="auto"/>
      </w:pPr>
      <w:r>
        <w:separator/>
      </w:r>
    </w:p>
  </w:footnote>
  <w:footnote w:type="continuationSeparator" w:id="0">
    <w:p w14:paraId="3A26E193" w14:textId="77777777" w:rsidR="005175BE" w:rsidRDefault="005175BE" w:rsidP="001007E7">
      <w:pPr>
        <w:spacing w:after="0" w:line="240" w:lineRule="auto"/>
      </w:pPr>
      <w:r>
        <w:continuationSeparator/>
      </w:r>
    </w:p>
  </w:footnote>
  <w:footnote w:id="1">
    <w:p w14:paraId="1D90DC25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595A2F30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02985" w14:textId="2AEBE7DE" w:rsidR="00CC45D8" w:rsidRDefault="00CC45D8">
    <w:pPr>
      <w:pStyle w:val="Encabezado"/>
    </w:pPr>
    <w:r>
      <w:t xml:space="preserve">                                                                                                                            </w:t>
    </w:r>
    <w:r w:rsidRPr="00CC45D8">
      <w:rPr>
        <w:noProof/>
      </w:rPr>
      <w:drawing>
        <wp:inline distT="0" distB="0" distL="0" distR="0" wp14:anchorId="258F44D5" wp14:editId="04506FDB">
          <wp:extent cx="1504950" cy="994410"/>
          <wp:effectExtent l="0" t="0" r="0" b="0"/>
          <wp:docPr id="1" name="Imagen 1" descr="Logotipo,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Icon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994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10C6A"/>
    <w:rsid w:val="00023CA9"/>
    <w:rsid w:val="00034DD9"/>
    <w:rsid w:val="0003658A"/>
    <w:rsid w:val="00040BB3"/>
    <w:rsid w:val="00045479"/>
    <w:rsid w:val="000652B2"/>
    <w:rsid w:val="00084769"/>
    <w:rsid w:val="000A248E"/>
    <w:rsid w:val="000C5D61"/>
    <w:rsid w:val="000F7312"/>
    <w:rsid w:val="001007E7"/>
    <w:rsid w:val="001020C0"/>
    <w:rsid w:val="00134D4F"/>
    <w:rsid w:val="0013582D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05D97"/>
    <w:rsid w:val="00220975"/>
    <w:rsid w:val="00220C2B"/>
    <w:rsid w:val="00232491"/>
    <w:rsid w:val="00242239"/>
    <w:rsid w:val="00253DBA"/>
    <w:rsid w:val="00262EEB"/>
    <w:rsid w:val="0026335F"/>
    <w:rsid w:val="002823F7"/>
    <w:rsid w:val="0028760D"/>
    <w:rsid w:val="002E1412"/>
    <w:rsid w:val="002E6B9A"/>
    <w:rsid w:val="00314023"/>
    <w:rsid w:val="00332B0B"/>
    <w:rsid w:val="00343F0C"/>
    <w:rsid w:val="00354479"/>
    <w:rsid w:val="00397CA4"/>
    <w:rsid w:val="003D160E"/>
    <w:rsid w:val="003D5F7B"/>
    <w:rsid w:val="00410707"/>
    <w:rsid w:val="00415DE8"/>
    <w:rsid w:val="0042490F"/>
    <w:rsid w:val="00441402"/>
    <w:rsid w:val="004443A0"/>
    <w:rsid w:val="004564FE"/>
    <w:rsid w:val="00462024"/>
    <w:rsid w:val="00466B9C"/>
    <w:rsid w:val="004800E6"/>
    <w:rsid w:val="004D45A8"/>
    <w:rsid w:val="004D7118"/>
    <w:rsid w:val="004E4D18"/>
    <w:rsid w:val="004E7C6F"/>
    <w:rsid w:val="0051064C"/>
    <w:rsid w:val="005175BE"/>
    <w:rsid w:val="0052005E"/>
    <w:rsid w:val="00521233"/>
    <w:rsid w:val="00535962"/>
    <w:rsid w:val="00581E63"/>
    <w:rsid w:val="00587691"/>
    <w:rsid w:val="005C03C3"/>
    <w:rsid w:val="005C2267"/>
    <w:rsid w:val="005C4691"/>
    <w:rsid w:val="00603892"/>
    <w:rsid w:val="006077EE"/>
    <w:rsid w:val="00611A07"/>
    <w:rsid w:val="0062592A"/>
    <w:rsid w:val="00626D0C"/>
    <w:rsid w:val="006506D0"/>
    <w:rsid w:val="00651E48"/>
    <w:rsid w:val="006709BC"/>
    <w:rsid w:val="00691C64"/>
    <w:rsid w:val="00691DA0"/>
    <w:rsid w:val="006B202F"/>
    <w:rsid w:val="006D38F2"/>
    <w:rsid w:val="006E45AC"/>
    <w:rsid w:val="006F28AA"/>
    <w:rsid w:val="00706C35"/>
    <w:rsid w:val="00721F4E"/>
    <w:rsid w:val="00725091"/>
    <w:rsid w:val="007277B7"/>
    <w:rsid w:val="00780880"/>
    <w:rsid w:val="007B6F6F"/>
    <w:rsid w:val="00806C78"/>
    <w:rsid w:val="00807015"/>
    <w:rsid w:val="00826862"/>
    <w:rsid w:val="00831319"/>
    <w:rsid w:val="00845FCE"/>
    <w:rsid w:val="008472AA"/>
    <w:rsid w:val="00850351"/>
    <w:rsid w:val="00862F3E"/>
    <w:rsid w:val="0088151E"/>
    <w:rsid w:val="008845B6"/>
    <w:rsid w:val="008954D6"/>
    <w:rsid w:val="008B3AE5"/>
    <w:rsid w:val="008B4A3E"/>
    <w:rsid w:val="00900EAA"/>
    <w:rsid w:val="00913C02"/>
    <w:rsid w:val="0092463C"/>
    <w:rsid w:val="009B42B9"/>
    <w:rsid w:val="009C20EF"/>
    <w:rsid w:val="00A06B7C"/>
    <w:rsid w:val="00A16099"/>
    <w:rsid w:val="00A31532"/>
    <w:rsid w:val="00A55BCE"/>
    <w:rsid w:val="00A579CE"/>
    <w:rsid w:val="00A640BD"/>
    <w:rsid w:val="00A77EDD"/>
    <w:rsid w:val="00AA67A2"/>
    <w:rsid w:val="00AB128A"/>
    <w:rsid w:val="00AD7919"/>
    <w:rsid w:val="00B02129"/>
    <w:rsid w:val="00B227FF"/>
    <w:rsid w:val="00B55C91"/>
    <w:rsid w:val="00B62EEF"/>
    <w:rsid w:val="00B97B51"/>
    <w:rsid w:val="00BA0007"/>
    <w:rsid w:val="00BA10B3"/>
    <w:rsid w:val="00BB3CAB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26314"/>
    <w:rsid w:val="00C332A9"/>
    <w:rsid w:val="00C54702"/>
    <w:rsid w:val="00C66D08"/>
    <w:rsid w:val="00C917FF"/>
    <w:rsid w:val="00CA0E82"/>
    <w:rsid w:val="00CA4661"/>
    <w:rsid w:val="00CC45D8"/>
    <w:rsid w:val="00CE58A6"/>
    <w:rsid w:val="00CE67A3"/>
    <w:rsid w:val="00D02754"/>
    <w:rsid w:val="00D0492F"/>
    <w:rsid w:val="00D24FA7"/>
    <w:rsid w:val="00D4556D"/>
    <w:rsid w:val="00D64696"/>
    <w:rsid w:val="00D90D49"/>
    <w:rsid w:val="00D97225"/>
    <w:rsid w:val="00DC5D96"/>
    <w:rsid w:val="00DD4F3E"/>
    <w:rsid w:val="00DE532E"/>
    <w:rsid w:val="00DF6768"/>
    <w:rsid w:val="00E01D06"/>
    <w:rsid w:val="00E124CB"/>
    <w:rsid w:val="00E13E55"/>
    <w:rsid w:val="00E35D97"/>
    <w:rsid w:val="00E8272B"/>
    <w:rsid w:val="00E82D3B"/>
    <w:rsid w:val="00E856FC"/>
    <w:rsid w:val="00EA40CE"/>
    <w:rsid w:val="00EA7406"/>
    <w:rsid w:val="00ED6ED7"/>
    <w:rsid w:val="00EE1E7B"/>
    <w:rsid w:val="00F04B43"/>
    <w:rsid w:val="00F225BF"/>
    <w:rsid w:val="00F30348"/>
    <w:rsid w:val="00F53753"/>
    <w:rsid w:val="00F7167E"/>
    <w:rsid w:val="00F7443C"/>
    <w:rsid w:val="00F9262E"/>
    <w:rsid w:val="00F9504D"/>
    <w:rsid w:val="00FB6DF6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335AF90"/>
  <w15:docId w15:val="{6190D512-2C8D-4036-A6C3-637C8680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7" ma:contentTypeDescription="Crear nuevo documento." ma:contentTypeScope="" ma:versionID="25ddeab926087deb1b2b1f17404b48dc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2a5fb325a9e0b3bc7e7260b9857aa7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5909A4-1425-465E-8EED-71D3AC60B1DB}">
  <ds:schemaRefs>
    <ds:schemaRef ds:uri="http://schemas.microsoft.com/office/2006/metadata/properties"/>
    <ds:schemaRef ds:uri="http://schemas.microsoft.com/office/infopath/2007/PartnerControls"/>
    <ds:schemaRef ds:uri="f13292f8-2595-4bfb-a886-9553246b52b3"/>
    <ds:schemaRef ds:uri="115a89d6-98bf-4d93-b225-b4c2407aca89"/>
  </ds:schemaRefs>
</ds:datastoreItem>
</file>

<file path=customXml/itemProps2.xml><?xml version="1.0" encoding="utf-8"?>
<ds:datastoreItem xmlns:ds="http://schemas.openxmlformats.org/officeDocument/2006/customXml" ds:itemID="{68245083-8E10-4ED8-92EA-F6485444FE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3C5E3B-95AE-4656-8BEC-5E011AEC98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7624A7-166A-4062-AEDE-C0B5E4529032}"/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26</TotalTime>
  <Pages>3</Pages>
  <Words>447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Yerry Miguel Merán Tavarez</cp:lastModifiedBy>
  <cp:revision>13</cp:revision>
  <cp:lastPrinted>2011-03-04T18:41:00Z</cp:lastPrinted>
  <dcterms:created xsi:type="dcterms:W3CDTF">2021-05-04T19:23:00Z</dcterms:created>
  <dcterms:modified xsi:type="dcterms:W3CDTF">2023-07-04T13:08:00Z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