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0400FE19" w:rsidR="00535962" w:rsidRPr="00F7167E" w:rsidRDefault="00D70268"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520C9B8">
            <wp:simplePos x="0" y="0"/>
            <wp:positionH relativeFrom="margin">
              <wp:align>center</wp:align>
            </wp:positionH>
            <wp:positionV relativeFrom="margin">
              <wp:posOffset>-509270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5D2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2DD5A67">
                <wp:simplePos x="0" y="0"/>
                <wp:positionH relativeFrom="column">
                  <wp:posOffset>4581526</wp:posOffset>
                </wp:positionH>
                <wp:positionV relativeFrom="paragraph">
                  <wp:posOffset>161925</wp:posOffset>
                </wp:positionV>
                <wp:extent cx="18211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5CE46B84" w:rsidR="0026335F" w:rsidRPr="0026335F" w:rsidRDefault="007E393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22</w:t>
                                </w:r>
                                <w:r w:rsidR="00820EA0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 w:rsidR="008F306D">
                                  <w:rPr>
                                    <w:rStyle w:val="Style5"/>
                                    <w:lang w:val="es-DO"/>
                                  </w:rPr>
                                  <w:t>mayo</w:t>
                                </w:r>
                                <w:r w:rsidR="00820EA0">
                                  <w:rPr>
                                    <w:rStyle w:val="Style5"/>
                                    <w:lang w:val="es-DO"/>
                                  </w:rPr>
                                  <w:t xml:space="preserve">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0.75pt;margin-top:12.75pt;width:143.4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" filled="f" stroked="f">
                <v:textbox>
                  <w:txbxContent>
                    <w:p w14:paraId="3759C5DD" w14:textId="5CE46B84" w:rsidR="0026335F" w:rsidRPr="0026335F" w:rsidRDefault="007E393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22</w:t>
                          </w:r>
                          <w:r w:rsidR="00820EA0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 w:rsidR="008F306D">
                            <w:rPr>
                              <w:rStyle w:val="Style5"/>
                              <w:lang w:val="es-DO"/>
                            </w:rPr>
                            <w:t>mayo</w:t>
                          </w:r>
                          <w:r w:rsidR="00820EA0">
                            <w:rPr>
                              <w:rStyle w:val="Style5"/>
                              <w:lang w:val="es-DO"/>
                            </w:rPr>
                            <w:t xml:space="preserve">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453E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55D33F5F">
                <wp:simplePos x="0" y="0"/>
                <wp:positionH relativeFrom="column">
                  <wp:posOffset>4281382</wp:posOffset>
                </wp:positionH>
                <wp:positionV relativeFrom="paragraph">
                  <wp:posOffset>-590550</wp:posOffset>
                </wp:positionV>
                <wp:extent cx="2121578" cy="701040"/>
                <wp:effectExtent l="19050" t="0" r="1206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1578" cy="701040"/>
                          <a:chOff x="12848" y="523"/>
                          <a:chExt cx="2653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48" y="561"/>
                            <a:ext cx="2653" cy="998"/>
                            <a:chOff x="9075" y="720"/>
                            <a:chExt cx="2209" cy="92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5" y="1105"/>
                              <a:ext cx="22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22181978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88927F" w14:textId="00B95128" w:rsidR="00D453E2" w:rsidRPr="00E90E6F" w:rsidRDefault="00D453E2" w:rsidP="00D453E2">
                                        <w:pPr>
                                          <w:jc w:val="both"/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SUPBANCO-UC-CD-202</w:t>
                                        </w:r>
                                        <w:r w:rsidR="00C64DE5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2</w:t>
                                        </w: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r w:rsidR="003F4196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00</w:t>
                                        </w:r>
                                        <w:r w:rsidR="007E3930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70</w:t>
                                        </w:r>
                                      </w:p>
                                      <w:p w14:paraId="1168CB03" w14:textId="77777777" w:rsidR="00D453E2" w:rsidRDefault="007E3930" w:rsidP="00D453E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798B7860" w14:textId="7C40E064" w:rsidR="001466B0" w:rsidRPr="00535962" w:rsidRDefault="007E393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7.1pt;margin-top:-46.5pt;width:167.05pt;height:55.2pt;z-index:251659776" coordorigin="12848,523" coordsize="265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848;top:561;width:2653;height:998" coordorigin="9075,720" coordsize="2209,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075;top:1105;width:22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22181978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88927F" w14:textId="00B95128" w:rsidR="00D453E2" w:rsidRPr="00E90E6F" w:rsidRDefault="00D453E2" w:rsidP="00D453E2">
                                  <w:pPr>
                                    <w:jc w:val="both"/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SUPBANCO-UC-CD-202</w:t>
                                  </w:r>
                                  <w:r w:rsidR="00C64DE5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3F4196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  <w:r w:rsidR="007E3930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70</w:t>
                                  </w:r>
                                </w:p>
                                <w:p w14:paraId="1168CB03" w14:textId="77777777" w:rsidR="00D453E2" w:rsidRDefault="007E3930" w:rsidP="00D453E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798B7860" w14:textId="7C40E064" w:rsidR="001466B0" w:rsidRPr="00535962" w:rsidRDefault="007E393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53C7BBAB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117F1EB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37325160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2E1412" w:rsidRDefault="007E393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FEF1AA5" w14:textId="77777777" w:rsidR="002E1412" w:rsidRPr="002E1412" w:rsidRDefault="007E393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60B4B6D0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19C427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788750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7E393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FAE57B3" w14:textId="77777777" w:rsidR="002E1412" w:rsidRPr="002E1412" w:rsidRDefault="007E393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86FC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A57A" w14:textId="77777777" w:rsidR="00187FE9" w:rsidRDefault="00187FE9" w:rsidP="001007E7">
      <w:pPr>
        <w:spacing w:after="0" w:line="240" w:lineRule="auto"/>
      </w:pPr>
      <w:r>
        <w:separator/>
      </w:r>
    </w:p>
  </w:endnote>
  <w:endnote w:type="continuationSeparator" w:id="0">
    <w:p w14:paraId="5CF81695" w14:textId="77777777" w:rsidR="00187FE9" w:rsidRDefault="00187FE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9F7D" w14:textId="77777777" w:rsidR="00187FE9" w:rsidRDefault="00187FE9" w:rsidP="001007E7">
      <w:pPr>
        <w:spacing w:after="0" w:line="240" w:lineRule="auto"/>
      </w:pPr>
      <w:r>
        <w:separator/>
      </w:r>
    </w:p>
  </w:footnote>
  <w:footnote w:type="continuationSeparator" w:id="0">
    <w:p w14:paraId="404C1651" w14:textId="77777777" w:rsidR="00187FE9" w:rsidRDefault="00187FE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1860"/>
    <w:rsid w:val="0005792C"/>
    <w:rsid w:val="000741E3"/>
    <w:rsid w:val="000B0DCD"/>
    <w:rsid w:val="000B5930"/>
    <w:rsid w:val="000E02D9"/>
    <w:rsid w:val="001007E7"/>
    <w:rsid w:val="001020C0"/>
    <w:rsid w:val="00144023"/>
    <w:rsid w:val="001466B0"/>
    <w:rsid w:val="00157600"/>
    <w:rsid w:val="00170EC5"/>
    <w:rsid w:val="001752C5"/>
    <w:rsid w:val="00181E8D"/>
    <w:rsid w:val="00187FE9"/>
    <w:rsid w:val="00192E0D"/>
    <w:rsid w:val="00194FF2"/>
    <w:rsid w:val="001A1EE7"/>
    <w:rsid w:val="001A3F92"/>
    <w:rsid w:val="001F73A7"/>
    <w:rsid w:val="002009A7"/>
    <w:rsid w:val="00204BE1"/>
    <w:rsid w:val="00242D27"/>
    <w:rsid w:val="00253DBA"/>
    <w:rsid w:val="0026335F"/>
    <w:rsid w:val="0028215C"/>
    <w:rsid w:val="00295BD4"/>
    <w:rsid w:val="002B6213"/>
    <w:rsid w:val="002D2CBE"/>
    <w:rsid w:val="002D451D"/>
    <w:rsid w:val="002E1412"/>
    <w:rsid w:val="00314023"/>
    <w:rsid w:val="00341484"/>
    <w:rsid w:val="00392351"/>
    <w:rsid w:val="003A6141"/>
    <w:rsid w:val="003F4196"/>
    <w:rsid w:val="00404131"/>
    <w:rsid w:val="0042490F"/>
    <w:rsid w:val="004379A6"/>
    <w:rsid w:val="0044234A"/>
    <w:rsid w:val="00456C17"/>
    <w:rsid w:val="00466B9C"/>
    <w:rsid w:val="004746A6"/>
    <w:rsid w:val="004A3220"/>
    <w:rsid w:val="004A7B46"/>
    <w:rsid w:val="004B30DA"/>
    <w:rsid w:val="004B40E5"/>
    <w:rsid w:val="004D45A8"/>
    <w:rsid w:val="004E282A"/>
    <w:rsid w:val="004F3800"/>
    <w:rsid w:val="00530918"/>
    <w:rsid w:val="00535962"/>
    <w:rsid w:val="00595D2E"/>
    <w:rsid w:val="00611A07"/>
    <w:rsid w:val="0062592A"/>
    <w:rsid w:val="006506D0"/>
    <w:rsid w:val="00651E48"/>
    <w:rsid w:val="00666D56"/>
    <w:rsid w:val="006709BC"/>
    <w:rsid w:val="006A79C4"/>
    <w:rsid w:val="006F567F"/>
    <w:rsid w:val="00725091"/>
    <w:rsid w:val="00780880"/>
    <w:rsid w:val="007B0E1F"/>
    <w:rsid w:val="007B6F6F"/>
    <w:rsid w:val="007E3930"/>
    <w:rsid w:val="007E6CBF"/>
    <w:rsid w:val="00820C9F"/>
    <w:rsid w:val="00820EA0"/>
    <w:rsid w:val="0082707E"/>
    <w:rsid w:val="008315B0"/>
    <w:rsid w:val="0087085E"/>
    <w:rsid w:val="008821D4"/>
    <w:rsid w:val="008B3AE5"/>
    <w:rsid w:val="008C388B"/>
    <w:rsid w:val="008F306D"/>
    <w:rsid w:val="00901A5F"/>
    <w:rsid w:val="00934666"/>
    <w:rsid w:val="00966EEE"/>
    <w:rsid w:val="00977C54"/>
    <w:rsid w:val="009F5DC0"/>
    <w:rsid w:val="00A16099"/>
    <w:rsid w:val="00A56084"/>
    <w:rsid w:val="00A640BD"/>
    <w:rsid w:val="00A641A7"/>
    <w:rsid w:val="00A72F42"/>
    <w:rsid w:val="00AA2704"/>
    <w:rsid w:val="00AD7919"/>
    <w:rsid w:val="00AF0875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DE5"/>
    <w:rsid w:val="00C66D08"/>
    <w:rsid w:val="00C7470C"/>
    <w:rsid w:val="00CA0E82"/>
    <w:rsid w:val="00CA164C"/>
    <w:rsid w:val="00CA4661"/>
    <w:rsid w:val="00CA76C4"/>
    <w:rsid w:val="00CE67A3"/>
    <w:rsid w:val="00D1201E"/>
    <w:rsid w:val="00D24FA7"/>
    <w:rsid w:val="00D453E2"/>
    <w:rsid w:val="00D45A3E"/>
    <w:rsid w:val="00D64696"/>
    <w:rsid w:val="00D70268"/>
    <w:rsid w:val="00D7710E"/>
    <w:rsid w:val="00D90D49"/>
    <w:rsid w:val="00D912A3"/>
    <w:rsid w:val="00D9600B"/>
    <w:rsid w:val="00DB3A8E"/>
    <w:rsid w:val="00DC5D96"/>
    <w:rsid w:val="00DD4F3E"/>
    <w:rsid w:val="00DF3B16"/>
    <w:rsid w:val="00E13E55"/>
    <w:rsid w:val="00E54692"/>
    <w:rsid w:val="00E5750E"/>
    <w:rsid w:val="00E75DAA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8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23</cp:revision>
  <cp:lastPrinted>2011-03-04T18:48:00Z</cp:lastPrinted>
  <dcterms:created xsi:type="dcterms:W3CDTF">2023-02-07T13:21:00Z</dcterms:created>
  <dcterms:modified xsi:type="dcterms:W3CDTF">2023-05-22T14:07:00Z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2022-12-08T17:29:52Z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1a612ef3-3029-4719-984d-df3b230a1b36</vt:lpwstr>
  </property>
  <property fmtid="{D5CDD505-2E9C-101B-9397-08002B2CF9AE}" pid="8" name="MSIP_Label_81f5a2da-7ac4-4e60-a27b-a125ee74514f_ContentBits">
    <vt:lpwstr>0</vt:lpwstr>
  </property>
</Properties>
</file>