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07BC5AE6" w:rsidR="00535962" w:rsidRPr="00F7167E" w:rsidRDefault="00D453E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29FEA8A5">
                <wp:simplePos x="0" y="0"/>
                <wp:positionH relativeFrom="column">
                  <wp:posOffset>4281382</wp:posOffset>
                </wp:positionH>
                <wp:positionV relativeFrom="paragraph">
                  <wp:posOffset>-590550</wp:posOffset>
                </wp:positionV>
                <wp:extent cx="2121578" cy="701040"/>
                <wp:effectExtent l="19050" t="0" r="1206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1578" cy="701040"/>
                          <a:chOff x="12848" y="523"/>
                          <a:chExt cx="265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48" y="561"/>
                            <a:ext cx="2653" cy="998"/>
                            <a:chOff x="9075" y="720"/>
                            <a:chExt cx="2209" cy="92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5" y="1105"/>
                              <a:ext cx="22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221819781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88927F" w14:textId="45B370BD" w:rsidR="00D453E2" w:rsidRPr="00E90E6F" w:rsidRDefault="00D453E2" w:rsidP="00D453E2">
                                        <w:pPr>
                                          <w:jc w:val="both"/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SUPBANCO-UC-CD-202</w:t>
                                        </w:r>
                                        <w:r w:rsidR="009A1CA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3</w:t>
                                        </w:r>
                                        <w:r w:rsidRPr="00E90E6F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-00</w:t>
                                        </w:r>
                                        <w:r w:rsidR="00E10ACE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5</w:t>
                                        </w:r>
                                        <w:r w:rsidR="00F86B7B">
                                          <w:rPr>
                                            <w:rFonts w:ascii="Arial Nova Light" w:hAnsi="Arial Nova Light"/>
                                            <w:b/>
                                            <w:bCs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w:t>9</w:t>
                                        </w:r>
                                      </w:p>
                                      <w:p w14:paraId="1168CB03" w14:textId="77777777" w:rsidR="00D453E2" w:rsidRDefault="00F86B7B" w:rsidP="00D453E2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798B7860" w14:textId="7C40E064" w:rsidR="001466B0" w:rsidRPr="00535962" w:rsidRDefault="00F86B7B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7.1pt;margin-top:-46.5pt;width:167.05pt;height:55.2pt;z-index:251659776" coordorigin="12848,523" coordsize="265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48;top:561;width:2653;height:998" coordorigin="9075,720" coordsize="2209,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75;top:1105;width:22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221819781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88927F" w14:textId="45B370BD" w:rsidR="00D453E2" w:rsidRPr="00E90E6F" w:rsidRDefault="00D453E2" w:rsidP="00D453E2">
                                  <w:pPr>
                                    <w:jc w:val="both"/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SUPBANCO-UC-CD-202</w:t>
                                  </w:r>
                                  <w:r w:rsidR="009A1CA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Pr="00E90E6F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-00</w:t>
                                  </w:r>
                                  <w:r w:rsidR="00E10ACE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F86B7B">
                                    <w:rPr>
                                      <w:rFonts w:ascii="Arial Nova Light" w:hAnsi="Arial Nova Light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</w:p>
                                <w:p w14:paraId="1168CB03" w14:textId="77777777" w:rsidR="00D453E2" w:rsidRDefault="00F86B7B" w:rsidP="00D453E2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798B7860" w14:textId="7C40E064" w:rsidR="001466B0" w:rsidRPr="00535962" w:rsidRDefault="00F86B7B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53C7BBAB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1CC584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2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CKIoNP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A1CAF">
                        <w:fldChar w:fldCharType="begin"/>
                      </w:r>
                      <w:r w:rsidR="009A1CAF">
                        <w:instrText xml:space="preserve"> NUMPAGES   \* MERGEFORMAT </w:instrText>
                      </w:r>
                      <w:r w:rsidR="009A1CA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1CA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50FC8A74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6E84EA1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2E1412" w:rsidRDefault="00F86B7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3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Dic2M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FEF1AA5" w14:textId="77777777" w:rsidR="002E1412" w:rsidRPr="002E1412" w:rsidRDefault="009A1CA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3970E41C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03E6FCD2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4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519C427" w14:textId="4000AD88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372BB212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86B7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5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FAE57B3" w14:textId="77777777" w:rsidR="002E1412" w:rsidRPr="002E1412" w:rsidRDefault="009A1CA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886FCEF" w14:textId="7FCB3C04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5D3EB3B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5FF7D1F0" w:rsidR="00E82502" w:rsidRDefault="00832C71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A01C5DE">
                <wp:simplePos x="0" y="0"/>
                <wp:positionH relativeFrom="column">
                  <wp:posOffset>3495675</wp:posOffset>
                </wp:positionH>
                <wp:positionV relativeFrom="paragraph">
                  <wp:posOffset>90805</wp:posOffset>
                </wp:positionV>
                <wp:extent cx="190690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690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06E988B1" w:rsidR="0026335F" w:rsidRPr="0026335F" w:rsidRDefault="00F86B7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2-03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10ACE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6" type="#_x0000_t202" style="position:absolute;left:0;text-align:left;margin-left:275.25pt;margin-top:7.15pt;width:150.1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" filled="f" stroked="f">
                <v:textbox>
                  <w:txbxContent>
                    <w:p w14:paraId="3759C5DD" w14:textId="06E988B1" w:rsidR="0026335F" w:rsidRPr="0026335F" w:rsidRDefault="009A1CA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2-03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10ACE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B5930"/>
    <w:rsid w:val="000E02D9"/>
    <w:rsid w:val="000E6F9F"/>
    <w:rsid w:val="001007E7"/>
    <w:rsid w:val="001020C0"/>
    <w:rsid w:val="00144023"/>
    <w:rsid w:val="001466B0"/>
    <w:rsid w:val="00157600"/>
    <w:rsid w:val="00170EC5"/>
    <w:rsid w:val="00172EC5"/>
    <w:rsid w:val="001752C5"/>
    <w:rsid w:val="00181E8D"/>
    <w:rsid w:val="00192E0D"/>
    <w:rsid w:val="00194FF2"/>
    <w:rsid w:val="001A3F92"/>
    <w:rsid w:val="001F73A7"/>
    <w:rsid w:val="002009A7"/>
    <w:rsid w:val="00204BE1"/>
    <w:rsid w:val="00242D2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811"/>
    <w:rsid w:val="004379A6"/>
    <w:rsid w:val="0044234A"/>
    <w:rsid w:val="00456C17"/>
    <w:rsid w:val="00466B9C"/>
    <w:rsid w:val="004746A6"/>
    <w:rsid w:val="004B30DA"/>
    <w:rsid w:val="004B40E5"/>
    <w:rsid w:val="004D45A8"/>
    <w:rsid w:val="00535962"/>
    <w:rsid w:val="005E3283"/>
    <w:rsid w:val="00611A07"/>
    <w:rsid w:val="0062592A"/>
    <w:rsid w:val="006506D0"/>
    <w:rsid w:val="00651E48"/>
    <w:rsid w:val="00666D56"/>
    <w:rsid w:val="006709BC"/>
    <w:rsid w:val="006A79C4"/>
    <w:rsid w:val="006F567F"/>
    <w:rsid w:val="0072321B"/>
    <w:rsid w:val="00725091"/>
    <w:rsid w:val="00780880"/>
    <w:rsid w:val="007B0E1F"/>
    <w:rsid w:val="007B6F6F"/>
    <w:rsid w:val="00820C9F"/>
    <w:rsid w:val="0082707E"/>
    <w:rsid w:val="008315B0"/>
    <w:rsid w:val="00832C71"/>
    <w:rsid w:val="008821D4"/>
    <w:rsid w:val="008B3AE5"/>
    <w:rsid w:val="008C388B"/>
    <w:rsid w:val="00966EEE"/>
    <w:rsid w:val="00977C54"/>
    <w:rsid w:val="009A1CAF"/>
    <w:rsid w:val="009B538A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1AFB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3E2"/>
    <w:rsid w:val="00D45A3E"/>
    <w:rsid w:val="00D64696"/>
    <w:rsid w:val="00D7710E"/>
    <w:rsid w:val="00D90D49"/>
    <w:rsid w:val="00D9600B"/>
    <w:rsid w:val="00DC5D96"/>
    <w:rsid w:val="00DD4F3E"/>
    <w:rsid w:val="00E10ACE"/>
    <w:rsid w:val="00E13E55"/>
    <w:rsid w:val="00E5750E"/>
    <w:rsid w:val="00E71DFC"/>
    <w:rsid w:val="00E82502"/>
    <w:rsid w:val="00E84363"/>
    <w:rsid w:val="00EA6B34"/>
    <w:rsid w:val="00EA7406"/>
    <w:rsid w:val="00EB432B"/>
    <w:rsid w:val="00EE1E7B"/>
    <w:rsid w:val="00F225BF"/>
    <w:rsid w:val="00F53753"/>
    <w:rsid w:val="00F7167E"/>
    <w:rsid w:val="00F7443C"/>
    <w:rsid w:val="00F84D68"/>
    <w:rsid w:val="00F86B7B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27</cp:revision>
  <cp:lastPrinted>2011-03-04T18:48:00Z</cp:lastPrinted>
  <dcterms:created xsi:type="dcterms:W3CDTF">2020-11-25T18:03:00Z</dcterms:created>
  <dcterms:modified xsi:type="dcterms:W3CDTF">2023-05-11T18:39:00Z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2023-05-04T12:54:46Z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e86f1e50-0b7b-4ec6-9d1d-8329f9a440d4</vt:lpwstr>
  </property>
  <property fmtid="{D5CDD505-2E9C-101B-9397-08002B2CF9AE}" pid="8" name="MSIP_Label_81f5a2da-7ac4-4e60-a27b-a125ee74514f_ContentBits">
    <vt:lpwstr>0</vt:lpwstr>
  </property>
</Properties>
</file>