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CB074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3829051</wp:posOffset>
                </wp:positionH>
                <wp:positionV relativeFrom="paragraph">
                  <wp:posOffset>-466725</wp:posOffset>
                </wp:positionV>
                <wp:extent cx="2225040" cy="701040"/>
                <wp:effectExtent l="0" t="0" r="22860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25040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EA505E" w:rsidP="001466B0">
                                <w:pPr>
                                  <w:jc w:val="center"/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5755464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r w:rsidR="00E035DA">
                                      <w:rPr>
                                        <w:rStyle w:val="Style2"/>
                                      </w:rPr>
                                      <w:t>MINERD</w:t>
                                    </w:r>
                                    <w:r w:rsidR="00CD0C3C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E035DA">
                                      <w:rPr>
                                        <w:rStyle w:val="Style2"/>
                                      </w:rPr>
                                      <w:t>CCC-</w:t>
                                    </w:r>
                                  </w:sdtContent>
                                </w:sdt>
                                <w:r w:rsidR="00DD4E53">
                                  <w:rPr>
                                    <w:rStyle w:val="Style2"/>
                                  </w:rPr>
                                  <w:t>LPN-</w:t>
                                </w:r>
                                <w:r w:rsidR="00CB074F">
                                  <w:rPr>
                                    <w:rStyle w:val="Style2"/>
                                  </w:rPr>
                                  <w:t>202</w:t>
                                </w:r>
                                <w:r w:rsidR="00DD4E53">
                                  <w:rPr>
                                    <w:rStyle w:val="Style2"/>
                                  </w:rPr>
                                  <w:t>1-</w:t>
                                </w:r>
                                <w:r w:rsidR="00CB074F">
                                  <w:rPr>
                                    <w:rStyle w:val="Style2"/>
                                  </w:rPr>
                                  <w:t>00</w:t>
                                </w:r>
                                <w:r w:rsidR="0086755D">
                                  <w:rPr>
                                    <w:rStyle w:val="Style2"/>
                                  </w:rPr>
                                  <w:t>08</w:t>
                                </w:r>
                                <w:bookmarkStart w:id="0" w:name="_GoBack"/>
                                <w:bookmarkEnd w:id="0"/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01.5pt;margin-top:-36.75pt;width:175.2pt;height:55.2pt;z-index:25165619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1A1wMAANINAAAOAAAAZHJzL2Uyb0RvYy54bWzUV9tu4zYQfS/QfyD47uhiyRchyiL1JSiw&#10;7S52tx9AS9QFlUiVpCOnRf+9w6Gl2E6Ktml2F+sHmdSQw5kzc46k6zeHtiH3XOlaipQGVz4lXGQy&#10;r0WZ0l8+bScLSrRhImeNFDylD1zTNzfff3fddwkPZSWbnCsCToRO+i6llTFd4nk6q3jL9JXsuABj&#10;IVXLDExV6eWK9eC9bbzQ92deL1XeKZlxreHu2hnpDfovCp6Zd0WhuSFNSiE2g1eF1529ejfXLCkV&#10;66o6O4bBXhBFy2oBh46u1swwslf1E1dtnSmpZWGuMtl6sijqjGMOkE3gX2Rzp+S+w1zKpC+7ESaA&#10;9gKnF7vNfr5/r0idQ+2mlAjWQo3wWBIGFpy+KxNYc6e6j9175TKE4VuZ/arB7F3a7bx0i8mu/0nm&#10;4I/tjURwDoVqrQtImxywBg9jDfjBkAxuhmEY+xGUKgPbHDCBMRYpq6CSdlsQLmYzSsAch9PBthm2&#10;x1Hk9gaw1Vo9lrhzMdZjbDYxaDj9iKn+f5h+rFjHsVTa4jVgCrE4TD9AJzJRNpyEocMV1w2gaoco&#10;EXJVwTJ+q5TsK85yCAvrAMGfbLATDfX4R4ifwWoE+u+RYkmntLnjsiV2kFIF0WMF2f1bbRyowxJb&#10;UCG3ddNgmRpB+pQu4zDGDVo2dW6NdplW5W7VKHLPLBvxd6zQ2bK2NqAJTd2mdDEuYomFYyNyPMWw&#10;unFjKG8jrHPIC2I7jhz3/lj6y81is4gmUTjbTCJ/vZ7cblfRZLYN5vF6ul6t1sGfNs4gSqo6z7mw&#10;oQ46EET/rieOiuQYPCrBWUpnmW/x9zRz7zwMbF3IavjH7LAPbOldB+9k/gBtoKQTNhBiGFRS/U5J&#10;D6KWUv3bnilOSfOjgFZaBpGllsFJFM9DmKhTy+7UwkQGrlJqKHHDlXHKue9UXVZwUoA1FvIWGF7U&#10;2Bi2NV1UqA5IMicjSL1RUQaGxANDjqqDjL5UFaurr6U6Qbi0GFj5mCG1sHWc9kRWBK3wLGcLWx+W&#10;jKqzDOIAd1nQjqZRdHx/edzno/Grag5oo9OcT5bqP8gDCVEITxSEmAPcH+r3ucRnhCzw53OHmY0I&#10;VX5ELI6w4iNi/1l7znlm3xv4qDG70nVos2/hUeR0JziRFLhvHypOjwZCDi6Qd2fenbaFi3j+nLgN&#10;+5y7Vz76JZp4oRXmsDtA4z4S9GWy8eUk40s8oOdPyRLbRvh6ZBn15SlXprNzdXlVrpjDZ+DKdAF0&#10;e+ZF4FvginsrHprhW3nSPr7l4vMXPxxQyY4fOfbL5HSOqx4/xW7+AgAA//8DAFBLAwQUAAYACAAA&#10;ACEADD/JqOIAAAAKAQAADwAAAGRycy9kb3ducmV2LnhtbEyPQUvDQBSE74L/YXmCt3YT18Q25qWU&#10;op5KwVYo3rbZ1yQ0uxuy2yT9964nPQ4zzHyTrybdsoF611iDEM8jYGRKqxpTIXwd3mcLYM5Lo2Rr&#10;DSHcyMGquL/LZabsaD5p2PuKhRLjMolQe99lnLuyJi3d3HZkgne2vZY+yL7iqpdjKNctf4qilGvZ&#10;mLBQy442NZWX/VUjfIxyXIv4bdhezpvb9yHZHbcxIT4+TOtXYJ4m/xeGX/yADkVgOtmrUY61CGkk&#10;whePMHsRCbCQWCbiGdgJQaRL4EXO/18ofgAAAP//AwBQSwECLQAUAAYACAAAACEAtoM4kv4AAADh&#10;AQAAEwAAAAAAAAAAAAAAAAAAAAAAW0NvbnRlbnRfVHlwZXNdLnhtbFBLAQItABQABgAIAAAAIQA4&#10;/SH/1gAAAJQBAAALAAAAAAAAAAAAAAAAAC8BAABfcmVscy8ucmVsc1BLAQItABQABgAIAAAAIQDl&#10;zp1A1wMAANINAAAOAAAAAAAAAAAAAAAAAC4CAABkcnMvZTJvRG9jLnhtbFBLAQItABQABgAIAAAA&#10;IQAMP8mo4gAAAAoBAAAPAAAAAAAAAAAAAAAAADEGAABkcnMvZG93bnJldi54bWxQSwUGAAAAAAQA&#10;BADzAAAAQAc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:rsidR="001466B0" w:rsidRPr="00535962" w:rsidRDefault="00EA505E" w:rsidP="001466B0">
                          <w:pPr>
                            <w:jc w:val="center"/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5755464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r w:rsidR="00E035DA">
                                <w:rPr>
                                  <w:rStyle w:val="Style2"/>
                                </w:rPr>
                                <w:t>MINERD</w:t>
                              </w:r>
                              <w:r w:rsidR="00CD0C3C">
                                <w:rPr>
                                  <w:rStyle w:val="Style2"/>
                                </w:rPr>
                                <w:t>-</w:t>
                              </w:r>
                              <w:r w:rsidR="00E035DA">
                                <w:rPr>
                                  <w:rStyle w:val="Style2"/>
                                </w:rPr>
                                <w:t>CCC-</w:t>
                              </w:r>
                            </w:sdtContent>
                          </w:sdt>
                          <w:r w:rsidR="00DD4E53">
                            <w:rPr>
                              <w:rStyle w:val="Style2"/>
                            </w:rPr>
                            <w:t>LPN-</w:t>
                          </w:r>
                          <w:r w:rsidR="00CB074F">
                            <w:rPr>
                              <w:rStyle w:val="Style2"/>
                            </w:rPr>
                            <w:t>202</w:t>
                          </w:r>
                          <w:r w:rsidR="00DD4E53">
                            <w:rPr>
                              <w:rStyle w:val="Style2"/>
                            </w:rPr>
                            <w:t>1-</w:t>
                          </w:r>
                          <w:r w:rsidR="00CB074F">
                            <w:rPr>
                              <w:rStyle w:val="Style2"/>
                            </w:rPr>
                            <w:t>00</w:t>
                          </w:r>
                          <w:r w:rsidR="0086755D">
                            <w:rPr>
                              <w:rStyle w:val="Style2"/>
                            </w:rPr>
                            <w:t>08</w:t>
                          </w:r>
                          <w:bookmarkStart w:id="1" w:name="_GoBack"/>
                          <w:bookmarkEnd w:id="1"/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CB074F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E30B3A" wp14:editId="7BF8ABCA">
                <wp:simplePos x="0" y="0"/>
                <wp:positionH relativeFrom="column">
                  <wp:posOffset>1762125</wp:posOffset>
                </wp:positionH>
                <wp:positionV relativeFrom="paragraph">
                  <wp:posOffset>-686054</wp:posOffset>
                </wp:positionV>
                <wp:extent cx="1572352" cy="1350884"/>
                <wp:effectExtent l="0" t="0" r="8890" b="1905"/>
                <wp:wrapNone/>
                <wp:docPr id="1" name="Group 9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2352" cy="1350884"/>
                          <a:chOff x="0" y="0"/>
                          <a:chExt cx="1906879" cy="1480858"/>
                        </a:xfrm>
                      </wpg:grpSpPr>
                      <wps:wsp>
                        <wps:cNvPr id="8" name="Shape 27"/>
                        <wps:cNvSpPr/>
                        <wps:spPr>
                          <a:xfrm>
                            <a:off x="514115" y="786435"/>
                            <a:ext cx="878497" cy="30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353">
                                <a:moveTo>
                                  <a:pt x="4915" y="0"/>
                                </a:moveTo>
                                <a:lnTo>
                                  <a:pt x="873582" y="0"/>
                                </a:lnTo>
                                <a:cubicBezTo>
                                  <a:pt x="876300" y="0"/>
                                  <a:pt x="878497" y="2197"/>
                                  <a:pt x="878497" y="4902"/>
                                </a:cubicBezTo>
                                <a:lnTo>
                                  <a:pt x="878497" y="25451"/>
                                </a:lnTo>
                                <a:cubicBezTo>
                                  <a:pt x="878497" y="28156"/>
                                  <a:pt x="876300" y="30353"/>
                                  <a:pt x="873582" y="30353"/>
                                </a:cubicBezTo>
                                <a:lnTo>
                                  <a:pt x="4915" y="30353"/>
                                </a:lnTo>
                                <a:cubicBezTo>
                                  <a:pt x="2197" y="30353"/>
                                  <a:pt x="0" y="28156"/>
                                  <a:pt x="0" y="25451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28"/>
                        <wps:cNvSpPr/>
                        <wps:spPr>
                          <a:xfrm>
                            <a:off x="1260710" y="728663"/>
                            <a:ext cx="46812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774">
                                <a:moveTo>
                                  <a:pt x="4902" y="0"/>
                                </a:moveTo>
                                <a:lnTo>
                                  <a:pt x="41897" y="0"/>
                                </a:lnTo>
                                <a:cubicBezTo>
                                  <a:pt x="44615" y="0"/>
                                  <a:pt x="46812" y="2184"/>
                                  <a:pt x="46812" y="4890"/>
                                </a:cubicBezTo>
                                <a:lnTo>
                                  <a:pt x="46812" y="41872"/>
                                </a:lnTo>
                                <a:cubicBezTo>
                                  <a:pt x="46812" y="44577"/>
                                  <a:pt x="44615" y="46774"/>
                                  <a:pt x="41897" y="46774"/>
                                </a:cubicBezTo>
                                <a:lnTo>
                                  <a:pt x="4902" y="46774"/>
                                </a:lnTo>
                                <a:cubicBezTo>
                                  <a:pt x="2197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9"/>
                        <wps:cNvSpPr/>
                        <wps:spPr>
                          <a:xfrm>
                            <a:off x="1111193" y="728663"/>
                            <a:ext cx="46787" cy="467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87" h="46774">
                                <a:moveTo>
                                  <a:pt x="4890" y="0"/>
                                </a:moveTo>
                                <a:lnTo>
                                  <a:pt x="41885" y="0"/>
                                </a:lnTo>
                                <a:cubicBezTo>
                                  <a:pt x="44590" y="0"/>
                                  <a:pt x="46787" y="2184"/>
                                  <a:pt x="46787" y="4890"/>
                                </a:cubicBezTo>
                                <a:lnTo>
                                  <a:pt x="46787" y="41872"/>
                                </a:lnTo>
                                <a:cubicBezTo>
                                  <a:pt x="46787" y="44577"/>
                                  <a:pt x="44590" y="46774"/>
                                  <a:pt x="41885" y="46774"/>
                                </a:cubicBezTo>
                                <a:lnTo>
                                  <a:pt x="4890" y="46774"/>
                                </a:lnTo>
                                <a:cubicBezTo>
                                  <a:pt x="2184" y="46774"/>
                                  <a:pt x="0" y="44577"/>
                                  <a:pt x="0" y="41872"/>
                                </a:cubicBezTo>
                                <a:lnTo>
                                  <a:pt x="0" y="4890"/>
                                </a:lnTo>
                                <a:cubicBezTo>
                                  <a:pt x="0" y="2184"/>
                                  <a:pt x="2184" y="0"/>
                                  <a:pt x="489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30"/>
                        <wps:cNvSpPr/>
                        <wps:spPr>
                          <a:xfrm>
                            <a:off x="929837" y="728612"/>
                            <a:ext cx="46825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25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25" y="2184"/>
                                  <a:pt x="46825" y="4902"/>
                                </a:cubicBezTo>
                                <a:lnTo>
                                  <a:pt x="46825" y="41910"/>
                                </a:lnTo>
                                <a:cubicBezTo>
                                  <a:pt x="46825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31"/>
                        <wps:cNvSpPr/>
                        <wps:spPr>
                          <a:xfrm>
                            <a:off x="748519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15" y="0"/>
                                </a:moveTo>
                                <a:lnTo>
                                  <a:pt x="41923" y="0"/>
                                </a:lnTo>
                                <a:cubicBezTo>
                                  <a:pt x="44628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28" y="46812"/>
                                  <a:pt x="41923" y="46812"/>
                                </a:cubicBezTo>
                                <a:lnTo>
                                  <a:pt x="4915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1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32"/>
                        <wps:cNvSpPr/>
                        <wps:spPr>
                          <a:xfrm>
                            <a:off x="598951" y="728612"/>
                            <a:ext cx="46812" cy="46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12" h="46812">
                                <a:moveTo>
                                  <a:pt x="4902" y="0"/>
                                </a:moveTo>
                                <a:lnTo>
                                  <a:pt x="41910" y="0"/>
                                </a:lnTo>
                                <a:cubicBezTo>
                                  <a:pt x="44615" y="0"/>
                                  <a:pt x="46812" y="2184"/>
                                  <a:pt x="46812" y="4902"/>
                                </a:cubicBezTo>
                                <a:lnTo>
                                  <a:pt x="46812" y="41910"/>
                                </a:lnTo>
                                <a:cubicBezTo>
                                  <a:pt x="46812" y="44615"/>
                                  <a:pt x="44615" y="46812"/>
                                  <a:pt x="41910" y="46812"/>
                                </a:cubicBezTo>
                                <a:lnTo>
                                  <a:pt x="4902" y="46812"/>
                                </a:lnTo>
                                <a:cubicBezTo>
                                  <a:pt x="2197" y="46812"/>
                                  <a:pt x="0" y="44615"/>
                                  <a:pt x="0" y="41910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84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33"/>
                        <wps:cNvSpPr/>
                        <wps:spPr>
                          <a:xfrm>
                            <a:off x="514115" y="683158"/>
                            <a:ext cx="878497" cy="30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8497" h="30937">
                                <a:moveTo>
                                  <a:pt x="88913" y="0"/>
                                </a:moveTo>
                                <a:lnTo>
                                  <a:pt x="127508" y="0"/>
                                </a:lnTo>
                                <a:cubicBezTo>
                                  <a:pt x="129781" y="0"/>
                                  <a:pt x="131623" y="1842"/>
                                  <a:pt x="131623" y="4102"/>
                                </a:cubicBezTo>
                                <a:lnTo>
                                  <a:pt x="131623" y="18110"/>
                                </a:lnTo>
                                <a:lnTo>
                                  <a:pt x="234379" y="18110"/>
                                </a:lnTo>
                                <a:lnTo>
                                  <a:pt x="234379" y="4102"/>
                                </a:lnTo>
                                <a:cubicBezTo>
                                  <a:pt x="234379" y="1842"/>
                                  <a:pt x="236220" y="0"/>
                                  <a:pt x="238494" y="0"/>
                                </a:cubicBezTo>
                                <a:lnTo>
                                  <a:pt x="277089" y="0"/>
                                </a:lnTo>
                                <a:cubicBezTo>
                                  <a:pt x="279349" y="0"/>
                                  <a:pt x="281191" y="1842"/>
                                  <a:pt x="281191" y="4102"/>
                                </a:cubicBezTo>
                                <a:lnTo>
                                  <a:pt x="281191" y="18110"/>
                                </a:lnTo>
                                <a:lnTo>
                                  <a:pt x="415696" y="18110"/>
                                </a:lnTo>
                                <a:lnTo>
                                  <a:pt x="415696" y="4102"/>
                                </a:lnTo>
                                <a:cubicBezTo>
                                  <a:pt x="415696" y="1842"/>
                                  <a:pt x="417538" y="0"/>
                                  <a:pt x="419811" y="0"/>
                                </a:cubicBezTo>
                                <a:lnTo>
                                  <a:pt x="458419" y="0"/>
                                </a:lnTo>
                                <a:cubicBezTo>
                                  <a:pt x="460667" y="0"/>
                                  <a:pt x="462521" y="1842"/>
                                  <a:pt x="462521" y="4102"/>
                                </a:cubicBezTo>
                                <a:lnTo>
                                  <a:pt x="462521" y="18110"/>
                                </a:lnTo>
                                <a:lnTo>
                                  <a:pt x="597091" y="18110"/>
                                </a:lnTo>
                                <a:lnTo>
                                  <a:pt x="597091" y="4178"/>
                                </a:lnTo>
                                <a:cubicBezTo>
                                  <a:pt x="597091" y="1918"/>
                                  <a:pt x="598932" y="76"/>
                                  <a:pt x="601206" y="76"/>
                                </a:cubicBezTo>
                                <a:lnTo>
                                  <a:pt x="639801" y="76"/>
                                </a:lnTo>
                                <a:cubicBezTo>
                                  <a:pt x="642061" y="76"/>
                                  <a:pt x="643903" y="1918"/>
                                  <a:pt x="643903" y="4178"/>
                                </a:cubicBezTo>
                                <a:lnTo>
                                  <a:pt x="643903" y="18110"/>
                                </a:lnTo>
                                <a:lnTo>
                                  <a:pt x="746633" y="18110"/>
                                </a:lnTo>
                                <a:lnTo>
                                  <a:pt x="746633" y="4178"/>
                                </a:lnTo>
                                <a:cubicBezTo>
                                  <a:pt x="746633" y="1918"/>
                                  <a:pt x="748462" y="76"/>
                                  <a:pt x="750722" y="76"/>
                                </a:cubicBezTo>
                                <a:lnTo>
                                  <a:pt x="789318" y="76"/>
                                </a:lnTo>
                                <a:cubicBezTo>
                                  <a:pt x="791591" y="76"/>
                                  <a:pt x="793420" y="1918"/>
                                  <a:pt x="793420" y="4178"/>
                                </a:cubicBezTo>
                                <a:lnTo>
                                  <a:pt x="793420" y="18110"/>
                                </a:lnTo>
                                <a:lnTo>
                                  <a:pt x="873595" y="18110"/>
                                </a:lnTo>
                                <a:lnTo>
                                  <a:pt x="873620" y="18136"/>
                                </a:lnTo>
                                <a:lnTo>
                                  <a:pt x="875780" y="18136"/>
                                </a:lnTo>
                                <a:cubicBezTo>
                                  <a:pt x="877278" y="18136"/>
                                  <a:pt x="878497" y="19355"/>
                                  <a:pt x="878497" y="20853"/>
                                </a:cubicBezTo>
                                <a:lnTo>
                                  <a:pt x="878497" y="23012"/>
                                </a:lnTo>
                                <a:lnTo>
                                  <a:pt x="878497" y="25946"/>
                                </a:lnTo>
                                <a:lnTo>
                                  <a:pt x="878497" y="28207"/>
                                </a:lnTo>
                                <a:cubicBezTo>
                                  <a:pt x="878497" y="29718"/>
                                  <a:pt x="877278" y="30937"/>
                                  <a:pt x="875780" y="30937"/>
                                </a:cubicBezTo>
                                <a:lnTo>
                                  <a:pt x="2731" y="30937"/>
                                </a:lnTo>
                                <a:cubicBezTo>
                                  <a:pt x="1232" y="30937"/>
                                  <a:pt x="0" y="29718"/>
                                  <a:pt x="0" y="28207"/>
                                </a:cubicBezTo>
                                <a:lnTo>
                                  <a:pt x="0" y="20853"/>
                                </a:lnTo>
                                <a:cubicBezTo>
                                  <a:pt x="0" y="19355"/>
                                  <a:pt x="1232" y="18136"/>
                                  <a:pt x="2731" y="18136"/>
                                </a:cubicBezTo>
                                <a:lnTo>
                                  <a:pt x="4966" y="18136"/>
                                </a:lnTo>
                                <a:lnTo>
                                  <a:pt x="4991" y="18110"/>
                                </a:lnTo>
                                <a:lnTo>
                                  <a:pt x="84811" y="18110"/>
                                </a:lnTo>
                                <a:lnTo>
                                  <a:pt x="84811" y="4102"/>
                                </a:lnTo>
                                <a:cubicBezTo>
                                  <a:pt x="84811" y="1842"/>
                                  <a:pt x="86652" y="0"/>
                                  <a:pt x="889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34"/>
                        <wps:cNvSpPr/>
                        <wps:spPr>
                          <a:xfrm>
                            <a:off x="792245" y="288620"/>
                            <a:ext cx="140017" cy="382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245">
                                <a:moveTo>
                                  <a:pt x="139992" y="0"/>
                                </a:moveTo>
                                <a:lnTo>
                                  <a:pt x="140017" y="381749"/>
                                </a:lnTo>
                                <a:lnTo>
                                  <a:pt x="25" y="382245"/>
                                </a:lnTo>
                                <a:cubicBezTo>
                                  <a:pt x="25" y="382245"/>
                                  <a:pt x="0" y="378282"/>
                                  <a:pt x="0" y="376301"/>
                                </a:cubicBezTo>
                                <a:cubicBezTo>
                                  <a:pt x="0" y="213525"/>
                                  <a:pt x="56058" y="72225"/>
                                  <a:pt x="138239" y="1486"/>
                                </a:cubicBezTo>
                                <a:cubicBezTo>
                                  <a:pt x="138823" y="991"/>
                                  <a:pt x="139992" y="0"/>
                                  <a:pt x="13999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35"/>
                        <wps:cNvSpPr/>
                        <wps:spPr>
                          <a:xfrm>
                            <a:off x="974477" y="288519"/>
                            <a:ext cx="140017" cy="38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017" h="382130">
                                <a:moveTo>
                                  <a:pt x="25" y="0"/>
                                </a:moveTo>
                                <a:cubicBezTo>
                                  <a:pt x="25" y="0"/>
                                  <a:pt x="1194" y="991"/>
                                  <a:pt x="1778" y="1486"/>
                                </a:cubicBezTo>
                                <a:cubicBezTo>
                                  <a:pt x="83960" y="72200"/>
                                  <a:pt x="140017" y="213462"/>
                                  <a:pt x="140017" y="376199"/>
                                </a:cubicBezTo>
                                <a:cubicBezTo>
                                  <a:pt x="140017" y="378181"/>
                                  <a:pt x="139992" y="382130"/>
                                  <a:pt x="139992" y="382130"/>
                                </a:cubicBezTo>
                                <a:lnTo>
                                  <a:pt x="0" y="381648"/>
                                </a:lnTo>
                                <a:lnTo>
                                  <a:pt x="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36"/>
                        <wps:cNvSpPr/>
                        <wps:spPr>
                          <a:xfrm>
                            <a:off x="641864" y="280988"/>
                            <a:ext cx="239154" cy="3896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661">
                                <a:moveTo>
                                  <a:pt x="239154" y="0"/>
                                </a:moveTo>
                                <a:lnTo>
                                  <a:pt x="238633" y="673"/>
                                </a:lnTo>
                                <a:cubicBezTo>
                                  <a:pt x="238633" y="673"/>
                                  <a:pt x="237352" y="1908"/>
                                  <a:pt x="235146" y="4205"/>
                                </a:cubicBezTo>
                                <a:cubicBezTo>
                                  <a:pt x="232940" y="6502"/>
                                  <a:pt x="229810" y="9862"/>
                                  <a:pt x="226112" y="14110"/>
                                </a:cubicBezTo>
                                <a:cubicBezTo>
                                  <a:pt x="222414" y="18358"/>
                                  <a:pt x="218148" y="23495"/>
                                  <a:pt x="213671" y="29348"/>
                                </a:cubicBezTo>
                                <a:cubicBezTo>
                                  <a:pt x="209193" y="35201"/>
                                  <a:pt x="204505" y="41770"/>
                                  <a:pt x="199961" y="48882"/>
                                </a:cubicBezTo>
                                <a:cubicBezTo>
                                  <a:pt x="155130" y="119037"/>
                                  <a:pt x="124384" y="201092"/>
                                  <a:pt x="113881" y="302489"/>
                                </a:cubicBezTo>
                                <a:cubicBezTo>
                                  <a:pt x="111696" y="323552"/>
                                  <a:pt x="110668" y="342398"/>
                                  <a:pt x="110222" y="354930"/>
                                </a:cubicBezTo>
                                <a:cubicBezTo>
                                  <a:pt x="109999" y="361196"/>
                                  <a:pt x="109921" y="365883"/>
                                  <a:pt x="109918" y="368479"/>
                                </a:cubicBezTo>
                                <a:cubicBezTo>
                                  <a:pt x="109915" y="371075"/>
                                  <a:pt x="109985" y="371580"/>
                                  <a:pt x="110058" y="369481"/>
                                </a:cubicBezTo>
                                <a:cubicBezTo>
                                  <a:pt x="109931" y="373101"/>
                                  <a:pt x="109798" y="378142"/>
                                  <a:pt x="109696" y="382280"/>
                                </a:cubicBezTo>
                                <a:cubicBezTo>
                                  <a:pt x="109645" y="384348"/>
                                  <a:pt x="109603" y="386190"/>
                                  <a:pt x="109572" y="387515"/>
                                </a:cubicBezTo>
                                <a:lnTo>
                                  <a:pt x="109552" y="388423"/>
                                </a:lnTo>
                                <a:lnTo>
                                  <a:pt x="109791" y="389661"/>
                                </a:lnTo>
                                <a:lnTo>
                                  <a:pt x="94717" y="389604"/>
                                </a:lnTo>
                                <a:lnTo>
                                  <a:pt x="521" y="389319"/>
                                </a:lnTo>
                                <a:lnTo>
                                  <a:pt x="525" y="389244"/>
                                </a:lnTo>
                                <a:lnTo>
                                  <a:pt x="0" y="389242"/>
                                </a:lnTo>
                                <a:cubicBezTo>
                                  <a:pt x="0" y="389242"/>
                                  <a:pt x="64" y="388556"/>
                                  <a:pt x="89" y="388214"/>
                                </a:cubicBezTo>
                                <a:lnTo>
                                  <a:pt x="1301" y="379795"/>
                                </a:lnTo>
                                <a:lnTo>
                                  <a:pt x="4150" y="351318"/>
                                </a:lnTo>
                                <a:cubicBezTo>
                                  <a:pt x="8838" y="315181"/>
                                  <a:pt x="18161" y="270526"/>
                                  <a:pt x="36335" y="225806"/>
                                </a:cubicBezTo>
                                <a:cubicBezTo>
                                  <a:pt x="42253" y="211252"/>
                                  <a:pt x="48882" y="196685"/>
                                  <a:pt x="56845" y="182410"/>
                                </a:cubicBezTo>
                                <a:lnTo>
                                  <a:pt x="68298" y="164079"/>
                                </a:lnTo>
                                <a:lnTo>
                                  <a:pt x="77667" y="146622"/>
                                </a:lnTo>
                                <a:cubicBezTo>
                                  <a:pt x="119440" y="79305"/>
                                  <a:pt x="175158" y="27838"/>
                                  <a:pt x="238912" y="127"/>
                                </a:cubicBezTo>
                                <a:lnTo>
                                  <a:pt x="238835" y="193"/>
                                </a:lnTo>
                                <a:lnTo>
                                  <a:pt x="2391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37"/>
                        <wps:cNvSpPr/>
                        <wps:spPr>
                          <a:xfrm>
                            <a:off x="1025722" y="280886"/>
                            <a:ext cx="239154" cy="389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154" h="389547">
                                <a:moveTo>
                                  <a:pt x="0" y="0"/>
                                </a:moveTo>
                                <a:lnTo>
                                  <a:pt x="362" y="219"/>
                                </a:lnTo>
                                <a:lnTo>
                                  <a:pt x="254" y="127"/>
                                </a:lnTo>
                                <a:cubicBezTo>
                                  <a:pt x="64002" y="27832"/>
                                  <a:pt x="119717" y="79286"/>
                                  <a:pt x="161489" y="146583"/>
                                </a:cubicBezTo>
                                <a:lnTo>
                                  <a:pt x="170812" y="163951"/>
                                </a:lnTo>
                                <a:lnTo>
                                  <a:pt x="182321" y="182359"/>
                                </a:lnTo>
                                <a:cubicBezTo>
                                  <a:pt x="190272" y="196634"/>
                                  <a:pt x="196914" y="211188"/>
                                  <a:pt x="202832" y="225743"/>
                                </a:cubicBezTo>
                                <a:cubicBezTo>
                                  <a:pt x="221006" y="270443"/>
                                  <a:pt x="230328" y="315087"/>
                                  <a:pt x="235016" y="351214"/>
                                </a:cubicBezTo>
                                <a:lnTo>
                                  <a:pt x="237894" y="379977"/>
                                </a:lnTo>
                                <a:lnTo>
                                  <a:pt x="239065" y="388099"/>
                                </a:lnTo>
                                <a:cubicBezTo>
                                  <a:pt x="239090" y="388442"/>
                                  <a:pt x="239154" y="389128"/>
                                  <a:pt x="239154" y="389128"/>
                                </a:cubicBezTo>
                                <a:lnTo>
                                  <a:pt x="238641" y="389130"/>
                                </a:lnTo>
                                <a:lnTo>
                                  <a:pt x="238646" y="389204"/>
                                </a:lnTo>
                                <a:lnTo>
                                  <a:pt x="144500" y="389489"/>
                                </a:lnTo>
                                <a:lnTo>
                                  <a:pt x="129375" y="389547"/>
                                </a:lnTo>
                                <a:lnTo>
                                  <a:pt x="129603" y="388367"/>
                                </a:lnTo>
                                <a:lnTo>
                                  <a:pt x="129581" y="387401"/>
                                </a:lnTo>
                                <a:cubicBezTo>
                                  <a:pt x="129491" y="383427"/>
                                  <a:pt x="129286" y="374799"/>
                                  <a:pt x="129096" y="369380"/>
                                </a:cubicBezTo>
                                <a:cubicBezTo>
                                  <a:pt x="129172" y="371475"/>
                                  <a:pt x="129244" y="370969"/>
                                  <a:pt x="129241" y="368372"/>
                                </a:cubicBezTo>
                                <a:cubicBezTo>
                                  <a:pt x="129239" y="365776"/>
                                  <a:pt x="129161" y="361090"/>
                                  <a:pt x="128937" y="354825"/>
                                </a:cubicBezTo>
                                <a:cubicBezTo>
                                  <a:pt x="128489" y="342297"/>
                                  <a:pt x="127457" y="323456"/>
                                  <a:pt x="125273" y="302400"/>
                                </a:cubicBezTo>
                                <a:cubicBezTo>
                                  <a:pt x="114770" y="201028"/>
                                  <a:pt x="84011" y="119012"/>
                                  <a:pt x="39205" y="48870"/>
                                </a:cubicBezTo>
                                <a:cubicBezTo>
                                  <a:pt x="34658" y="41761"/>
                                  <a:pt x="29968" y="35194"/>
                                  <a:pt x="25488" y="29343"/>
                                </a:cubicBezTo>
                                <a:cubicBezTo>
                                  <a:pt x="21009" y="23491"/>
                                  <a:pt x="16742" y="18355"/>
                                  <a:pt x="13043" y="14108"/>
                                </a:cubicBezTo>
                                <a:cubicBezTo>
                                  <a:pt x="9344" y="9861"/>
                                  <a:pt x="6214" y="6502"/>
                                  <a:pt x="4008" y="4205"/>
                                </a:cubicBezTo>
                                <a:cubicBezTo>
                                  <a:pt x="1802" y="1908"/>
                                  <a:pt x="521" y="673"/>
                                  <a:pt x="521" y="673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38"/>
                        <wps:cNvSpPr/>
                        <wps:spPr>
                          <a:xfrm>
                            <a:off x="538385" y="267233"/>
                            <a:ext cx="282753" cy="4032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53" h="403238">
                                <a:moveTo>
                                  <a:pt x="282753" y="0"/>
                                </a:moveTo>
                                <a:cubicBezTo>
                                  <a:pt x="282753" y="0"/>
                                  <a:pt x="276708" y="3175"/>
                                  <a:pt x="269392" y="8166"/>
                                </a:cubicBezTo>
                                <a:lnTo>
                                  <a:pt x="263594" y="12170"/>
                                </a:lnTo>
                                <a:lnTo>
                                  <a:pt x="241326" y="29134"/>
                                </a:lnTo>
                                <a:cubicBezTo>
                                  <a:pt x="225717" y="41999"/>
                                  <a:pt x="212573" y="55308"/>
                                  <a:pt x="200749" y="67818"/>
                                </a:cubicBezTo>
                                <a:cubicBezTo>
                                  <a:pt x="161938" y="108801"/>
                                  <a:pt x="140424" y="147688"/>
                                  <a:pt x="119291" y="189230"/>
                                </a:cubicBezTo>
                                <a:cubicBezTo>
                                  <a:pt x="107569" y="212281"/>
                                  <a:pt x="100000" y="233693"/>
                                  <a:pt x="93307" y="252781"/>
                                </a:cubicBezTo>
                                <a:cubicBezTo>
                                  <a:pt x="92037" y="256388"/>
                                  <a:pt x="81356" y="285839"/>
                                  <a:pt x="74613" y="319519"/>
                                </a:cubicBezTo>
                                <a:cubicBezTo>
                                  <a:pt x="66739" y="358953"/>
                                  <a:pt x="62738" y="403162"/>
                                  <a:pt x="62738" y="403162"/>
                                </a:cubicBezTo>
                                <a:lnTo>
                                  <a:pt x="46296" y="403165"/>
                                </a:lnTo>
                                <a:lnTo>
                                  <a:pt x="46279" y="403238"/>
                                </a:lnTo>
                                <a:lnTo>
                                  <a:pt x="27006" y="403169"/>
                                </a:lnTo>
                                <a:lnTo>
                                  <a:pt x="2248" y="403174"/>
                                </a:lnTo>
                                <a:lnTo>
                                  <a:pt x="2258" y="403081"/>
                                </a:lnTo>
                                <a:lnTo>
                                  <a:pt x="0" y="403073"/>
                                </a:lnTo>
                                <a:lnTo>
                                  <a:pt x="13" y="402615"/>
                                </a:lnTo>
                                <a:cubicBezTo>
                                  <a:pt x="6655" y="220091"/>
                                  <a:pt x="121438" y="65189"/>
                                  <a:pt x="282130" y="254"/>
                                </a:cubicBezTo>
                                <a:cubicBezTo>
                                  <a:pt x="282334" y="165"/>
                                  <a:pt x="282753" y="0"/>
                                  <a:pt x="28275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39"/>
                        <wps:cNvSpPr/>
                        <wps:spPr>
                          <a:xfrm>
                            <a:off x="1085615" y="267145"/>
                            <a:ext cx="282766" cy="4030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766" h="403047">
                                <a:moveTo>
                                  <a:pt x="0" y="0"/>
                                </a:moveTo>
                                <a:cubicBezTo>
                                  <a:pt x="0" y="0"/>
                                  <a:pt x="407" y="165"/>
                                  <a:pt x="622" y="241"/>
                                </a:cubicBezTo>
                                <a:cubicBezTo>
                                  <a:pt x="161303" y="65176"/>
                                  <a:pt x="276098" y="220015"/>
                                  <a:pt x="282740" y="402488"/>
                                </a:cubicBezTo>
                                <a:cubicBezTo>
                                  <a:pt x="282753" y="402641"/>
                                  <a:pt x="282766" y="402958"/>
                                  <a:pt x="282766" y="402958"/>
                                </a:cubicBezTo>
                                <a:lnTo>
                                  <a:pt x="280406" y="402063"/>
                                </a:lnTo>
                                <a:lnTo>
                                  <a:pt x="280518" y="403047"/>
                                </a:lnTo>
                                <a:lnTo>
                                  <a:pt x="220002" y="403035"/>
                                </a:lnTo>
                                <a:cubicBezTo>
                                  <a:pt x="220002" y="403035"/>
                                  <a:pt x="216014" y="358838"/>
                                  <a:pt x="208140" y="319418"/>
                                </a:cubicBezTo>
                                <a:cubicBezTo>
                                  <a:pt x="201397" y="285750"/>
                                  <a:pt x="190703" y="256311"/>
                                  <a:pt x="189446" y="252705"/>
                                </a:cubicBezTo>
                                <a:cubicBezTo>
                                  <a:pt x="182753" y="233629"/>
                                  <a:pt x="175184" y="212217"/>
                                  <a:pt x="163462" y="189179"/>
                                </a:cubicBezTo>
                                <a:cubicBezTo>
                                  <a:pt x="142329" y="147650"/>
                                  <a:pt x="120815" y="108763"/>
                                  <a:pt x="82004" y="67793"/>
                                </a:cubicBezTo>
                                <a:cubicBezTo>
                                  <a:pt x="70168" y="55296"/>
                                  <a:pt x="57023" y="41974"/>
                                  <a:pt x="41415" y="29121"/>
                                </a:cubicBezTo>
                                <a:lnTo>
                                  <a:pt x="18851" y="11943"/>
                                </a:lnTo>
                                <a:lnTo>
                                  <a:pt x="13360" y="8153"/>
                                </a:lnTo>
                                <a:cubicBezTo>
                                  <a:pt x="6020" y="3162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40"/>
                        <wps:cNvSpPr/>
                        <wps:spPr>
                          <a:xfrm>
                            <a:off x="868508" y="242710"/>
                            <a:ext cx="168897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97" h="11709">
                                <a:moveTo>
                                  <a:pt x="2730" y="0"/>
                                </a:moveTo>
                                <a:lnTo>
                                  <a:pt x="166167" y="0"/>
                                </a:lnTo>
                                <a:cubicBezTo>
                                  <a:pt x="167678" y="0"/>
                                  <a:pt x="168897" y="1219"/>
                                  <a:pt x="168897" y="2718"/>
                                </a:cubicBezTo>
                                <a:lnTo>
                                  <a:pt x="168897" y="8979"/>
                                </a:lnTo>
                                <a:cubicBezTo>
                                  <a:pt x="168897" y="10490"/>
                                  <a:pt x="167678" y="11709"/>
                                  <a:pt x="166167" y="11709"/>
                                </a:cubicBezTo>
                                <a:lnTo>
                                  <a:pt x="2730" y="11709"/>
                                </a:lnTo>
                                <a:cubicBezTo>
                                  <a:pt x="1232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19"/>
                                  <a:pt x="1232" y="0"/>
                                  <a:pt x="273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41"/>
                        <wps:cNvSpPr/>
                        <wps:spPr>
                          <a:xfrm>
                            <a:off x="981627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42"/>
                        <wps:cNvSpPr/>
                        <wps:spPr>
                          <a:xfrm>
                            <a:off x="940289" y="137947"/>
                            <a:ext cx="25717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17" h="94767">
                                <a:moveTo>
                                  <a:pt x="4902" y="0"/>
                                </a:moveTo>
                                <a:lnTo>
                                  <a:pt x="20803" y="0"/>
                                </a:lnTo>
                                <a:cubicBezTo>
                                  <a:pt x="23520" y="0"/>
                                  <a:pt x="25717" y="2197"/>
                                  <a:pt x="25717" y="4902"/>
                                </a:cubicBezTo>
                                <a:lnTo>
                                  <a:pt x="25717" y="89865"/>
                                </a:lnTo>
                                <a:cubicBezTo>
                                  <a:pt x="25717" y="92570"/>
                                  <a:pt x="23520" y="94767"/>
                                  <a:pt x="20803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43"/>
                        <wps:cNvSpPr/>
                        <wps:spPr>
                          <a:xfrm>
                            <a:off x="898709" y="137947"/>
                            <a:ext cx="25705" cy="94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05" h="94767">
                                <a:moveTo>
                                  <a:pt x="4902" y="0"/>
                                </a:moveTo>
                                <a:lnTo>
                                  <a:pt x="20815" y="0"/>
                                </a:lnTo>
                                <a:cubicBezTo>
                                  <a:pt x="23520" y="0"/>
                                  <a:pt x="25705" y="2197"/>
                                  <a:pt x="25705" y="4902"/>
                                </a:cubicBezTo>
                                <a:lnTo>
                                  <a:pt x="25705" y="89865"/>
                                </a:lnTo>
                                <a:cubicBezTo>
                                  <a:pt x="25705" y="92570"/>
                                  <a:pt x="23520" y="94767"/>
                                  <a:pt x="20815" y="94767"/>
                                </a:cubicBezTo>
                                <a:lnTo>
                                  <a:pt x="4902" y="94767"/>
                                </a:lnTo>
                                <a:cubicBezTo>
                                  <a:pt x="2197" y="94767"/>
                                  <a:pt x="0" y="92570"/>
                                  <a:pt x="0" y="89865"/>
                                </a:cubicBezTo>
                                <a:lnTo>
                                  <a:pt x="0" y="4902"/>
                                </a:lnTo>
                                <a:cubicBezTo>
                                  <a:pt x="0" y="2197"/>
                                  <a:pt x="2197" y="0"/>
                                  <a:pt x="490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44"/>
                        <wps:cNvSpPr/>
                        <wps:spPr>
                          <a:xfrm>
                            <a:off x="868521" y="119317"/>
                            <a:ext cx="168885" cy="11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885" h="11709">
                                <a:moveTo>
                                  <a:pt x="2718" y="0"/>
                                </a:moveTo>
                                <a:lnTo>
                                  <a:pt x="5093" y="0"/>
                                </a:lnTo>
                                <a:lnTo>
                                  <a:pt x="163906" y="0"/>
                                </a:lnTo>
                                <a:lnTo>
                                  <a:pt x="166154" y="0"/>
                                </a:lnTo>
                                <a:cubicBezTo>
                                  <a:pt x="167665" y="0"/>
                                  <a:pt x="168885" y="1206"/>
                                  <a:pt x="168885" y="2718"/>
                                </a:cubicBezTo>
                                <a:lnTo>
                                  <a:pt x="168885" y="8979"/>
                                </a:lnTo>
                                <a:cubicBezTo>
                                  <a:pt x="168885" y="10490"/>
                                  <a:pt x="167665" y="11709"/>
                                  <a:pt x="166154" y="11709"/>
                                </a:cubicBezTo>
                                <a:lnTo>
                                  <a:pt x="2718" y="11709"/>
                                </a:lnTo>
                                <a:cubicBezTo>
                                  <a:pt x="1219" y="11709"/>
                                  <a:pt x="0" y="10490"/>
                                  <a:pt x="0" y="8979"/>
                                </a:cubicBezTo>
                                <a:lnTo>
                                  <a:pt x="0" y="2718"/>
                                </a:lnTo>
                                <a:cubicBezTo>
                                  <a:pt x="0" y="1206"/>
                                  <a:pt x="1219" y="0"/>
                                  <a:pt x="271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45"/>
                        <wps:cNvSpPr/>
                        <wps:spPr>
                          <a:xfrm>
                            <a:off x="889908" y="0"/>
                            <a:ext cx="126466" cy="1112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466" h="111252">
                                <a:moveTo>
                                  <a:pt x="61684" y="0"/>
                                </a:moveTo>
                                <a:lnTo>
                                  <a:pt x="64668" y="0"/>
                                </a:lnTo>
                                <a:cubicBezTo>
                                  <a:pt x="65075" y="0"/>
                                  <a:pt x="65405" y="330"/>
                                  <a:pt x="65405" y="737"/>
                                </a:cubicBezTo>
                                <a:lnTo>
                                  <a:pt x="65405" y="7493"/>
                                </a:lnTo>
                                <a:cubicBezTo>
                                  <a:pt x="65405" y="7912"/>
                                  <a:pt x="65075" y="8230"/>
                                  <a:pt x="64668" y="8230"/>
                                </a:cubicBezTo>
                                <a:lnTo>
                                  <a:pt x="64313" y="8230"/>
                                </a:lnTo>
                                <a:lnTo>
                                  <a:pt x="64313" y="32664"/>
                                </a:lnTo>
                                <a:lnTo>
                                  <a:pt x="77813" y="32664"/>
                                </a:lnTo>
                                <a:lnTo>
                                  <a:pt x="77813" y="26441"/>
                                </a:lnTo>
                                <a:cubicBezTo>
                                  <a:pt x="77813" y="26124"/>
                                  <a:pt x="78067" y="25857"/>
                                  <a:pt x="78397" y="25857"/>
                                </a:cubicBezTo>
                                <a:lnTo>
                                  <a:pt x="80950" y="25857"/>
                                </a:lnTo>
                                <a:cubicBezTo>
                                  <a:pt x="81267" y="25857"/>
                                  <a:pt x="81534" y="26124"/>
                                  <a:pt x="81534" y="26441"/>
                                </a:cubicBezTo>
                                <a:lnTo>
                                  <a:pt x="81534" y="32766"/>
                                </a:lnTo>
                                <a:lnTo>
                                  <a:pt x="81483" y="32817"/>
                                </a:lnTo>
                                <a:lnTo>
                                  <a:pt x="81483" y="34671"/>
                                </a:lnTo>
                                <a:lnTo>
                                  <a:pt x="64313" y="34671"/>
                                </a:lnTo>
                                <a:lnTo>
                                  <a:pt x="64313" y="45476"/>
                                </a:lnTo>
                                <a:lnTo>
                                  <a:pt x="87731" y="50386"/>
                                </a:lnTo>
                                <a:cubicBezTo>
                                  <a:pt x="110334" y="60308"/>
                                  <a:pt x="126247" y="83547"/>
                                  <a:pt x="126466" y="110693"/>
                                </a:cubicBezTo>
                                <a:lnTo>
                                  <a:pt x="126466" y="111252"/>
                                </a:lnTo>
                                <a:lnTo>
                                  <a:pt x="0" y="111252"/>
                                </a:lnTo>
                                <a:lnTo>
                                  <a:pt x="0" y="110947"/>
                                </a:lnTo>
                                <a:cubicBezTo>
                                  <a:pt x="105" y="83706"/>
                                  <a:pt x="16026" y="60372"/>
                                  <a:pt x="38676" y="50408"/>
                                </a:cubicBezTo>
                                <a:lnTo>
                                  <a:pt x="62116" y="45485"/>
                                </a:lnTo>
                                <a:lnTo>
                                  <a:pt x="62116" y="34671"/>
                                </a:lnTo>
                                <a:lnTo>
                                  <a:pt x="44742" y="34671"/>
                                </a:lnTo>
                                <a:lnTo>
                                  <a:pt x="44742" y="32804"/>
                                </a:lnTo>
                                <a:lnTo>
                                  <a:pt x="44704" y="32766"/>
                                </a:lnTo>
                                <a:lnTo>
                                  <a:pt x="44704" y="26441"/>
                                </a:lnTo>
                                <a:cubicBezTo>
                                  <a:pt x="44704" y="26124"/>
                                  <a:pt x="44971" y="25857"/>
                                  <a:pt x="45288" y="25857"/>
                                </a:cubicBezTo>
                                <a:lnTo>
                                  <a:pt x="47840" y="25857"/>
                                </a:lnTo>
                                <a:cubicBezTo>
                                  <a:pt x="48171" y="25857"/>
                                  <a:pt x="48425" y="26124"/>
                                  <a:pt x="48425" y="26441"/>
                                </a:cubicBezTo>
                                <a:lnTo>
                                  <a:pt x="48425" y="32664"/>
                                </a:lnTo>
                                <a:lnTo>
                                  <a:pt x="62116" y="32664"/>
                                </a:lnTo>
                                <a:lnTo>
                                  <a:pt x="62116" y="8230"/>
                                </a:lnTo>
                                <a:lnTo>
                                  <a:pt x="61684" y="8230"/>
                                </a:lnTo>
                                <a:cubicBezTo>
                                  <a:pt x="61277" y="8230"/>
                                  <a:pt x="60947" y="7912"/>
                                  <a:pt x="60947" y="7493"/>
                                </a:cubicBezTo>
                                <a:lnTo>
                                  <a:pt x="60947" y="737"/>
                                </a:lnTo>
                                <a:cubicBezTo>
                                  <a:pt x="60947" y="330"/>
                                  <a:pt x="61277" y="0"/>
                                  <a:pt x="616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973"/>
                        <wps:cNvSpPr/>
                        <wps:spPr>
                          <a:xfrm>
                            <a:off x="512839" y="1210069"/>
                            <a:ext cx="881063" cy="378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063" h="37859">
                                <a:moveTo>
                                  <a:pt x="0" y="0"/>
                                </a:moveTo>
                                <a:lnTo>
                                  <a:pt x="881063" y="0"/>
                                </a:lnTo>
                                <a:lnTo>
                                  <a:pt x="881063" y="37859"/>
                                </a:lnTo>
                                <a:lnTo>
                                  <a:pt x="0" y="378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47"/>
                        <wps:cNvSpPr/>
                        <wps:spPr>
                          <a:xfrm>
                            <a:off x="512980" y="896267"/>
                            <a:ext cx="53353" cy="606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353" h="60643">
                                <a:moveTo>
                                  <a:pt x="29388" y="0"/>
                                </a:moveTo>
                                <a:cubicBezTo>
                                  <a:pt x="39281" y="0"/>
                                  <a:pt x="45403" y="2845"/>
                                  <a:pt x="51257" y="7785"/>
                                </a:cubicBezTo>
                                <a:lnTo>
                                  <a:pt x="46990" y="12814"/>
                                </a:lnTo>
                                <a:cubicBezTo>
                                  <a:pt x="42469" y="8877"/>
                                  <a:pt x="37440" y="6109"/>
                                  <a:pt x="29147" y="6109"/>
                                </a:cubicBezTo>
                                <a:cubicBezTo>
                                  <a:pt x="16154" y="6109"/>
                                  <a:pt x="6871" y="17082"/>
                                  <a:pt x="6871" y="30150"/>
                                </a:cubicBezTo>
                                <a:lnTo>
                                  <a:pt x="6871" y="30315"/>
                                </a:lnTo>
                                <a:cubicBezTo>
                                  <a:pt x="6871" y="44298"/>
                                  <a:pt x="15824" y="54686"/>
                                  <a:pt x="30074" y="54686"/>
                                </a:cubicBezTo>
                                <a:cubicBezTo>
                                  <a:pt x="36779" y="54686"/>
                                  <a:pt x="42964" y="52095"/>
                                  <a:pt x="46990" y="48832"/>
                                </a:cubicBezTo>
                                <a:lnTo>
                                  <a:pt x="46990" y="34252"/>
                                </a:lnTo>
                                <a:lnTo>
                                  <a:pt x="29147" y="34252"/>
                                </a:lnTo>
                                <a:lnTo>
                                  <a:pt x="29147" y="28308"/>
                                </a:lnTo>
                                <a:lnTo>
                                  <a:pt x="53353" y="28308"/>
                                </a:lnTo>
                                <a:lnTo>
                                  <a:pt x="53353" y="51676"/>
                                </a:lnTo>
                                <a:cubicBezTo>
                                  <a:pt x="47904" y="56528"/>
                                  <a:pt x="39700" y="60643"/>
                                  <a:pt x="29819" y="60643"/>
                                </a:cubicBezTo>
                                <a:cubicBezTo>
                                  <a:pt x="11392" y="60643"/>
                                  <a:pt x="0" y="47231"/>
                                  <a:pt x="0" y="30480"/>
                                </a:cubicBezTo>
                                <a:lnTo>
                                  <a:pt x="0" y="30315"/>
                                </a:lnTo>
                                <a:cubicBezTo>
                                  <a:pt x="0" y="14237"/>
                                  <a:pt x="11811" y="0"/>
                                  <a:pt x="2938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48"/>
                        <wps:cNvSpPr/>
                        <wps:spPr>
                          <a:xfrm>
                            <a:off x="588193" y="896284"/>
                            <a:ext cx="29902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2" h="60626">
                                <a:moveTo>
                                  <a:pt x="29902" y="0"/>
                                </a:moveTo>
                                <a:lnTo>
                                  <a:pt x="29902" y="6127"/>
                                </a:lnTo>
                                <a:lnTo>
                                  <a:pt x="29819" y="6092"/>
                                </a:lnTo>
                                <a:cubicBezTo>
                                  <a:pt x="16421" y="6092"/>
                                  <a:pt x="6871" y="16811"/>
                                  <a:pt x="6871" y="30133"/>
                                </a:cubicBezTo>
                                <a:lnTo>
                                  <a:pt x="6871" y="30298"/>
                                </a:lnTo>
                                <a:cubicBezTo>
                                  <a:pt x="6871" y="36959"/>
                                  <a:pt x="9299" y="43014"/>
                                  <a:pt x="13403" y="47404"/>
                                </a:cubicBezTo>
                                <a:lnTo>
                                  <a:pt x="29902" y="54482"/>
                                </a:lnTo>
                                <a:lnTo>
                                  <a:pt x="29902" y="60609"/>
                                </a:lnTo>
                                <a:lnTo>
                                  <a:pt x="29819" y="60626"/>
                                </a:lnTo>
                                <a:cubicBezTo>
                                  <a:pt x="11976" y="60626"/>
                                  <a:pt x="0" y="46630"/>
                                  <a:pt x="0" y="30463"/>
                                </a:cubicBezTo>
                                <a:lnTo>
                                  <a:pt x="0" y="30298"/>
                                </a:lnTo>
                                <a:cubicBezTo>
                                  <a:pt x="0" y="18173"/>
                                  <a:pt x="6829" y="7183"/>
                                  <a:pt x="17772" y="2447"/>
                                </a:cubicBezTo>
                                <a:lnTo>
                                  <a:pt x="299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49"/>
                        <wps:cNvSpPr/>
                        <wps:spPr>
                          <a:xfrm>
                            <a:off x="618095" y="896267"/>
                            <a:ext cx="29978" cy="60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60626">
                                <a:moveTo>
                                  <a:pt x="83" y="0"/>
                                </a:moveTo>
                                <a:cubicBezTo>
                                  <a:pt x="17926" y="0"/>
                                  <a:pt x="29902" y="13983"/>
                                  <a:pt x="29902" y="30150"/>
                                </a:cubicBezTo>
                                <a:cubicBezTo>
                                  <a:pt x="29978" y="30239"/>
                                  <a:pt x="29978" y="30239"/>
                                  <a:pt x="29902" y="30315"/>
                                </a:cubicBezTo>
                                <a:cubicBezTo>
                                  <a:pt x="29902" y="42440"/>
                                  <a:pt x="23066" y="53437"/>
                                  <a:pt x="12125" y="58177"/>
                                </a:cubicBezTo>
                                <a:lnTo>
                                  <a:pt x="0" y="60626"/>
                                </a:lnTo>
                                <a:lnTo>
                                  <a:pt x="0" y="54498"/>
                                </a:lnTo>
                                <a:lnTo>
                                  <a:pt x="83" y="54534"/>
                                </a:lnTo>
                                <a:cubicBezTo>
                                  <a:pt x="13494" y="54534"/>
                                  <a:pt x="23032" y="43802"/>
                                  <a:pt x="23032" y="30480"/>
                                </a:cubicBezTo>
                                <a:lnTo>
                                  <a:pt x="23032" y="30315"/>
                                </a:lnTo>
                                <a:cubicBezTo>
                                  <a:pt x="23032" y="23654"/>
                                  <a:pt x="20603" y="17602"/>
                                  <a:pt x="16499" y="13216"/>
                                </a:cubicBezTo>
                                <a:lnTo>
                                  <a:pt x="0" y="6144"/>
                                </a:lnTo>
                                <a:lnTo>
                                  <a:pt x="0" y="17"/>
                                </a:lnTo>
                                <a:lnTo>
                                  <a:pt x="8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50"/>
                        <wps:cNvSpPr/>
                        <wps:spPr>
                          <a:xfrm>
                            <a:off x="671530" y="897271"/>
                            <a:ext cx="23578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578" h="58623">
                                <a:moveTo>
                                  <a:pt x="0" y="0"/>
                                </a:moveTo>
                                <a:lnTo>
                                  <a:pt x="23578" y="0"/>
                                </a:lnTo>
                                <a:lnTo>
                                  <a:pt x="23578" y="5944"/>
                                </a:lnTo>
                                <a:lnTo>
                                  <a:pt x="6528" y="5944"/>
                                </a:lnTo>
                                <a:lnTo>
                                  <a:pt x="6528" y="26124"/>
                                </a:lnTo>
                                <a:lnTo>
                                  <a:pt x="23578" y="26124"/>
                                </a:lnTo>
                                <a:lnTo>
                                  <a:pt x="23578" y="31991"/>
                                </a:lnTo>
                                <a:lnTo>
                                  <a:pt x="6528" y="31991"/>
                                </a:lnTo>
                                <a:lnTo>
                                  <a:pt x="6528" y="52680"/>
                                </a:lnTo>
                                <a:lnTo>
                                  <a:pt x="23578" y="52680"/>
                                </a:lnTo>
                                <a:lnTo>
                                  <a:pt x="23578" y="58623"/>
                                </a:lnTo>
                                <a:lnTo>
                                  <a:pt x="0" y="586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51"/>
                        <wps:cNvSpPr/>
                        <wps:spPr>
                          <a:xfrm>
                            <a:off x="695108" y="897271"/>
                            <a:ext cx="23742" cy="58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2" h="58623">
                                <a:moveTo>
                                  <a:pt x="0" y="0"/>
                                </a:moveTo>
                                <a:lnTo>
                                  <a:pt x="1378" y="0"/>
                                </a:lnTo>
                                <a:cubicBezTo>
                                  <a:pt x="8083" y="0"/>
                                  <a:pt x="13354" y="1918"/>
                                  <a:pt x="16707" y="5182"/>
                                </a:cubicBezTo>
                                <a:cubicBezTo>
                                  <a:pt x="19133" y="7696"/>
                                  <a:pt x="20479" y="10795"/>
                                  <a:pt x="20479" y="14580"/>
                                </a:cubicBezTo>
                                <a:lnTo>
                                  <a:pt x="20479" y="14732"/>
                                </a:lnTo>
                                <a:cubicBezTo>
                                  <a:pt x="20479" y="22365"/>
                                  <a:pt x="15792" y="26302"/>
                                  <a:pt x="11182" y="28308"/>
                                </a:cubicBezTo>
                                <a:cubicBezTo>
                                  <a:pt x="18129" y="30404"/>
                                  <a:pt x="23742" y="34417"/>
                                  <a:pt x="23742" y="42469"/>
                                </a:cubicBezTo>
                                <a:lnTo>
                                  <a:pt x="23742" y="42621"/>
                                </a:lnTo>
                                <a:cubicBezTo>
                                  <a:pt x="23742" y="52680"/>
                                  <a:pt x="15284" y="58623"/>
                                  <a:pt x="2470" y="58623"/>
                                </a:cubicBezTo>
                                <a:lnTo>
                                  <a:pt x="0" y="58623"/>
                                </a:lnTo>
                                <a:lnTo>
                                  <a:pt x="0" y="52680"/>
                                </a:lnTo>
                                <a:lnTo>
                                  <a:pt x="2635" y="52680"/>
                                </a:lnTo>
                                <a:cubicBezTo>
                                  <a:pt x="11512" y="52680"/>
                                  <a:pt x="17050" y="48743"/>
                                  <a:pt x="17050" y="42215"/>
                                </a:cubicBezTo>
                                <a:lnTo>
                                  <a:pt x="17050" y="42050"/>
                                </a:lnTo>
                                <a:cubicBezTo>
                                  <a:pt x="17050" y="35687"/>
                                  <a:pt x="11678" y="31991"/>
                                  <a:pt x="1467" y="31991"/>
                                </a:cubicBezTo>
                                <a:lnTo>
                                  <a:pt x="0" y="31991"/>
                                </a:lnTo>
                                <a:lnTo>
                                  <a:pt x="0" y="26124"/>
                                </a:lnTo>
                                <a:lnTo>
                                  <a:pt x="286" y="26124"/>
                                </a:lnTo>
                                <a:cubicBezTo>
                                  <a:pt x="8248" y="26124"/>
                                  <a:pt x="13773" y="22530"/>
                                  <a:pt x="13773" y="15659"/>
                                </a:cubicBezTo>
                                <a:lnTo>
                                  <a:pt x="13773" y="15494"/>
                                </a:lnTo>
                                <a:cubicBezTo>
                                  <a:pt x="13773" y="9715"/>
                                  <a:pt x="9176" y="5944"/>
                                  <a:pt x="794" y="5944"/>
                                </a:cubicBezTo>
                                <a:lnTo>
                                  <a:pt x="0" y="59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974"/>
                        <wps:cNvSpPr/>
                        <wps:spPr>
                          <a:xfrm>
                            <a:off x="742137" y="897268"/>
                            <a:ext cx="914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863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53"/>
                        <wps:cNvSpPr/>
                        <wps:spPr>
                          <a:xfrm>
                            <a:off x="775468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21" y="26048"/>
                                </a:lnTo>
                                <a:lnTo>
                                  <a:pt x="38621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54"/>
                        <wps:cNvSpPr/>
                        <wps:spPr>
                          <a:xfrm>
                            <a:off x="841132" y="897266"/>
                            <a:ext cx="2315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159" h="58636">
                                <a:moveTo>
                                  <a:pt x="0" y="0"/>
                                </a:moveTo>
                                <a:lnTo>
                                  <a:pt x="23159" y="0"/>
                                </a:lnTo>
                                <a:lnTo>
                                  <a:pt x="23159" y="6109"/>
                                </a:lnTo>
                                <a:lnTo>
                                  <a:pt x="6617" y="6109"/>
                                </a:lnTo>
                                <a:lnTo>
                                  <a:pt x="6617" y="29909"/>
                                </a:lnTo>
                                <a:lnTo>
                                  <a:pt x="23159" y="29909"/>
                                </a:lnTo>
                                <a:lnTo>
                                  <a:pt x="23159" y="35852"/>
                                </a:lnTo>
                                <a:lnTo>
                                  <a:pt x="6617" y="35852"/>
                                </a:lnTo>
                                <a:lnTo>
                                  <a:pt x="6617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55"/>
                        <wps:cNvSpPr/>
                        <wps:spPr>
                          <a:xfrm>
                            <a:off x="864291" y="897266"/>
                            <a:ext cx="25343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343" h="58636">
                                <a:moveTo>
                                  <a:pt x="0" y="0"/>
                                </a:moveTo>
                                <a:lnTo>
                                  <a:pt x="2051" y="0"/>
                                </a:lnTo>
                                <a:cubicBezTo>
                                  <a:pt x="9252" y="0"/>
                                  <a:pt x="15030" y="2172"/>
                                  <a:pt x="18726" y="5855"/>
                                </a:cubicBezTo>
                                <a:cubicBezTo>
                                  <a:pt x="21571" y="8712"/>
                                  <a:pt x="23247" y="12814"/>
                                  <a:pt x="23247" y="17424"/>
                                </a:cubicBezTo>
                                <a:lnTo>
                                  <a:pt x="23247" y="17590"/>
                                </a:lnTo>
                                <a:cubicBezTo>
                                  <a:pt x="23247" y="27305"/>
                                  <a:pt x="16542" y="33007"/>
                                  <a:pt x="7334" y="34671"/>
                                </a:cubicBezTo>
                                <a:lnTo>
                                  <a:pt x="25343" y="58636"/>
                                </a:lnTo>
                                <a:lnTo>
                                  <a:pt x="17214" y="58636"/>
                                </a:lnTo>
                                <a:lnTo>
                                  <a:pt x="209" y="35852"/>
                                </a:lnTo>
                                <a:lnTo>
                                  <a:pt x="0" y="35852"/>
                                </a:lnTo>
                                <a:lnTo>
                                  <a:pt x="0" y="29909"/>
                                </a:lnTo>
                                <a:lnTo>
                                  <a:pt x="1467" y="29909"/>
                                </a:lnTo>
                                <a:cubicBezTo>
                                  <a:pt x="10255" y="29909"/>
                                  <a:pt x="16542" y="25387"/>
                                  <a:pt x="16542" y="17844"/>
                                </a:cubicBezTo>
                                <a:lnTo>
                                  <a:pt x="16542" y="17678"/>
                                </a:lnTo>
                                <a:cubicBezTo>
                                  <a:pt x="16542" y="10465"/>
                                  <a:pt x="11017" y="6109"/>
                                  <a:pt x="1555" y="6109"/>
                                </a:cubicBezTo>
                                <a:lnTo>
                                  <a:pt x="0" y="61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56"/>
                        <wps:cNvSpPr/>
                        <wps:spPr>
                          <a:xfrm>
                            <a:off x="911237" y="897267"/>
                            <a:ext cx="4958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81" h="58636">
                                <a:moveTo>
                                  <a:pt x="0" y="0"/>
                                </a:moveTo>
                                <a:lnTo>
                                  <a:pt x="6198" y="0"/>
                                </a:lnTo>
                                <a:lnTo>
                                  <a:pt x="43129" y="46990"/>
                                </a:lnTo>
                                <a:lnTo>
                                  <a:pt x="43129" y="0"/>
                                </a:lnTo>
                                <a:lnTo>
                                  <a:pt x="49581" y="0"/>
                                </a:lnTo>
                                <a:lnTo>
                                  <a:pt x="49581" y="58636"/>
                                </a:lnTo>
                                <a:lnTo>
                                  <a:pt x="44310" y="58636"/>
                                </a:lnTo>
                                <a:lnTo>
                                  <a:pt x="6452" y="10554"/>
                                </a:lnTo>
                                <a:lnTo>
                                  <a:pt x="6452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57"/>
                        <wps:cNvSpPr/>
                        <wps:spPr>
                          <a:xfrm>
                            <a:off x="984360" y="896282"/>
                            <a:ext cx="29909" cy="6062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09" h="60627">
                                <a:moveTo>
                                  <a:pt x="29909" y="0"/>
                                </a:moveTo>
                                <a:lnTo>
                                  <a:pt x="29909" y="6132"/>
                                </a:lnTo>
                                <a:lnTo>
                                  <a:pt x="29819" y="6093"/>
                                </a:lnTo>
                                <a:cubicBezTo>
                                  <a:pt x="16421" y="6093"/>
                                  <a:pt x="6871" y="16812"/>
                                  <a:pt x="6871" y="30134"/>
                                </a:cubicBezTo>
                                <a:lnTo>
                                  <a:pt x="6871" y="30300"/>
                                </a:lnTo>
                                <a:cubicBezTo>
                                  <a:pt x="6871" y="36961"/>
                                  <a:pt x="9300" y="43015"/>
                                  <a:pt x="13403" y="47405"/>
                                </a:cubicBezTo>
                                <a:lnTo>
                                  <a:pt x="29909" y="54486"/>
                                </a:lnTo>
                                <a:lnTo>
                                  <a:pt x="29909" y="60609"/>
                                </a:lnTo>
                                <a:lnTo>
                                  <a:pt x="29819" y="60627"/>
                                </a:lnTo>
                                <a:cubicBezTo>
                                  <a:pt x="11976" y="60627"/>
                                  <a:pt x="0" y="46632"/>
                                  <a:pt x="0" y="30465"/>
                                </a:cubicBezTo>
                                <a:lnTo>
                                  <a:pt x="0" y="30300"/>
                                </a:lnTo>
                                <a:cubicBezTo>
                                  <a:pt x="0" y="18174"/>
                                  <a:pt x="6829" y="7185"/>
                                  <a:pt x="17772" y="2448"/>
                                </a:cubicBezTo>
                                <a:lnTo>
                                  <a:pt x="299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58"/>
                        <wps:cNvSpPr/>
                        <wps:spPr>
                          <a:xfrm>
                            <a:off x="1014269" y="896267"/>
                            <a:ext cx="29985" cy="60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85" h="60624">
                                <a:moveTo>
                                  <a:pt x="76" y="0"/>
                                </a:moveTo>
                                <a:cubicBezTo>
                                  <a:pt x="17932" y="0"/>
                                  <a:pt x="29896" y="13983"/>
                                  <a:pt x="29896" y="30150"/>
                                </a:cubicBezTo>
                                <a:cubicBezTo>
                                  <a:pt x="29985" y="30239"/>
                                  <a:pt x="29985" y="30239"/>
                                  <a:pt x="29896" y="30315"/>
                                </a:cubicBezTo>
                                <a:cubicBezTo>
                                  <a:pt x="29896" y="42440"/>
                                  <a:pt x="23066" y="53437"/>
                                  <a:pt x="12124" y="58177"/>
                                </a:cubicBezTo>
                                <a:lnTo>
                                  <a:pt x="0" y="60624"/>
                                </a:lnTo>
                                <a:lnTo>
                                  <a:pt x="0" y="54501"/>
                                </a:lnTo>
                                <a:lnTo>
                                  <a:pt x="76" y="54534"/>
                                </a:lnTo>
                                <a:cubicBezTo>
                                  <a:pt x="13475" y="54534"/>
                                  <a:pt x="23038" y="43802"/>
                                  <a:pt x="23038" y="30480"/>
                                </a:cubicBezTo>
                                <a:lnTo>
                                  <a:pt x="23038" y="30315"/>
                                </a:lnTo>
                                <a:cubicBezTo>
                                  <a:pt x="23038" y="23654"/>
                                  <a:pt x="20606" y="17602"/>
                                  <a:pt x="16499" y="13216"/>
                                </a:cubicBezTo>
                                <a:lnTo>
                                  <a:pt x="0" y="6147"/>
                                </a:lnTo>
                                <a:lnTo>
                                  <a:pt x="0" y="15"/>
                                </a:lnTo>
                                <a:lnTo>
                                  <a:pt x="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59"/>
                        <wps:cNvSpPr/>
                        <wps:spPr>
                          <a:xfrm>
                            <a:off x="1102364" y="897263"/>
                            <a:ext cx="25641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41" h="58636">
                                <a:moveTo>
                                  <a:pt x="0" y="0"/>
                                </a:moveTo>
                                <a:lnTo>
                                  <a:pt x="20358" y="0"/>
                                </a:lnTo>
                                <a:lnTo>
                                  <a:pt x="25641" y="1970"/>
                                </a:lnTo>
                                <a:lnTo>
                                  <a:pt x="25641" y="8129"/>
                                </a:lnTo>
                                <a:lnTo>
                                  <a:pt x="20358" y="6121"/>
                                </a:lnTo>
                                <a:lnTo>
                                  <a:pt x="6629" y="6121"/>
                                </a:lnTo>
                                <a:lnTo>
                                  <a:pt x="6629" y="52527"/>
                                </a:lnTo>
                                <a:lnTo>
                                  <a:pt x="20358" y="52527"/>
                                </a:lnTo>
                                <a:lnTo>
                                  <a:pt x="25641" y="50543"/>
                                </a:lnTo>
                                <a:lnTo>
                                  <a:pt x="25641" y="57692"/>
                                </a:lnTo>
                                <a:lnTo>
                                  <a:pt x="20358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60"/>
                        <wps:cNvSpPr/>
                        <wps:spPr>
                          <a:xfrm>
                            <a:off x="1128005" y="899233"/>
                            <a:ext cx="25883" cy="55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3" h="55722">
                                <a:moveTo>
                                  <a:pt x="0" y="0"/>
                                </a:moveTo>
                                <a:lnTo>
                                  <a:pt x="17210" y="6417"/>
                                </a:lnTo>
                                <a:cubicBezTo>
                                  <a:pt x="22698" y="11641"/>
                                  <a:pt x="25883" y="18928"/>
                                  <a:pt x="25883" y="27177"/>
                                </a:cubicBezTo>
                                <a:lnTo>
                                  <a:pt x="25883" y="27354"/>
                                </a:lnTo>
                                <a:cubicBezTo>
                                  <a:pt x="25883" y="39727"/>
                                  <a:pt x="18717" y="50029"/>
                                  <a:pt x="7360" y="54406"/>
                                </a:cubicBezTo>
                                <a:lnTo>
                                  <a:pt x="0" y="55722"/>
                                </a:lnTo>
                                <a:lnTo>
                                  <a:pt x="0" y="48573"/>
                                </a:lnTo>
                                <a:lnTo>
                                  <a:pt x="12427" y="43906"/>
                                </a:lnTo>
                                <a:cubicBezTo>
                                  <a:pt x="16646" y="39769"/>
                                  <a:pt x="19012" y="34009"/>
                                  <a:pt x="19012" y="27519"/>
                                </a:cubicBezTo>
                                <a:lnTo>
                                  <a:pt x="19012" y="27354"/>
                                </a:lnTo>
                                <a:cubicBezTo>
                                  <a:pt x="19012" y="20858"/>
                                  <a:pt x="16646" y="15058"/>
                                  <a:pt x="12427" y="10881"/>
                                </a:cubicBezTo>
                                <a:lnTo>
                                  <a:pt x="0" y="615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61"/>
                        <wps:cNvSpPr/>
                        <wps:spPr>
                          <a:xfrm>
                            <a:off x="1177416" y="897267"/>
                            <a:ext cx="42799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" h="58636">
                                <a:moveTo>
                                  <a:pt x="0" y="0"/>
                                </a:moveTo>
                                <a:lnTo>
                                  <a:pt x="42393" y="0"/>
                                </a:lnTo>
                                <a:lnTo>
                                  <a:pt x="42393" y="6032"/>
                                </a:lnTo>
                                <a:lnTo>
                                  <a:pt x="6617" y="6032"/>
                                </a:lnTo>
                                <a:lnTo>
                                  <a:pt x="6617" y="26048"/>
                                </a:lnTo>
                                <a:lnTo>
                                  <a:pt x="38608" y="26048"/>
                                </a:lnTo>
                                <a:lnTo>
                                  <a:pt x="38608" y="32080"/>
                                </a:lnTo>
                                <a:lnTo>
                                  <a:pt x="6617" y="32080"/>
                                </a:lnTo>
                                <a:lnTo>
                                  <a:pt x="6617" y="52603"/>
                                </a:lnTo>
                                <a:lnTo>
                                  <a:pt x="42799" y="52603"/>
                                </a:lnTo>
                                <a:lnTo>
                                  <a:pt x="42799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62"/>
                        <wps:cNvSpPr/>
                        <wps:spPr>
                          <a:xfrm>
                            <a:off x="1277751" y="897267"/>
                            <a:ext cx="39624" cy="586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24" h="58636">
                                <a:moveTo>
                                  <a:pt x="0" y="0"/>
                                </a:moveTo>
                                <a:lnTo>
                                  <a:pt x="6617" y="0"/>
                                </a:lnTo>
                                <a:lnTo>
                                  <a:pt x="6617" y="52527"/>
                                </a:lnTo>
                                <a:lnTo>
                                  <a:pt x="39624" y="52527"/>
                                </a:lnTo>
                                <a:lnTo>
                                  <a:pt x="39624" y="58636"/>
                                </a:lnTo>
                                <a:lnTo>
                                  <a:pt x="0" y="586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63"/>
                        <wps:cNvSpPr/>
                        <wps:spPr>
                          <a:xfrm>
                            <a:off x="1334115" y="896850"/>
                            <a:ext cx="29705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59042">
                                <a:moveTo>
                                  <a:pt x="26733" y="0"/>
                                </a:moveTo>
                                <a:lnTo>
                                  <a:pt x="29705" y="0"/>
                                </a:lnTo>
                                <a:lnTo>
                                  <a:pt x="29705" y="7766"/>
                                </a:lnTo>
                                <a:lnTo>
                                  <a:pt x="16345" y="37605"/>
                                </a:lnTo>
                                <a:lnTo>
                                  <a:pt x="29705" y="37605"/>
                                </a:lnTo>
                                <a:lnTo>
                                  <a:pt x="29705" y="43561"/>
                                </a:lnTo>
                                <a:lnTo>
                                  <a:pt x="13741" y="43561"/>
                                </a:lnTo>
                                <a:lnTo>
                                  <a:pt x="6795" y="59042"/>
                                </a:lnTo>
                                <a:lnTo>
                                  <a:pt x="0" y="59042"/>
                                </a:lnTo>
                                <a:lnTo>
                                  <a:pt x="2673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64"/>
                        <wps:cNvSpPr/>
                        <wps:spPr>
                          <a:xfrm>
                            <a:off x="1363820" y="896850"/>
                            <a:ext cx="29947" cy="590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47" h="59042">
                                <a:moveTo>
                                  <a:pt x="0" y="0"/>
                                </a:moveTo>
                                <a:lnTo>
                                  <a:pt x="3213" y="0"/>
                                </a:lnTo>
                                <a:lnTo>
                                  <a:pt x="29947" y="59042"/>
                                </a:lnTo>
                                <a:lnTo>
                                  <a:pt x="22822" y="59042"/>
                                </a:lnTo>
                                <a:lnTo>
                                  <a:pt x="15951" y="43561"/>
                                </a:lnTo>
                                <a:lnTo>
                                  <a:pt x="0" y="43561"/>
                                </a:lnTo>
                                <a:lnTo>
                                  <a:pt x="0" y="37605"/>
                                </a:lnTo>
                                <a:lnTo>
                                  <a:pt x="13360" y="37605"/>
                                </a:lnTo>
                                <a:lnTo>
                                  <a:pt x="26" y="7709"/>
                                </a:lnTo>
                                <a:lnTo>
                                  <a:pt x="0" y="77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65"/>
                        <wps:cNvSpPr/>
                        <wps:spPr>
                          <a:xfrm>
                            <a:off x="0" y="1005655"/>
                            <a:ext cx="3991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916" h="85014">
                                <a:moveTo>
                                  <a:pt x="1702" y="114"/>
                                </a:moveTo>
                                <a:cubicBezTo>
                                  <a:pt x="6413" y="724"/>
                                  <a:pt x="11735" y="851"/>
                                  <a:pt x="15596" y="851"/>
                                </a:cubicBezTo>
                                <a:cubicBezTo>
                                  <a:pt x="24562" y="851"/>
                                  <a:pt x="32893" y="114"/>
                                  <a:pt x="38697" y="114"/>
                                </a:cubicBezTo>
                                <a:lnTo>
                                  <a:pt x="39725" y="375"/>
                                </a:lnTo>
                                <a:lnTo>
                                  <a:pt x="39725" y="8114"/>
                                </a:lnTo>
                                <a:lnTo>
                                  <a:pt x="34950" y="6413"/>
                                </a:lnTo>
                                <a:cubicBezTo>
                                  <a:pt x="27813" y="6413"/>
                                  <a:pt x="25514" y="9309"/>
                                  <a:pt x="25514" y="16078"/>
                                </a:cubicBezTo>
                                <a:lnTo>
                                  <a:pt x="25514" y="40983"/>
                                </a:lnTo>
                                <a:lnTo>
                                  <a:pt x="29032" y="40983"/>
                                </a:lnTo>
                                <a:lnTo>
                                  <a:pt x="39725" y="39269"/>
                                </a:lnTo>
                                <a:lnTo>
                                  <a:pt x="39725" y="50255"/>
                                </a:lnTo>
                                <a:lnTo>
                                  <a:pt x="36662" y="47987"/>
                                </a:lnTo>
                                <a:cubicBezTo>
                                  <a:pt x="33410" y="46882"/>
                                  <a:pt x="29750" y="46609"/>
                                  <a:pt x="25514" y="46546"/>
                                </a:cubicBezTo>
                                <a:lnTo>
                                  <a:pt x="25514" y="70015"/>
                                </a:lnTo>
                                <a:cubicBezTo>
                                  <a:pt x="25514" y="78473"/>
                                  <a:pt x="31318" y="79934"/>
                                  <a:pt x="39065" y="80899"/>
                                </a:cubicBezTo>
                                <a:cubicBezTo>
                                  <a:pt x="39916" y="81026"/>
                                  <a:pt x="39307" y="85014"/>
                                  <a:pt x="38328" y="85014"/>
                                </a:cubicBezTo>
                                <a:lnTo>
                                  <a:pt x="1702" y="85014"/>
                                </a:lnTo>
                                <a:cubicBezTo>
                                  <a:pt x="724" y="85014"/>
                                  <a:pt x="0" y="81026"/>
                                  <a:pt x="978" y="80899"/>
                                </a:cubicBezTo>
                                <a:cubicBezTo>
                                  <a:pt x="7137" y="80048"/>
                                  <a:pt x="11011" y="77635"/>
                                  <a:pt x="11011" y="70015"/>
                                </a:cubicBezTo>
                                <a:lnTo>
                                  <a:pt x="11011" y="16078"/>
                                </a:lnTo>
                                <a:cubicBezTo>
                                  <a:pt x="11011" y="8103"/>
                                  <a:pt x="6782" y="5804"/>
                                  <a:pt x="978" y="4229"/>
                                </a:cubicBezTo>
                                <a:cubicBezTo>
                                  <a:pt x="0" y="3988"/>
                                  <a:pt x="609" y="0"/>
                                  <a:pt x="1702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66"/>
                        <wps:cNvSpPr/>
                        <wps:spPr>
                          <a:xfrm>
                            <a:off x="39725" y="1006030"/>
                            <a:ext cx="50610" cy="876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10" h="87648">
                                <a:moveTo>
                                  <a:pt x="0" y="0"/>
                                </a:moveTo>
                                <a:lnTo>
                                  <a:pt x="21060" y="5346"/>
                                </a:lnTo>
                                <a:cubicBezTo>
                                  <a:pt x="26397" y="9080"/>
                                  <a:pt x="29451" y="14674"/>
                                  <a:pt x="29451" y="22116"/>
                                </a:cubicBezTo>
                                <a:cubicBezTo>
                                  <a:pt x="29451" y="36137"/>
                                  <a:pt x="18085" y="43033"/>
                                  <a:pt x="7925" y="43630"/>
                                </a:cubicBezTo>
                                <a:lnTo>
                                  <a:pt x="7925" y="44240"/>
                                </a:lnTo>
                                <a:cubicBezTo>
                                  <a:pt x="12764" y="44240"/>
                                  <a:pt x="16269" y="46297"/>
                                  <a:pt x="21590" y="52952"/>
                                </a:cubicBezTo>
                                <a:lnTo>
                                  <a:pt x="39611" y="75571"/>
                                </a:lnTo>
                                <a:cubicBezTo>
                                  <a:pt x="43358" y="80282"/>
                                  <a:pt x="46990" y="81616"/>
                                  <a:pt x="49644" y="81616"/>
                                </a:cubicBezTo>
                                <a:cubicBezTo>
                                  <a:pt x="50610" y="81616"/>
                                  <a:pt x="50368" y="84867"/>
                                  <a:pt x="49644" y="85121"/>
                                </a:cubicBezTo>
                                <a:cubicBezTo>
                                  <a:pt x="42024" y="87648"/>
                                  <a:pt x="31496" y="87293"/>
                                  <a:pt x="24257" y="77984"/>
                                </a:cubicBezTo>
                                <a:lnTo>
                                  <a:pt x="5626" y="54044"/>
                                </a:lnTo>
                                <a:lnTo>
                                  <a:pt x="0" y="49879"/>
                                </a:lnTo>
                                <a:lnTo>
                                  <a:pt x="0" y="38893"/>
                                </a:lnTo>
                                <a:lnTo>
                                  <a:pt x="8517" y="37528"/>
                                </a:lnTo>
                                <a:cubicBezTo>
                                  <a:pt x="12491" y="35232"/>
                                  <a:pt x="14211" y="31425"/>
                                  <a:pt x="14211" y="25380"/>
                                </a:cubicBezTo>
                                <a:cubicBezTo>
                                  <a:pt x="14211" y="18910"/>
                                  <a:pt x="12157" y="14074"/>
                                  <a:pt x="8757" y="10856"/>
                                </a:cubicBezTo>
                                <a:lnTo>
                                  <a:pt x="0" y="77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67"/>
                        <wps:cNvSpPr/>
                        <wps:spPr>
                          <a:xfrm>
                            <a:off x="107915" y="1005652"/>
                            <a:ext cx="73419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19" h="85382">
                                <a:moveTo>
                                  <a:pt x="3873" y="114"/>
                                </a:moveTo>
                                <a:cubicBezTo>
                                  <a:pt x="12700" y="1079"/>
                                  <a:pt x="27940" y="851"/>
                                  <a:pt x="35319" y="851"/>
                                </a:cubicBezTo>
                                <a:cubicBezTo>
                                  <a:pt x="46317" y="851"/>
                                  <a:pt x="54305" y="368"/>
                                  <a:pt x="64211" y="114"/>
                                </a:cubicBezTo>
                                <a:cubicBezTo>
                                  <a:pt x="67119" y="114"/>
                                  <a:pt x="67119" y="2057"/>
                                  <a:pt x="66522" y="4839"/>
                                </a:cubicBezTo>
                                <a:lnTo>
                                  <a:pt x="63614" y="16332"/>
                                </a:lnTo>
                                <a:cubicBezTo>
                                  <a:pt x="63246" y="18021"/>
                                  <a:pt x="60236" y="18021"/>
                                  <a:pt x="59741" y="16332"/>
                                </a:cubicBezTo>
                                <a:cubicBezTo>
                                  <a:pt x="57925" y="10401"/>
                                  <a:pt x="54305" y="7010"/>
                                  <a:pt x="39192" y="7010"/>
                                </a:cubicBezTo>
                                <a:cubicBezTo>
                                  <a:pt x="30721" y="7010"/>
                                  <a:pt x="27940" y="9195"/>
                                  <a:pt x="27940" y="15481"/>
                                </a:cubicBezTo>
                                <a:lnTo>
                                  <a:pt x="27940" y="35192"/>
                                </a:lnTo>
                                <a:cubicBezTo>
                                  <a:pt x="27940" y="38329"/>
                                  <a:pt x="29515" y="38938"/>
                                  <a:pt x="31940" y="38938"/>
                                </a:cubicBezTo>
                                <a:lnTo>
                                  <a:pt x="34582" y="38938"/>
                                </a:lnTo>
                                <a:cubicBezTo>
                                  <a:pt x="44387" y="38938"/>
                                  <a:pt x="52845" y="37973"/>
                                  <a:pt x="57810" y="33503"/>
                                </a:cubicBezTo>
                                <a:cubicBezTo>
                                  <a:pt x="59017" y="32410"/>
                                  <a:pt x="61684" y="32652"/>
                                  <a:pt x="60591" y="35077"/>
                                </a:cubicBezTo>
                                <a:lnTo>
                                  <a:pt x="53695" y="50305"/>
                                </a:lnTo>
                                <a:cubicBezTo>
                                  <a:pt x="52730" y="52476"/>
                                  <a:pt x="50914" y="52248"/>
                                  <a:pt x="49593" y="50419"/>
                                </a:cubicBezTo>
                                <a:cubicBezTo>
                                  <a:pt x="46799" y="46546"/>
                                  <a:pt x="40640" y="44983"/>
                                  <a:pt x="33630" y="44983"/>
                                </a:cubicBezTo>
                                <a:lnTo>
                                  <a:pt x="31940" y="44983"/>
                                </a:lnTo>
                                <a:cubicBezTo>
                                  <a:pt x="29515" y="44983"/>
                                  <a:pt x="27940" y="45593"/>
                                  <a:pt x="27940" y="48730"/>
                                </a:cubicBezTo>
                                <a:lnTo>
                                  <a:pt x="27940" y="69050"/>
                                </a:lnTo>
                                <a:cubicBezTo>
                                  <a:pt x="27940" y="75946"/>
                                  <a:pt x="30848" y="78486"/>
                                  <a:pt x="40881" y="78486"/>
                                </a:cubicBezTo>
                                <a:cubicBezTo>
                                  <a:pt x="59144" y="78486"/>
                                  <a:pt x="66395" y="70129"/>
                                  <a:pt x="69291" y="65545"/>
                                </a:cubicBezTo>
                                <a:cubicBezTo>
                                  <a:pt x="70142" y="64211"/>
                                  <a:pt x="73419" y="64808"/>
                                  <a:pt x="73419" y="66878"/>
                                </a:cubicBezTo>
                                <a:cubicBezTo>
                                  <a:pt x="73419" y="73038"/>
                                  <a:pt x="68212" y="85242"/>
                                  <a:pt x="60591" y="85242"/>
                                </a:cubicBezTo>
                                <a:cubicBezTo>
                                  <a:pt x="53822" y="84887"/>
                                  <a:pt x="47168" y="84531"/>
                                  <a:pt x="37008" y="84531"/>
                                </a:cubicBezTo>
                                <a:cubicBezTo>
                                  <a:pt x="25883" y="84531"/>
                                  <a:pt x="12700" y="84163"/>
                                  <a:pt x="1702" y="85242"/>
                                </a:cubicBezTo>
                                <a:cubicBezTo>
                                  <a:pt x="483" y="85382"/>
                                  <a:pt x="0" y="81140"/>
                                  <a:pt x="978" y="80899"/>
                                </a:cubicBezTo>
                                <a:cubicBezTo>
                                  <a:pt x="7988" y="79083"/>
                                  <a:pt x="13424" y="77991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07"/>
                                  <a:pt x="8471" y="5563"/>
                                  <a:pt x="3277" y="4229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68"/>
                        <wps:cNvSpPr/>
                        <wps:spPr>
                          <a:xfrm>
                            <a:off x="204102" y="1005652"/>
                            <a:ext cx="41173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173" h="85014">
                                <a:moveTo>
                                  <a:pt x="1689" y="114"/>
                                </a:moveTo>
                                <a:cubicBezTo>
                                  <a:pt x="6414" y="724"/>
                                  <a:pt x="11722" y="851"/>
                                  <a:pt x="15596" y="851"/>
                                </a:cubicBezTo>
                                <a:cubicBezTo>
                                  <a:pt x="24549" y="851"/>
                                  <a:pt x="32042" y="114"/>
                                  <a:pt x="38214" y="114"/>
                                </a:cubicBezTo>
                                <a:lnTo>
                                  <a:pt x="41173" y="828"/>
                                </a:lnTo>
                                <a:lnTo>
                                  <a:pt x="41173" y="8648"/>
                                </a:lnTo>
                                <a:lnTo>
                                  <a:pt x="35192" y="6413"/>
                                </a:lnTo>
                                <a:cubicBezTo>
                                  <a:pt x="27572" y="6413"/>
                                  <a:pt x="25514" y="9068"/>
                                  <a:pt x="25514" y="16078"/>
                                </a:cubicBezTo>
                                <a:lnTo>
                                  <a:pt x="25514" y="46685"/>
                                </a:lnTo>
                                <a:lnTo>
                                  <a:pt x="41173" y="45396"/>
                                </a:lnTo>
                                <a:lnTo>
                                  <a:pt x="41173" y="53062"/>
                                </a:lnTo>
                                <a:lnTo>
                                  <a:pt x="25514" y="52591"/>
                                </a:lnTo>
                                <a:lnTo>
                                  <a:pt x="25514" y="70015"/>
                                </a:lnTo>
                                <a:cubicBezTo>
                                  <a:pt x="25514" y="78486"/>
                                  <a:pt x="31318" y="79934"/>
                                  <a:pt x="39053" y="80899"/>
                                </a:cubicBezTo>
                                <a:cubicBezTo>
                                  <a:pt x="39903" y="81026"/>
                                  <a:pt x="39294" y="85014"/>
                                  <a:pt x="38329" y="85014"/>
                                </a:cubicBezTo>
                                <a:lnTo>
                                  <a:pt x="1689" y="85014"/>
                                </a:lnTo>
                                <a:cubicBezTo>
                                  <a:pt x="724" y="85014"/>
                                  <a:pt x="0" y="81026"/>
                                  <a:pt x="965" y="80899"/>
                                </a:cubicBezTo>
                                <a:cubicBezTo>
                                  <a:pt x="7138" y="80048"/>
                                  <a:pt x="10998" y="77635"/>
                                  <a:pt x="10998" y="70015"/>
                                </a:cubicBezTo>
                                <a:lnTo>
                                  <a:pt x="10998" y="16078"/>
                                </a:lnTo>
                                <a:cubicBezTo>
                                  <a:pt x="10998" y="8103"/>
                                  <a:pt x="6769" y="5804"/>
                                  <a:pt x="965" y="4229"/>
                                </a:cubicBezTo>
                                <a:cubicBezTo>
                                  <a:pt x="0" y="3988"/>
                                  <a:pt x="610" y="0"/>
                                  <a:pt x="1689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9"/>
                        <wps:cNvSpPr/>
                        <wps:spPr>
                          <a:xfrm>
                            <a:off x="245275" y="1006480"/>
                            <a:ext cx="31255" cy="52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55" h="52322">
                                <a:moveTo>
                                  <a:pt x="0" y="0"/>
                                </a:moveTo>
                                <a:lnTo>
                                  <a:pt x="21177" y="5108"/>
                                </a:lnTo>
                                <a:cubicBezTo>
                                  <a:pt x="27387" y="9205"/>
                                  <a:pt x="31255" y="15676"/>
                                  <a:pt x="31255" y="25169"/>
                                </a:cubicBezTo>
                                <a:cubicBezTo>
                                  <a:pt x="31255" y="41314"/>
                                  <a:pt x="19896" y="50451"/>
                                  <a:pt x="2944" y="52322"/>
                                </a:cubicBezTo>
                                <a:lnTo>
                                  <a:pt x="0" y="52234"/>
                                </a:lnTo>
                                <a:lnTo>
                                  <a:pt x="0" y="44568"/>
                                </a:lnTo>
                                <a:lnTo>
                                  <a:pt x="7710" y="43933"/>
                                </a:lnTo>
                                <a:cubicBezTo>
                                  <a:pt x="12970" y="41076"/>
                                  <a:pt x="15659" y="35875"/>
                                  <a:pt x="15659" y="27950"/>
                                </a:cubicBezTo>
                                <a:cubicBezTo>
                                  <a:pt x="15659" y="20756"/>
                                  <a:pt x="13360" y="15164"/>
                                  <a:pt x="9506" y="11372"/>
                                </a:cubicBezTo>
                                <a:lnTo>
                                  <a:pt x="0" y="782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70"/>
                        <wps:cNvSpPr/>
                        <wps:spPr>
                          <a:xfrm>
                            <a:off x="299926" y="1006022"/>
                            <a:ext cx="91173" cy="86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173" h="86563">
                                <a:moveTo>
                                  <a:pt x="1689" y="0"/>
                                </a:moveTo>
                                <a:lnTo>
                                  <a:pt x="34696" y="0"/>
                                </a:lnTo>
                                <a:cubicBezTo>
                                  <a:pt x="35661" y="0"/>
                                  <a:pt x="36385" y="3988"/>
                                  <a:pt x="35420" y="4102"/>
                                </a:cubicBezTo>
                                <a:cubicBezTo>
                                  <a:pt x="30581" y="4699"/>
                                  <a:pt x="25743" y="6528"/>
                                  <a:pt x="25743" y="14986"/>
                                </a:cubicBezTo>
                                <a:lnTo>
                                  <a:pt x="25743" y="53569"/>
                                </a:lnTo>
                                <a:cubicBezTo>
                                  <a:pt x="25743" y="70485"/>
                                  <a:pt x="35547" y="78359"/>
                                  <a:pt x="48361" y="78359"/>
                                </a:cubicBezTo>
                                <a:cubicBezTo>
                                  <a:pt x="61544" y="78359"/>
                                  <a:pt x="72060" y="70485"/>
                                  <a:pt x="72060" y="53569"/>
                                </a:cubicBezTo>
                                <a:lnTo>
                                  <a:pt x="72060" y="14986"/>
                                </a:lnTo>
                                <a:cubicBezTo>
                                  <a:pt x="72060" y="7125"/>
                                  <a:pt x="67589" y="4953"/>
                                  <a:pt x="61659" y="4102"/>
                                </a:cubicBezTo>
                                <a:cubicBezTo>
                                  <a:pt x="60820" y="3988"/>
                                  <a:pt x="61417" y="0"/>
                                  <a:pt x="62395" y="0"/>
                                </a:cubicBezTo>
                                <a:lnTo>
                                  <a:pt x="89598" y="0"/>
                                </a:lnTo>
                                <a:cubicBezTo>
                                  <a:pt x="90450" y="0"/>
                                  <a:pt x="91173" y="3988"/>
                                  <a:pt x="90208" y="4102"/>
                                </a:cubicBezTo>
                                <a:cubicBezTo>
                                  <a:pt x="85369" y="4699"/>
                                  <a:pt x="80531" y="6528"/>
                                  <a:pt x="80531" y="14986"/>
                                </a:cubicBezTo>
                                <a:lnTo>
                                  <a:pt x="80531" y="52832"/>
                                </a:lnTo>
                                <a:cubicBezTo>
                                  <a:pt x="80531" y="75095"/>
                                  <a:pt x="66142" y="86563"/>
                                  <a:pt x="46914" y="86563"/>
                                </a:cubicBezTo>
                                <a:cubicBezTo>
                                  <a:pt x="29857" y="86563"/>
                                  <a:pt x="10757" y="77508"/>
                                  <a:pt x="10757" y="52959"/>
                                </a:cubicBezTo>
                                <a:lnTo>
                                  <a:pt x="10757" y="14986"/>
                                </a:lnTo>
                                <a:cubicBezTo>
                                  <a:pt x="10757" y="7366"/>
                                  <a:pt x="6883" y="4826"/>
                                  <a:pt x="952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71"/>
                        <wps:cNvSpPr/>
                        <wps:spPr>
                          <a:xfrm>
                            <a:off x="334025" y="972761"/>
                            <a:ext cx="24536" cy="246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36" h="24663">
                                <a:moveTo>
                                  <a:pt x="12205" y="3137"/>
                                </a:moveTo>
                                <a:cubicBezTo>
                                  <a:pt x="14376" y="0"/>
                                  <a:pt x="24536" y="9309"/>
                                  <a:pt x="21641" y="11481"/>
                                </a:cubicBezTo>
                                <a:lnTo>
                                  <a:pt x="5804" y="23457"/>
                                </a:lnTo>
                                <a:cubicBezTo>
                                  <a:pt x="4229" y="24663"/>
                                  <a:pt x="0" y="20790"/>
                                  <a:pt x="1194" y="19101"/>
                                </a:cubicBezTo>
                                <a:lnTo>
                                  <a:pt x="12205" y="3137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72"/>
                        <wps:cNvSpPr/>
                        <wps:spPr>
                          <a:xfrm>
                            <a:off x="410973" y="1005651"/>
                            <a:ext cx="44202" cy="853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202" h="85382">
                                <a:moveTo>
                                  <a:pt x="3873" y="114"/>
                                </a:moveTo>
                                <a:cubicBezTo>
                                  <a:pt x="8826" y="724"/>
                                  <a:pt x="14643" y="851"/>
                                  <a:pt x="18504" y="851"/>
                                </a:cubicBezTo>
                                <a:cubicBezTo>
                                  <a:pt x="28181" y="851"/>
                                  <a:pt x="35318" y="114"/>
                                  <a:pt x="40627" y="114"/>
                                </a:cubicBezTo>
                                <a:lnTo>
                                  <a:pt x="44202" y="992"/>
                                </a:lnTo>
                                <a:lnTo>
                                  <a:pt x="44202" y="8917"/>
                                </a:lnTo>
                                <a:lnTo>
                                  <a:pt x="36525" y="6414"/>
                                </a:lnTo>
                                <a:cubicBezTo>
                                  <a:pt x="30111" y="6414"/>
                                  <a:pt x="27940" y="8585"/>
                                  <a:pt x="27940" y="15354"/>
                                </a:cubicBezTo>
                                <a:lnTo>
                                  <a:pt x="27940" y="36881"/>
                                </a:lnTo>
                                <a:lnTo>
                                  <a:pt x="40386" y="36881"/>
                                </a:lnTo>
                                <a:lnTo>
                                  <a:pt x="44202" y="35628"/>
                                </a:lnTo>
                                <a:lnTo>
                                  <a:pt x="44202" y="44311"/>
                                </a:lnTo>
                                <a:lnTo>
                                  <a:pt x="40386" y="42926"/>
                                </a:lnTo>
                                <a:lnTo>
                                  <a:pt x="27940" y="42926"/>
                                </a:lnTo>
                                <a:lnTo>
                                  <a:pt x="27940" y="69050"/>
                                </a:lnTo>
                                <a:cubicBezTo>
                                  <a:pt x="27940" y="75692"/>
                                  <a:pt x="31318" y="78969"/>
                                  <a:pt x="41846" y="78969"/>
                                </a:cubicBezTo>
                                <a:lnTo>
                                  <a:pt x="44202" y="78411"/>
                                </a:lnTo>
                                <a:lnTo>
                                  <a:pt x="44202" y="84698"/>
                                </a:lnTo>
                                <a:lnTo>
                                  <a:pt x="42214" y="85242"/>
                                </a:lnTo>
                                <a:cubicBezTo>
                                  <a:pt x="36398" y="85242"/>
                                  <a:pt x="29629" y="84531"/>
                                  <a:pt x="20688" y="84531"/>
                                </a:cubicBezTo>
                                <a:cubicBezTo>
                                  <a:pt x="13068" y="84531"/>
                                  <a:pt x="7264" y="84646"/>
                                  <a:pt x="1701" y="85242"/>
                                </a:cubicBezTo>
                                <a:cubicBezTo>
                                  <a:pt x="609" y="85382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24" y="78003"/>
                                  <a:pt x="13424" y="69050"/>
                                </a:cubicBezTo>
                                <a:lnTo>
                                  <a:pt x="13424" y="15354"/>
                                </a:lnTo>
                                <a:cubicBezTo>
                                  <a:pt x="13424" y="7620"/>
                                  <a:pt x="8471" y="5563"/>
                                  <a:pt x="3277" y="4242"/>
                                </a:cubicBezTo>
                                <a:cubicBezTo>
                                  <a:pt x="2299" y="3988"/>
                                  <a:pt x="2908" y="0"/>
                                  <a:pt x="3873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73"/>
                        <wps:cNvSpPr/>
                        <wps:spPr>
                          <a:xfrm>
                            <a:off x="455176" y="1006643"/>
                            <a:ext cx="31871" cy="83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871" h="83707">
                                <a:moveTo>
                                  <a:pt x="0" y="0"/>
                                </a:moveTo>
                                <a:lnTo>
                                  <a:pt x="16505" y="4050"/>
                                </a:lnTo>
                                <a:cubicBezTo>
                                  <a:pt x="21675" y="7346"/>
                                  <a:pt x="24911" y="12305"/>
                                  <a:pt x="24974" y="18960"/>
                                </a:cubicBezTo>
                                <a:cubicBezTo>
                                  <a:pt x="25089" y="28752"/>
                                  <a:pt x="18193" y="35533"/>
                                  <a:pt x="9734" y="37223"/>
                                </a:cubicBezTo>
                                <a:lnTo>
                                  <a:pt x="9734" y="37947"/>
                                </a:lnTo>
                                <a:cubicBezTo>
                                  <a:pt x="20987" y="37947"/>
                                  <a:pt x="31871" y="46049"/>
                                  <a:pt x="31871" y="59600"/>
                                </a:cubicBezTo>
                                <a:cubicBezTo>
                                  <a:pt x="31871" y="67093"/>
                                  <a:pt x="28451" y="73256"/>
                                  <a:pt x="22509" y="77545"/>
                                </a:cubicBezTo>
                                <a:lnTo>
                                  <a:pt x="0" y="83707"/>
                                </a:lnTo>
                                <a:lnTo>
                                  <a:pt x="0" y="77420"/>
                                </a:lnTo>
                                <a:lnTo>
                                  <a:pt x="10944" y="74831"/>
                                </a:lnTo>
                                <a:cubicBezTo>
                                  <a:pt x="14268" y="72471"/>
                                  <a:pt x="16262" y="68541"/>
                                  <a:pt x="16262" y="62254"/>
                                </a:cubicBezTo>
                                <a:cubicBezTo>
                                  <a:pt x="16262" y="55606"/>
                                  <a:pt x="14056" y="50526"/>
                                  <a:pt x="10442" y="47108"/>
                                </a:cubicBezTo>
                                <a:lnTo>
                                  <a:pt x="0" y="43319"/>
                                </a:lnTo>
                                <a:lnTo>
                                  <a:pt x="0" y="34636"/>
                                </a:lnTo>
                                <a:lnTo>
                                  <a:pt x="6347" y="32552"/>
                                </a:lnTo>
                                <a:cubicBezTo>
                                  <a:pt x="8706" y="30301"/>
                                  <a:pt x="9976" y="26885"/>
                                  <a:pt x="9976" y="22224"/>
                                </a:cubicBezTo>
                                <a:cubicBezTo>
                                  <a:pt x="9976" y="16477"/>
                                  <a:pt x="8042" y="12277"/>
                                  <a:pt x="4869" y="9513"/>
                                </a:cubicBezTo>
                                <a:lnTo>
                                  <a:pt x="0" y="79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74"/>
                        <wps:cNvSpPr/>
                        <wps:spPr>
                          <a:xfrm>
                            <a:off x="509217" y="1006021"/>
                            <a:ext cx="73406" cy="850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406" h="85014">
                                <a:moveTo>
                                  <a:pt x="3873" y="0"/>
                                </a:moveTo>
                                <a:lnTo>
                                  <a:pt x="37236" y="0"/>
                                </a:lnTo>
                                <a:cubicBezTo>
                                  <a:pt x="38087" y="0"/>
                                  <a:pt x="38697" y="3988"/>
                                  <a:pt x="37846" y="4102"/>
                                </a:cubicBezTo>
                                <a:cubicBezTo>
                                  <a:pt x="32766" y="4699"/>
                                  <a:pt x="27927" y="6528"/>
                                  <a:pt x="27927" y="14986"/>
                                </a:cubicBezTo>
                                <a:lnTo>
                                  <a:pt x="27927" y="68682"/>
                                </a:lnTo>
                                <a:cubicBezTo>
                                  <a:pt x="27927" y="75578"/>
                                  <a:pt x="30835" y="78118"/>
                                  <a:pt x="40868" y="78118"/>
                                </a:cubicBezTo>
                                <a:cubicBezTo>
                                  <a:pt x="59131" y="78118"/>
                                  <a:pt x="66383" y="69761"/>
                                  <a:pt x="69291" y="65176"/>
                                </a:cubicBezTo>
                                <a:cubicBezTo>
                                  <a:pt x="70129" y="63843"/>
                                  <a:pt x="73406" y="64440"/>
                                  <a:pt x="73406" y="66510"/>
                                </a:cubicBezTo>
                                <a:cubicBezTo>
                                  <a:pt x="73406" y="72669"/>
                                  <a:pt x="68199" y="84874"/>
                                  <a:pt x="60579" y="84874"/>
                                </a:cubicBezTo>
                                <a:cubicBezTo>
                                  <a:pt x="53810" y="84519"/>
                                  <a:pt x="47155" y="84163"/>
                                  <a:pt x="36995" y="84163"/>
                                </a:cubicBezTo>
                                <a:cubicBezTo>
                                  <a:pt x="25870" y="84163"/>
                                  <a:pt x="12687" y="83795"/>
                                  <a:pt x="1689" y="84874"/>
                                </a:cubicBezTo>
                                <a:cubicBezTo>
                                  <a:pt x="483" y="85014"/>
                                  <a:pt x="0" y="80772"/>
                                  <a:pt x="965" y="80531"/>
                                </a:cubicBezTo>
                                <a:cubicBezTo>
                                  <a:pt x="7975" y="78715"/>
                                  <a:pt x="13411" y="77622"/>
                                  <a:pt x="13411" y="68682"/>
                                </a:cubicBezTo>
                                <a:lnTo>
                                  <a:pt x="13411" y="14986"/>
                                </a:lnTo>
                                <a:cubicBezTo>
                                  <a:pt x="13411" y="6528"/>
                                  <a:pt x="8458" y="4839"/>
                                  <a:pt x="3264" y="4102"/>
                                </a:cubicBezTo>
                                <a:cubicBezTo>
                                  <a:pt x="2286" y="3988"/>
                                  <a:pt x="3022" y="0"/>
                                  <a:pt x="387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75"/>
                        <wps:cNvSpPr/>
                        <wps:spPr>
                          <a:xfrm>
                            <a:off x="602980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53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53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658"/>
                                  <a:pt x="965" y="80531"/>
                                </a:cubicBezTo>
                                <a:cubicBezTo>
                                  <a:pt x="7137" y="79680"/>
                                  <a:pt x="11011" y="77267"/>
                                  <a:pt x="11011" y="69647"/>
                                </a:cubicBezTo>
                                <a:lnTo>
                                  <a:pt x="11011" y="14986"/>
                                </a:lnTo>
                                <a:cubicBezTo>
                                  <a:pt x="11011" y="7366"/>
                                  <a:pt x="7137" y="4953"/>
                                  <a:pt x="965" y="4102"/>
                                </a:cubicBezTo>
                                <a:cubicBezTo>
                                  <a:pt x="0" y="3988"/>
                                  <a:pt x="724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76"/>
                        <wps:cNvSpPr/>
                        <wps:spPr>
                          <a:xfrm>
                            <a:off x="664070" y="1004073"/>
                            <a:ext cx="73635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35" h="88519">
                                <a:moveTo>
                                  <a:pt x="46672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79" y="9677"/>
                                </a:cubicBezTo>
                                <a:cubicBezTo>
                                  <a:pt x="21882" y="9677"/>
                                  <a:pt x="13424" y="20930"/>
                                  <a:pt x="13424" y="38341"/>
                                </a:cubicBezTo>
                                <a:cubicBezTo>
                                  <a:pt x="13424" y="65545"/>
                                  <a:pt x="34099" y="76924"/>
                                  <a:pt x="50660" y="76924"/>
                                </a:cubicBezTo>
                                <a:cubicBezTo>
                                  <a:pt x="52845" y="76924"/>
                                  <a:pt x="63843" y="75209"/>
                                  <a:pt x="70129" y="71234"/>
                                </a:cubicBezTo>
                                <a:cubicBezTo>
                                  <a:pt x="71107" y="70625"/>
                                  <a:pt x="73635" y="73406"/>
                                  <a:pt x="72923" y="74498"/>
                                </a:cubicBezTo>
                                <a:cubicBezTo>
                                  <a:pt x="67716" y="82118"/>
                                  <a:pt x="51511" y="88519"/>
                                  <a:pt x="47765" y="88519"/>
                                </a:cubicBezTo>
                                <a:cubicBezTo>
                                  <a:pt x="27445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14" y="0"/>
                                  <a:pt x="4667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77"/>
                        <wps:cNvSpPr/>
                        <wps:spPr>
                          <a:xfrm>
                            <a:off x="756860" y="1005834"/>
                            <a:ext cx="42634" cy="848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4" h="84823">
                                <a:moveTo>
                                  <a:pt x="42634" y="0"/>
                                </a:moveTo>
                                <a:lnTo>
                                  <a:pt x="42634" y="19315"/>
                                </a:lnTo>
                                <a:lnTo>
                                  <a:pt x="28423" y="53022"/>
                                </a:lnTo>
                                <a:cubicBezTo>
                                  <a:pt x="27699" y="54724"/>
                                  <a:pt x="29515" y="54952"/>
                                  <a:pt x="31204" y="54952"/>
                                </a:cubicBezTo>
                                <a:lnTo>
                                  <a:pt x="42634" y="54952"/>
                                </a:lnTo>
                                <a:lnTo>
                                  <a:pt x="42634" y="61734"/>
                                </a:lnTo>
                                <a:lnTo>
                                  <a:pt x="30239" y="61734"/>
                                </a:lnTo>
                                <a:cubicBezTo>
                                  <a:pt x="26607" y="61734"/>
                                  <a:pt x="24549" y="61976"/>
                                  <a:pt x="23343" y="64871"/>
                                </a:cubicBezTo>
                                <a:lnTo>
                                  <a:pt x="22136" y="67894"/>
                                </a:lnTo>
                                <a:cubicBezTo>
                                  <a:pt x="17907" y="78295"/>
                                  <a:pt x="22492" y="79870"/>
                                  <a:pt x="28296" y="80721"/>
                                </a:cubicBezTo>
                                <a:cubicBezTo>
                                  <a:pt x="29871" y="80962"/>
                                  <a:pt x="29515" y="84823"/>
                                  <a:pt x="27940" y="84823"/>
                                </a:cubicBezTo>
                                <a:lnTo>
                                  <a:pt x="1816" y="84823"/>
                                </a:lnTo>
                                <a:cubicBezTo>
                                  <a:pt x="369" y="84823"/>
                                  <a:pt x="0" y="80962"/>
                                  <a:pt x="1448" y="80721"/>
                                </a:cubicBezTo>
                                <a:cubicBezTo>
                                  <a:pt x="6414" y="79870"/>
                                  <a:pt x="9309" y="78168"/>
                                  <a:pt x="13792" y="67894"/>
                                </a:cubicBezTo>
                                <a:lnTo>
                                  <a:pt x="34227" y="20980"/>
                                </a:lnTo>
                                <a:cubicBezTo>
                                  <a:pt x="38938" y="10337"/>
                                  <a:pt x="40386" y="5384"/>
                                  <a:pt x="40386" y="787"/>
                                </a:cubicBezTo>
                                <a:lnTo>
                                  <a:pt x="426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78"/>
                        <wps:cNvSpPr/>
                        <wps:spPr>
                          <a:xfrm>
                            <a:off x="799494" y="1004379"/>
                            <a:ext cx="49886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86" h="86277">
                                <a:moveTo>
                                  <a:pt x="6579" y="425"/>
                                </a:moveTo>
                                <a:lnTo>
                                  <a:pt x="36094" y="69234"/>
                                </a:lnTo>
                                <a:cubicBezTo>
                                  <a:pt x="40437" y="79508"/>
                                  <a:pt x="43345" y="81451"/>
                                  <a:pt x="48184" y="82175"/>
                                </a:cubicBezTo>
                                <a:cubicBezTo>
                                  <a:pt x="49886" y="82417"/>
                                  <a:pt x="49403" y="86277"/>
                                  <a:pt x="47943" y="86277"/>
                                </a:cubicBezTo>
                                <a:lnTo>
                                  <a:pt x="16028" y="86277"/>
                                </a:lnTo>
                                <a:cubicBezTo>
                                  <a:pt x="14453" y="86277"/>
                                  <a:pt x="14326" y="82417"/>
                                  <a:pt x="15647" y="82175"/>
                                </a:cubicBezTo>
                                <a:cubicBezTo>
                                  <a:pt x="20130" y="81324"/>
                                  <a:pt x="24968" y="79750"/>
                                  <a:pt x="20498" y="69348"/>
                                </a:cubicBezTo>
                                <a:lnTo>
                                  <a:pt x="19165" y="66326"/>
                                </a:lnTo>
                                <a:cubicBezTo>
                                  <a:pt x="17958" y="63430"/>
                                  <a:pt x="15901" y="63189"/>
                                  <a:pt x="12281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18" y="56407"/>
                                </a:lnTo>
                                <a:cubicBezTo>
                                  <a:pt x="13119" y="56407"/>
                                  <a:pt x="14936" y="56178"/>
                                  <a:pt x="14212" y="54477"/>
                                </a:cubicBezTo>
                                <a:lnTo>
                                  <a:pt x="64" y="20618"/>
                                </a:lnTo>
                                <a:lnTo>
                                  <a:pt x="0" y="20769"/>
                                </a:lnTo>
                                <a:lnTo>
                                  <a:pt x="0" y="1455"/>
                                </a:lnTo>
                                <a:lnTo>
                                  <a:pt x="2032" y="743"/>
                                </a:lnTo>
                                <a:cubicBezTo>
                                  <a:pt x="4194" y="273"/>
                                  <a:pt x="6401" y="0"/>
                                  <a:pt x="6579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9"/>
                        <wps:cNvSpPr/>
                        <wps:spPr>
                          <a:xfrm>
                            <a:off x="905058" y="1005654"/>
                            <a:ext cx="50787" cy="85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787" h="85369">
                                <a:moveTo>
                                  <a:pt x="3874" y="114"/>
                                </a:moveTo>
                                <a:cubicBezTo>
                                  <a:pt x="8827" y="724"/>
                                  <a:pt x="13907" y="851"/>
                                  <a:pt x="18987" y="851"/>
                                </a:cubicBezTo>
                                <a:cubicBezTo>
                                  <a:pt x="28423" y="851"/>
                                  <a:pt x="36881" y="114"/>
                                  <a:pt x="43053" y="114"/>
                                </a:cubicBezTo>
                                <a:lnTo>
                                  <a:pt x="50787" y="1345"/>
                                </a:lnTo>
                                <a:lnTo>
                                  <a:pt x="50787" y="9049"/>
                                </a:lnTo>
                                <a:lnTo>
                                  <a:pt x="39307" y="6528"/>
                                </a:lnTo>
                                <a:cubicBezTo>
                                  <a:pt x="30721" y="6528"/>
                                  <a:pt x="27927" y="9182"/>
                                  <a:pt x="27927" y="15354"/>
                                </a:cubicBezTo>
                                <a:lnTo>
                                  <a:pt x="27927" y="69050"/>
                                </a:lnTo>
                                <a:cubicBezTo>
                                  <a:pt x="27927" y="75578"/>
                                  <a:pt x="32410" y="78842"/>
                                  <a:pt x="44145" y="78842"/>
                                </a:cubicBezTo>
                                <a:lnTo>
                                  <a:pt x="50787" y="76479"/>
                                </a:lnTo>
                                <a:lnTo>
                                  <a:pt x="50787" y="83763"/>
                                </a:lnTo>
                                <a:lnTo>
                                  <a:pt x="42939" y="85242"/>
                                </a:lnTo>
                                <a:cubicBezTo>
                                  <a:pt x="37122" y="85242"/>
                                  <a:pt x="29629" y="84531"/>
                                  <a:pt x="20688" y="84531"/>
                                </a:cubicBezTo>
                                <a:cubicBezTo>
                                  <a:pt x="13183" y="84531"/>
                                  <a:pt x="7252" y="84646"/>
                                  <a:pt x="1702" y="85242"/>
                                </a:cubicBezTo>
                                <a:cubicBezTo>
                                  <a:pt x="483" y="85369"/>
                                  <a:pt x="0" y="81140"/>
                                  <a:pt x="965" y="80899"/>
                                </a:cubicBezTo>
                                <a:cubicBezTo>
                                  <a:pt x="7988" y="79083"/>
                                  <a:pt x="13437" y="77991"/>
                                  <a:pt x="13437" y="69050"/>
                                </a:cubicBezTo>
                                <a:lnTo>
                                  <a:pt x="13437" y="15354"/>
                                </a:lnTo>
                                <a:cubicBezTo>
                                  <a:pt x="13437" y="7607"/>
                                  <a:pt x="8471" y="5563"/>
                                  <a:pt x="3264" y="4229"/>
                                </a:cubicBezTo>
                                <a:cubicBezTo>
                                  <a:pt x="2299" y="3988"/>
                                  <a:pt x="2908" y="0"/>
                                  <a:pt x="3874" y="11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80"/>
                        <wps:cNvSpPr/>
                        <wps:spPr>
                          <a:xfrm>
                            <a:off x="955845" y="1006999"/>
                            <a:ext cx="37389" cy="824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9" h="82418">
                                <a:moveTo>
                                  <a:pt x="0" y="0"/>
                                </a:moveTo>
                                <a:lnTo>
                                  <a:pt x="11666" y="1856"/>
                                </a:lnTo>
                                <a:cubicBezTo>
                                  <a:pt x="28474" y="7851"/>
                                  <a:pt x="37389" y="22026"/>
                                  <a:pt x="37389" y="39524"/>
                                </a:cubicBezTo>
                                <a:cubicBezTo>
                                  <a:pt x="37389" y="56935"/>
                                  <a:pt x="28474" y="73190"/>
                                  <a:pt x="11618" y="80229"/>
                                </a:cubicBezTo>
                                <a:lnTo>
                                  <a:pt x="0" y="82418"/>
                                </a:lnTo>
                                <a:lnTo>
                                  <a:pt x="0" y="75134"/>
                                </a:lnTo>
                                <a:lnTo>
                                  <a:pt x="15501" y="69621"/>
                                </a:lnTo>
                                <a:cubicBezTo>
                                  <a:pt x="20412" y="64406"/>
                                  <a:pt x="22860" y="56637"/>
                                  <a:pt x="22860" y="46420"/>
                                </a:cubicBezTo>
                                <a:cubicBezTo>
                                  <a:pt x="22860" y="29094"/>
                                  <a:pt x="15788" y="14561"/>
                                  <a:pt x="3068" y="8377"/>
                                </a:cubicBezTo>
                                <a:lnTo>
                                  <a:pt x="0" y="77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81"/>
                        <wps:cNvSpPr/>
                        <wps:spPr>
                          <a:xfrm>
                            <a:off x="1019507" y="1004089"/>
                            <a:ext cx="43840" cy="885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840" h="88509">
                                <a:moveTo>
                                  <a:pt x="43840" y="0"/>
                                </a:moveTo>
                                <a:lnTo>
                                  <a:pt x="43840" y="9371"/>
                                </a:lnTo>
                                <a:lnTo>
                                  <a:pt x="39179" y="8207"/>
                                </a:lnTo>
                                <a:cubicBezTo>
                                  <a:pt x="28537" y="8207"/>
                                  <a:pt x="14516" y="15230"/>
                                  <a:pt x="14516" y="37963"/>
                                </a:cubicBezTo>
                                <a:cubicBezTo>
                                  <a:pt x="14516" y="56461"/>
                                  <a:pt x="23838" y="71022"/>
                                  <a:pt x="35792" y="77146"/>
                                </a:cubicBezTo>
                                <a:lnTo>
                                  <a:pt x="43840" y="79159"/>
                                </a:lnTo>
                                <a:lnTo>
                                  <a:pt x="43840" y="88474"/>
                                </a:lnTo>
                                <a:lnTo>
                                  <a:pt x="43662" y="88509"/>
                                </a:lnTo>
                                <a:cubicBezTo>
                                  <a:pt x="18504" y="88509"/>
                                  <a:pt x="0" y="69891"/>
                                  <a:pt x="0" y="44732"/>
                                </a:cubicBezTo>
                                <a:cubicBezTo>
                                  <a:pt x="0" y="26406"/>
                                  <a:pt x="9794" y="10402"/>
                                  <a:pt x="25862" y="3545"/>
                                </a:cubicBezTo>
                                <a:lnTo>
                                  <a:pt x="438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82"/>
                        <wps:cNvSpPr/>
                        <wps:spPr>
                          <a:xfrm>
                            <a:off x="1063347" y="1004079"/>
                            <a:ext cx="43713" cy="88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13" h="88484">
                                <a:moveTo>
                                  <a:pt x="51" y="0"/>
                                </a:moveTo>
                                <a:cubicBezTo>
                                  <a:pt x="25336" y="0"/>
                                  <a:pt x="43713" y="18504"/>
                                  <a:pt x="43713" y="43650"/>
                                </a:cubicBezTo>
                                <a:cubicBezTo>
                                  <a:pt x="43713" y="62062"/>
                                  <a:pt x="33984" y="78095"/>
                                  <a:pt x="17899" y="84960"/>
                                </a:cubicBezTo>
                                <a:lnTo>
                                  <a:pt x="0" y="88484"/>
                                </a:lnTo>
                                <a:lnTo>
                                  <a:pt x="0" y="79169"/>
                                </a:lnTo>
                                <a:lnTo>
                                  <a:pt x="4534" y="80302"/>
                                </a:lnTo>
                                <a:cubicBezTo>
                                  <a:pt x="15176" y="80302"/>
                                  <a:pt x="29324" y="73279"/>
                                  <a:pt x="29324" y="50432"/>
                                </a:cubicBezTo>
                                <a:cubicBezTo>
                                  <a:pt x="29324" y="32106"/>
                                  <a:pt x="20001" y="17523"/>
                                  <a:pt x="7995" y="11377"/>
                                </a:cubicBezTo>
                                <a:lnTo>
                                  <a:pt x="0" y="9381"/>
                                </a:lnTo>
                                <a:lnTo>
                                  <a:pt x="0" y="10"/>
                                </a:lnTo>
                                <a:lnTo>
                                  <a:pt x="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83"/>
                        <wps:cNvSpPr/>
                        <wps:spPr>
                          <a:xfrm>
                            <a:off x="1131063" y="1004074"/>
                            <a:ext cx="109195" cy="8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195" h="86589">
                                <a:moveTo>
                                  <a:pt x="17428" y="594"/>
                                </a:moveTo>
                                <a:cubicBezTo>
                                  <a:pt x="18742" y="578"/>
                                  <a:pt x="20193" y="1092"/>
                                  <a:pt x="20803" y="2184"/>
                                </a:cubicBezTo>
                                <a:lnTo>
                                  <a:pt x="55880" y="67729"/>
                                </a:lnTo>
                                <a:lnTo>
                                  <a:pt x="88392" y="2184"/>
                                </a:lnTo>
                                <a:cubicBezTo>
                                  <a:pt x="89484" y="0"/>
                                  <a:pt x="94323" y="127"/>
                                  <a:pt x="94450" y="2184"/>
                                </a:cubicBezTo>
                                <a:lnTo>
                                  <a:pt x="98323" y="71590"/>
                                </a:lnTo>
                                <a:cubicBezTo>
                                  <a:pt x="98806" y="80061"/>
                                  <a:pt x="103150" y="81864"/>
                                  <a:pt x="108242" y="82474"/>
                                </a:cubicBezTo>
                                <a:cubicBezTo>
                                  <a:pt x="109195" y="82601"/>
                                  <a:pt x="108471" y="86589"/>
                                  <a:pt x="107633" y="86589"/>
                                </a:cubicBezTo>
                                <a:lnTo>
                                  <a:pt x="76073" y="86589"/>
                                </a:lnTo>
                                <a:cubicBezTo>
                                  <a:pt x="75222" y="86589"/>
                                  <a:pt x="74613" y="82601"/>
                                  <a:pt x="75336" y="82474"/>
                                </a:cubicBezTo>
                                <a:cubicBezTo>
                                  <a:pt x="80416" y="81623"/>
                                  <a:pt x="84163" y="79210"/>
                                  <a:pt x="83807" y="71590"/>
                                </a:cubicBezTo>
                                <a:lnTo>
                                  <a:pt x="81496" y="30963"/>
                                </a:lnTo>
                                <a:lnTo>
                                  <a:pt x="61913" y="70866"/>
                                </a:lnTo>
                                <a:cubicBezTo>
                                  <a:pt x="59373" y="76060"/>
                                  <a:pt x="57442" y="81394"/>
                                  <a:pt x="57086" y="83325"/>
                                </a:cubicBezTo>
                                <a:cubicBezTo>
                                  <a:pt x="56845" y="84773"/>
                                  <a:pt x="54305" y="85496"/>
                                  <a:pt x="52362" y="85496"/>
                                </a:cubicBezTo>
                                <a:cubicBezTo>
                                  <a:pt x="50546" y="85496"/>
                                  <a:pt x="49340" y="84773"/>
                                  <a:pt x="48628" y="83325"/>
                                </a:cubicBezTo>
                                <a:lnTo>
                                  <a:pt x="20675" y="30353"/>
                                </a:lnTo>
                                <a:lnTo>
                                  <a:pt x="18872" y="71590"/>
                                </a:lnTo>
                                <a:cubicBezTo>
                                  <a:pt x="18491" y="80061"/>
                                  <a:pt x="23457" y="81991"/>
                                  <a:pt x="27331" y="82474"/>
                                </a:cubicBezTo>
                                <a:cubicBezTo>
                                  <a:pt x="28296" y="82601"/>
                                  <a:pt x="27572" y="86589"/>
                                  <a:pt x="26721" y="86589"/>
                                </a:cubicBezTo>
                                <a:lnTo>
                                  <a:pt x="1689" y="86589"/>
                                </a:lnTo>
                                <a:cubicBezTo>
                                  <a:pt x="724" y="86589"/>
                                  <a:pt x="0" y="82601"/>
                                  <a:pt x="978" y="82474"/>
                                </a:cubicBezTo>
                                <a:cubicBezTo>
                                  <a:pt x="6172" y="81864"/>
                                  <a:pt x="10528" y="80061"/>
                                  <a:pt x="11011" y="71590"/>
                                </a:cubicBezTo>
                                <a:lnTo>
                                  <a:pt x="14872" y="2184"/>
                                </a:lnTo>
                                <a:cubicBezTo>
                                  <a:pt x="14936" y="1156"/>
                                  <a:pt x="16113" y="610"/>
                                  <a:pt x="17428" y="59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84"/>
                        <wps:cNvSpPr/>
                        <wps:spPr>
                          <a:xfrm>
                            <a:off x="1262573" y="1006021"/>
                            <a:ext cx="36513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13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13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13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85"/>
                        <wps:cNvSpPr/>
                        <wps:spPr>
                          <a:xfrm>
                            <a:off x="1320634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82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29" y="0"/>
                                  <a:pt x="17780" y="114"/>
                                  <a:pt x="18618" y="1079"/>
                                </a:cubicBezTo>
                                <a:lnTo>
                                  <a:pt x="74981" y="60706"/>
                                </a:lnTo>
                                <a:lnTo>
                                  <a:pt x="74981" y="15227"/>
                                </a:lnTo>
                                <a:cubicBezTo>
                                  <a:pt x="74981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99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25" y="6642"/>
                                  <a:pt x="83325" y="15227"/>
                                </a:cubicBezTo>
                                <a:lnTo>
                                  <a:pt x="83325" y="62281"/>
                                </a:lnTo>
                                <a:cubicBezTo>
                                  <a:pt x="83325" y="70256"/>
                                  <a:pt x="83553" y="79083"/>
                                  <a:pt x="84772" y="83553"/>
                                </a:cubicBezTo>
                                <a:cubicBezTo>
                                  <a:pt x="85255" y="85369"/>
                                  <a:pt x="83325" y="85852"/>
                                  <a:pt x="81394" y="85852"/>
                                </a:cubicBezTo>
                                <a:cubicBezTo>
                                  <a:pt x="79324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93" y="78829"/>
                                  <a:pt x="31090" y="80531"/>
                                </a:cubicBezTo>
                                <a:cubicBezTo>
                                  <a:pt x="32055" y="80772"/>
                                  <a:pt x="31572" y="84646"/>
                                  <a:pt x="3035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92" y="80531"/>
                                </a:cubicBezTo>
                                <a:cubicBezTo>
                                  <a:pt x="6172" y="78829"/>
                                  <a:pt x="11011" y="77876"/>
                                  <a:pt x="11011" y="69279"/>
                                </a:cubicBezTo>
                                <a:lnTo>
                                  <a:pt x="11011" y="22365"/>
                                </a:lnTo>
                                <a:cubicBezTo>
                                  <a:pt x="11011" y="13779"/>
                                  <a:pt x="9677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86"/>
                        <wps:cNvSpPr/>
                        <wps:spPr>
                          <a:xfrm>
                            <a:off x="1437149" y="1006021"/>
                            <a:ext cx="36525" cy="846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525" h="84646">
                                <a:moveTo>
                                  <a:pt x="1689" y="0"/>
                                </a:moveTo>
                                <a:lnTo>
                                  <a:pt x="34823" y="0"/>
                                </a:lnTo>
                                <a:cubicBezTo>
                                  <a:pt x="35789" y="0"/>
                                  <a:pt x="36525" y="3988"/>
                                  <a:pt x="35547" y="4102"/>
                                </a:cubicBezTo>
                                <a:cubicBezTo>
                                  <a:pt x="30340" y="4839"/>
                                  <a:pt x="25514" y="6528"/>
                                  <a:pt x="25514" y="14986"/>
                                </a:cubicBezTo>
                                <a:lnTo>
                                  <a:pt x="25514" y="69647"/>
                                </a:lnTo>
                                <a:cubicBezTo>
                                  <a:pt x="25514" y="78118"/>
                                  <a:pt x="30340" y="79807"/>
                                  <a:pt x="35547" y="80531"/>
                                </a:cubicBezTo>
                                <a:cubicBezTo>
                                  <a:pt x="36525" y="80658"/>
                                  <a:pt x="35789" y="84646"/>
                                  <a:pt x="34823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11" y="84646"/>
                                  <a:pt x="0" y="80658"/>
                                  <a:pt x="965" y="80531"/>
                                </a:cubicBezTo>
                                <a:cubicBezTo>
                                  <a:pt x="7124" y="79680"/>
                                  <a:pt x="10998" y="77267"/>
                                  <a:pt x="10998" y="69647"/>
                                </a:cubicBezTo>
                                <a:lnTo>
                                  <a:pt x="10998" y="14986"/>
                                </a:lnTo>
                                <a:cubicBezTo>
                                  <a:pt x="10998" y="7366"/>
                                  <a:pt x="7124" y="4953"/>
                                  <a:pt x="965" y="4102"/>
                                </a:cubicBezTo>
                                <a:cubicBezTo>
                                  <a:pt x="0" y="3988"/>
                                  <a:pt x="711" y="0"/>
                                  <a:pt x="168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87"/>
                        <wps:cNvSpPr/>
                        <wps:spPr>
                          <a:xfrm>
                            <a:off x="1498228" y="1004073"/>
                            <a:ext cx="73647" cy="88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647" h="88519">
                                <a:moveTo>
                                  <a:pt x="46685" y="0"/>
                                </a:moveTo>
                                <a:cubicBezTo>
                                  <a:pt x="60706" y="0"/>
                                  <a:pt x="72796" y="4356"/>
                                  <a:pt x="71349" y="8585"/>
                                </a:cubicBezTo>
                                <a:lnTo>
                                  <a:pt x="69774" y="13297"/>
                                </a:lnTo>
                                <a:cubicBezTo>
                                  <a:pt x="65418" y="26251"/>
                                  <a:pt x="60706" y="9677"/>
                                  <a:pt x="39192" y="9677"/>
                                </a:cubicBezTo>
                                <a:cubicBezTo>
                                  <a:pt x="21908" y="9677"/>
                                  <a:pt x="13437" y="20930"/>
                                  <a:pt x="13437" y="38341"/>
                                </a:cubicBezTo>
                                <a:cubicBezTo>
                                  <a:pt x="13437" y="65545"/>
                                  <a:pt x="34112" y="76924"/>
                                  <a:pt x="50673" y="76924"/>
                                </a:cubicBezTo>
                                <a:cubicBezTo>
                                  <a:pt x="52857" y="76924"/>
                                  <a:pt x="63855" y="75209"/>
                                  <a:pt x="70142" y="71234"/>
                                </a:cubicBezTo>
                                <a:cubicBezTo>
                                  <a:pt x="71120" y="70625"/>
                                  <a:pt x="73647" y="73406"/>
                                  <a:pt x="72923" y="74498"/>
                                </a:cubicBezTo>
                                <a:cubicBezTo>
                                  <a:pt x="67729" y="82118"/>
                                  <a:pt x="51524" y="88519"/>
                                  <a:pt x="47777" y="88519"/>
                                </a:cubicBezTo>
                                <a:cubicBezTo>
                                  <a:pt x="27457" y="88519"/>
                                  <a:pt x="0" y="76670"/>
                                  <a:pt x="0" y="45834"/>
                                </a:cubicBezTo>
                                <a:cubicBezTo>
                                  <a:pt x="0" y="24917"/>
                                  <a:pt x="12827" y="0"/>
                                  <a:pt x="4668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88"/>
                        <wps:cNvSpPr/>
                        <wps:spPr>
                          <a:xfrm>
                            <a:off x="1591017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7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29"/>
                                </a:lnTo>
                                <a:lnTo>
                                  <a:pt x="30226" y="61729"/>
                                </a:lnTo>
                                <a:cubicBezTo>
                                  <a:pt x="26607" y="61729"/>
                                  <a:pt x="24549" y="61971"/>
                                  <a:pt x="23343" y="64866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308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14" y="79865"/>
                                  <a:pt x="9309" y="78163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51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9"/>
                        <wps:cNvSpPr/>
                        <wps:spPr>
                          <a:xfrm>
                            <a:off x="1633646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95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53" y="79508"/>
                                  <a:pt x="43349" y="81451"/>
                                  <a:pt x="48201" y="82175"/>
                                </a:cubicBezTo>
                                <a:cubicBezTo>
                                  <a:pt x="49890" y="82417"/>
                                  <a:pt x="49394" y="86277"/>
                                  <a:pt x="47947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42" y="82417"/>
                                  <a:pt x="15663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85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23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4" y="743"/>
                                </a:lnTo>
                                <a:cubicBezTo>
                                  <a:pt x="4204" y="273"/>
                                  <a:pt x="6411" y="0"/>
                                  <a:pt x="6595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90"/>
                        <wps:cNvSpPr/>
                        <wps:spPr>
                          <a:xfrm>
                            <a:off x="1703172" y="1006018"/>
                            <a:ext cx="94196" cy="858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96" h="85852">
                                <a:moveTo>
                                  <a:pt x="6769" y="0"/>
                                </a:moveTo>
                                <a:lnTo>
                                  <a:pt x="15723" y="0"/>
                                </a:lnTo>
                                <a:cubicBezTo>
                                  <a:pt x="16916" y="0"/>
                                  <a:pt x="17780" y="114"/>
                                  <a:pt x="18618" y="1079"/>
                                </a:cubicBezTo>
                                <a:lnTo>
                                  <a:pt x="74968" y="60706"/>
                                </a:lnTo>
                                <a:lnTo>
                                  <a:pt x="74968" y="15227"/>
                                </a:lnTo>
                                <a:cubicBezTo>
                                  <a:pt x="74968" y="6642"/>
                                  <a:pt x="69533" y="5677"/>
                                  <a:pt x="63246" y="4102"/>
                                </a:cubicBezTo>
                                <a:cubicBezTo>
                                  <a:pt x="62281" y="3874"/>
                                  <a:pt x="62763" y="0"/>
                                  <a:pt x="63957" y="0"/>
                                </a:cubicBezTo>
                                <a:lnTo>
                                  <a:pt x="92621" y="0"/>
                                </a:lnTo>
                                <a:cubicBezTo>
                                  <a:pt x="93586" y="0"/>
                                  <a:pt x="94196" y="3874"/>
                                  <a:pt x="93231" y="4102"/>
                                </a:cubicBezTo>
                                <a:cubicBezTo>
                                  <a:pt x="87909" y="5677"/>
                                  <a:pt x="83312" y="6642"/>
                                  <a:pt x="83312" y="15227"/>
                                </a:cubicBezTo>
                                <a:lnTo>
                                  <a:pt x="83312" y="62281"/>
                                </a:lnTo>
                                <a:cubicBezTo>
                                  <a:pt x="83312" y="70256"/>
                                  <a:pt x="83553" y="79083"/>
                                  <a:pt x="84760" y="83553"/>
                                </a:cubicBezTo>
                                <a:cubicBezTo>
                                  <a:pt x="85242" y="85369"/>
                                  <a:pt x="83312" y="85852"/>
                                  <a:pt x="81381" y="85852"/>
                                </a:cubicBezTo>
                                <a:cubicBezTo>
                                  <a:pt x="79311" y="85852"/>
                                  <a:pt x="78232" y="85014"/>
                                  <a:pt x="76911" y="83553"/>
                                </a:cubicBezTo>
                                <a:lnTo>
                                  <a:pt x="19355" y="23330"/>
                                </a:lnTo>
                                <a:lnTo>
                                  <a:pt x="19355" y="69279"/>
                                </a:lnTo>
                                <a:cubicBezTo>
                                  <a:pt x="19355" y="77508"/>
                                  <a:pt x="24181" y="78829"/>
                                  <a:pt x="31077" y="80531"/>
                                </a:cubicBezTo>
                                <a:cubicBezTo>
                                  <a:pt x="32042" y="80772"/>
                                  <a:pt x="31559" y="84646"/>
                                  <a:pt x="30340" y="84646"/>
                                </a:cubicBezTo>
                                <a:lnTo>
                                  <a:pt x="1689" y="84646"/>
                                </a:lnTo>
                                <a:cubicBezTo>
                                  <a:pt x="724" y="84646"/>
                                  <a:pt x="0" y="80899"/>
                                  <a:pt x="1079" y="80531"/>
                                </a:cubicBezTo>
                                <a:cubicBezTo>
                                  <a:pt x="6172" y="78829"/>
                                  <a:pt x="10998" y="77876"/>
                                  <a:pt x="10998" y="69279"/>
                                </a:cubicBezTo>
                                <a:lnTo>
                                  <a:pt x="10998" y="22365"/>
                                </a:lnTo>
                                <a:cubicBezTo>
                                  <a:pt x="10998" y="13779"/>
                                  <a:pt x="9665" y="9665"/>
                                  <a:pt x="6528" y="5436"/>
                                </a:cubicBezTo>
                                <a:cubicBezTo>
                                  <a:pt x="5436" y="3988"/>
                                  <a:pt x="4344" y="3023"/>
                                  <a:pt x="4344" y="2654"/>
                                </a:cubicBezTo>
                                <a:cubicBezTo>
                                  <a:pt x="4344" y="1562"/>
                                  <a:pt x="5080" y="0"/>
                                  <a:pt x="676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1"/>
                        <wps:cNvSpPr/>
                        <wps:spPr>
                          <a:xfrm>
                            <a:off x="1814359" y="1005839"/>
                            <a:ext cx="42630" cy="848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30" h="84818">
                                <a:moveTo>
                                  <a:pt x="42630" y="0"/>
                                </a:moveTo>
                                <a:lnTo>
                                  <a:pt x="42630" y="19319"/>
                                </a:lnTo>
                                <a:lnTo>
                                  <a:pt x="28423" y="53018"/>
                                </a:lnTo>
                                <a:cubicBezTo>
                                  <a:pt x="27699" y="54719"/>
                                  <a:pt x="29515" y="54948"/>
                                  <a:pt x="31191" y="54948"/>
                                </a:cubicBezTo>
                                <a:lnTo>
                                  <a:pt x="42630" y="54948"/>
                                </a:lnTo>
                                <a:lnTo>
                                  <a:pt x="42630" y="61730"/>
                                </a:lnTo>
                                <a:lnTo>
                                  <a:pt x="30226" y="61730"/>
                                </a:lnTo>
                                <a:cubicBezTo>
                                  <a:pt x="26607" y="61730"/>
                                  <a:pt x="24549" y="61971"/>
                                  <a:pt x="23343" y="64867"/>
                                </a:cubicBezTo>
                                <a:lnTo>
                                  <a:pt x="22136" y="67889"/>
                                </a:lnTo>
                                <a:cubicBezTo>
                                  <a:pt x="17907" y="78290"/>
                                  <a:pt x="22492" y="79865"/>
                                  <a:pt x="28296" y="80716"/>
                                </a:cubicBezTo>
                                <a:cubicBezTo>
                                  <a:pt x="29871" y="80957"/>
                                  <a:pt x="29515" y="84818"/>
                                  <a:pt x="27940" y="84818"/>
                                </a:cubicBezTo>
                                <a:lnTo>
                                  <a:pt x="1816" y="84818"/>
                                </a:lnTo>
                                <a:cubicBezTo>
                                  <a:pt x="368" y="84818"/>
                                  <a:pt x="0" y="80957"/>
                                  <a:pt x="1461" y="80716"/>
                                </a:cubicBezTo>
                                <a:cubicBezTo>
                                  <a:pt x="6401" y="79865"/>
                                  <a:pt x="9309" y="78164"/>
                                  <a:pt x="13792" y="67889"/>
                                </a:cubicBezTo>
                                <a:lnTo>
                                  <a:pt x="34227" y="20975"/>
                                </a:lnTo>
                                <a:cubicBezTo>
                                  <a:pt x="38938" y="10333"/>
                                  <a:pt x="40399" y="5380"/>
                                  <a:pt x="40399" y="782"/>
                                </a:cubicBezTo>
                                <a:lnTo>
                                  <a:pt x="426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92"/>
                        <wps:cNvSpPr/>
                        <wps:spPr>
                          <a:xfrm>
                            <a:off x="1856989" y="1004379"/>
                            <a:ext cx="49890" cy="862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90" h="86277">
                                <a:moveTo>
                                  <a:pt x="6583" y="425"/>
                                </a:moveTo>
                                <a:lnTo>
                                  <a:pt x="36097" y="69234"/>
                                </a:lnTo>
                                <a:cubicBezTo>
                                  <a:pt x="40441" y="79508"/>
                                  <a:pt x="43349" y="81451"/>
                                  <a:pt x="48188" y="82175"/>
                                </a:cubicBezTo>
                                <a:cubicBezTo>
                                  <a:pt x="49890" y="82417"/>
                                  <a:pt x="49394" y="86277"/>
                                  <a:pt x="47934" y="86277"/>
                                </a:cubicBezTo>
                                <a:lnTo>
                                  <a:pt x="16032" y="86277"/>
                                </a:lnTo>
                                <a:cubicBezTo>
                                  <a:pt x="14456" y="86277"/>
                                  <a:pt x="14330" y="82417"/>
                                  <a:pt x="15651" y="82175"/>
                                </a:cubicBezTo>
                                <a:cubicBezTo>
                                  <a:pt x="20134" y="81324"/>
                                  <a:pt x="24972" y="79750"/>
                                  <a:pt x="20502" y="69348"/>
                                </a:cubicBezTo>
                                <a:lnTo>
                                  <a:pt x="19168" y="66326"/>
                                </a:lnTo>
                                <a:cubicBezTo>
                                  <a:pt x="17962" y="63430"/>
                                  <a:pt x="15904" y="63189"/>
                                  <a:pt x="12272" y="63189"/>
                                </a:cubicBezTo>
                                <a:lnTo>
                                  <a:pt x="0" y="63189"/>
                                </a:lnTo>
                                <a:lnTo>
                                  <a:pt x="0" y="56407"/>
                                </a:lnTo>
                                <a:lnTo>
                                  <a:pt x="11421" y="56407"/>
                                </a:lnTo>
                                <a:cubicBezTo>
                                  <a:pt x="13110" y="56407"/>
                                  <a:pt x="14939" y="56178"/>
                                  <a:pt x="14203" y="54477"/>
                                </a:cubicBezTo>
                                <a:lnTo>
                                  <a:pt x="67" y="20618"/>
                                </a:lnTo>
                                <a:lnTo>
                                  <a:pt x="0" y="20778"/>
                                </a:lnTo>
                                <a:lnTo>
                                  <a:pt x="0" y="1459"/>
                                </a:lnTo>
                                <a:lnTo>
                                  <a:pt x="2043" y="743"/>
                                </a:lnTo>
                                <a:cubicBezTo>
                                  <a:pt x="4201" y="273"/>
                                  <a:pt x="6405" y="0"/>
                                  <a:pt x="6583" y="42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387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93"/>
                        <wps:cNvSpPr/>
                        <wps:spPr>
                          <a:xfrm>
                            <a:off x="418804" y="1368521"/>
                            <a:ext cx="95936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936" h="110299">
                                <a:moveTo>
                                  <a:pt x="5004" y="165"/>
                                </a:moveTo>
                                <a:cubicBezTo>
                                  <a:pt x="16256" y="1562"/>
                                  <a:pt x="38290" y="1105"/>
                                  <a:pt x="46241" y="1105"/>
                                </a:cubicBezTo>
                                <a:cubicBezTo>
                                  <a:pt x="60465" y="1105"/>
                                  <a:pt x="70472" y="470"/>
                                  <a:pt x="83744" y="165"/>
                                </a:cubicBezTo>
                                <a:cubicBezTo>
                                  <a:pt x="87503" y="165"/>
                                  <a:pt x="87643" y="2667"/>
                                  <a:pt x="86868" y="6261"/>
                                </a:cubicBezTo>
                                <a:lnTo>
                                  <a:pt x="83122" y="21260"/>
                                </a:lnTo>
                                <a:cubicBezTo>
                                  <a:pt x="82652" y="23444"/>
                                  <a:pt x="78753" y="23444"/>
                                  <a:pt x="78118" y="21260"/>
                                </a:cubicBezTo>
                                <a:cubicBezTo>
                                  <a:pt x="75616" y="13437"/>
                                  <a:pt x="71095" y="9538"/>
                                  <a:pt x="51867" y="9538"/>
                                </a:cubicBezTo>
                                <a:cubicBezTo>
                                  <a:pt x="41567" y="9538"/>
                                  <a:pt x="38126" y="12344"/>
                                  <a:pt x="38126" y="20002"/>
                                </a:cubicBezTo>
                                <a:lnTo>
                                  <a:pt x="38126" y="45161"/>
                                </a:lnTo>
                                <a:cubicBezTo>
                                  <a:pt x="38126" y="49213"/>
                                  <a:pt x="40157" y="50000"/>
                                  <a:pt x="43281" y="50000"/>
                                </a:cubicBezTo>
                                <a:lnTo>
                                  <a:pt x="46876" y="50000"/>
                                </a:lnTo>
                                <a:cubicBezTo>
                                  <a:pt x="58750" y="50000"/>
                                  <a:pt x="70002" y="48438"/>
                                  <a:pt x="76086" y="43282"/>
                                </a:cubicBezTo>
                                <a:cubicBezTo>
                                  <a:pt x="77648" y="41872"/>
                                  <a:pt x="81090" y="42189"/>
                                  <a:pt x="79680" y="45466"/>
                                </a:cubicBezTo>
                                <a:lnTo>
                                  <a:pt x="70929" y="65151"/>
                                </a:lnTo>
                                <a:cubicBezTo>
                                  <a:pt x="69685" y="68275"/>
                                  <a:pt x="67183" y="67970"/>
                                  <a:pt x="65468" y="65468"/>
                                </a:cubicBezTo>
                                <a:cubicBezTo>
                                  <a:pt x="61875" y="60312"/>
                                  <a:pt x="54064" y="58280"/>
                                  <a:pt x="45784" y="58280"/>
                                </a:cubicBezTo>
                                <a:lnTo>
                                  <a:pt x="43281" y="58280"/>
                                </a:lnTo>
                                <a:cubicBezTo>
                                  <a:pt x="40157" y="58280"/>
                                  <a:pt x="38126" y="59055"/>
                                  <a:pt x="38126" y="63119"/>
                                </a:cubicBezTo>
                                <a:lnTo>
                                  <a:pt x="38126" y="88583"/>
                                </a:lnTo>
                                <a:cubicBezTo>
                                  <a:pt x="38126" y="97498"/>
                                  <a:pt x="41402" y="101092"/>
                                  <a:pt x="54064" y="101092"/>
                                </a:cubicBezTo>
                                <a:cubicBezTo>
                                  <a:pt x="76238" y="101092"/>
                                  <a:pt x="86716" y="89840"/>
                                  <a:pt x="90310" y="84366"/>
                                </a:cubicBezTo>
                                <a:cubicBezTo>
                                  <a:pt x="91402" y="82804"/>
                                  <a:pt x="95936" y="83744"/>
                                  <a:pt x="95936" y="86398"/>
                                </a:cubicBezTo>
                                <a:cubicBezTo>
                                  <a:pt x="95936" y="93751"/>
                                  <a:pt x="88900" y="110299"/>
                                  <a:pt x="78905" y="110147"/>
                                </a:cubicBezTo>
                                <a:cubicBezTo>
                                  <a:pt x="69215" y="109677"/>
                                  <a:pt x="61722" y="109207"/>
                                  <a:pt x="48755" y="109207"/>
                                </a:cubicBezTo>
                                <a:cubicBezTo>
                                  <a:pt x="34531" y="109207"/>
                                  <a:pt x="16256" y="108737"/>
                                  <a:pt x="2197" y="110147"/>
                                </a:cubicBezTo>
                                <a:cubicBezTo>
                                  <a:pt x="635" y="110299"/>
                                  <a:pt x="0" y="104216"/>
                                  <a:pt x="1257" y="103899"/>
                                </a:cubicBezTo>
                                <a:cubicBezTo>
                                  <a:pt x="10313" y="101549"/>
                                  <a:pt x="17196" y="100152"/>
                                  <a:pt x="17196" y="88583"/>
                                </a:cubicBezTo>
                                <a:lnTo>
                                  <a:pt x="17196" y="19850"/>
                                </a:lnTo>
                                <a:cubicBezTo>
                                  <a:pt x="17196" y="10160"/>
                                  <a:pt x="10947" y="7658"/>
                                  <a:pt x="4216" y="5779"/>
                                </a:cubicBezTo>
                                <a:cubicBezTo>
                                  <a:pt x="2972" y="5474"/>
                                  <a:pt x="3759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94"/>
                        <wps:cNvSpPr/>
                        <wps:spPr>
                          <a:xfrm>
                            <a:off x="530346" y="1368525"/>
                            <a:ext cx="66472" cy="110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472" h="110299">
                                <a:moveTo>
                                  <a:pt x="5004" y="165"/>
                                </a:moveTo>
                                <a:cubicBezTo>
                                  <a:pt x="11405" y="940"/>
                                  <a:pt x="17958" y="1092"/>
                                  <a:pt x="25464" y="1092"/>
                                </a:cubicBezTo>
                                <a:cubicBezTo>
                                  <a:pt x="38583" y="1092"/>
                                  <a:pt x="49530" y="165"/>
                                  <a:pt x="57341" y="165"/>
                                </a:cubicBezTo>
                                <a:lnTo>
                                  <a:pt x="66472" y="1633"/>
                                </a:lnTo>
                                <a:lnTo>
                                  <a:pt x="66472" y="12163"/>
                                </a:lnTo>
                                <a:lnTo>
                                  <a:pt x="52184" y="8903"/>
                                </a:lnTo>
                                <a:cubicBezTo>
                                  <a:pt x="41872" y="8903"/>
                                  <a:pt x="38113" y="12179"/>
                                  <a:pt x="38113" y="19837"/>
                                </a:cubicBezTo>
                                <a:lnTo>
                                  <a:pt x="38113" y="88583"/>
                                </a:lnTo>
                                <a:cubicBezTo>
                                  <a:pt x="38113" y="96863"/>
                                  <a:pt x="44679" y="101397"/>
                                  <a:pt x="59830" y="101397"/>
                                </a:cubicBezTo>
                                <a:lnTo>
                                  <a:pt x="66472" y="100354"/>
                                </a:lnTo>
                                <a:lnTo>
                                  <a:pt x="66472" y="108357"/>
                                </a:lnTo>
                                <a:lnTo>
                                  <a:pt x="57176" y="110147"/>
                                </a:lnTo>
                                <a:cubicBezTo>
                                  <a:pt x="49835" y="110147"/>
                                  <a:pt x="40145" y="109207"/>
                                  <a:pt x="27648" y="109207"/>
                                </a:cubicBezTo>
                                <a:cubicBezTo>
                                  <a:pt x="17031" y="109207"/>
                                  <a:pt x="9373" y="109360"/>
                                  <a:pt x="2184" y="110147"/>
                                </a:cubicBezTo>
                                <a:cubicBezTo>
                                  <a:pt x="622" y="110299"/>
                                  <a:pt x="0" y="104204"/>
                                  <a:pt x="1245" y="103899"/>
                                </a:cubicBezTo>
                                <a:cubicBezTo>
                                  <a:pt x="10313" y="101549"/>
                                  <a:pt x="17183" y="100139"/>
                                  <a:pt x="17183" y="88583"/>
                                </a:cubicBezTo>
                                <a:lnTo>
                                  <a:pt x="17183" y="19837"/>
                                </a:lnTo>
                                <a:cubicBezTo>
                                  <a:pt x="17183" y="10160"/>
                                  <a:pt x="10935" y="7506"/>
                                  <a:pt x="4216" y="5779"/>
                                </a:cubicBezTo>
                                <a:cubicBezTo>
                                  <a:pt x="2972" y="5474"/>
                                  <a:pt x="3747" y="0"/>
                                  <a:pt x="5004" y="165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95"/>
                        <wps:cNvSpPr/>
                        <wps:spPr>
                          <a:xfrm>
                            <a:off x="596817" y="1370159"/>
                            <a:ext cx="49136" cy="1067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136" h="106724">
                                <a:moveTo>
                                  <a:pt x="0" y="0"/>
                                </a:moveTo>
                                <a:lnTo>
                                  <a:pt x="15655" y="2517"/>
                                </a:lnTo>
                                <a:cubicBezTo>
                                  <a:pt x="37271" y="10256"/>
                                  <a:pt x="49136" y="28561"/>
                                  <a:pt x="49136" y="51173"/>
                                </a:cubicBezTo>
                                <a:cubicBezTo>
                                  <a:pt x="49136" y="73205"/>
                                  <a:pt x="37535" y="94443"/>
                                  <a:pt x="15784" y="103685"/>
                                </a:cubicBezTo>
                                <a:lnTo>
                                  <a:pt x="0" y="106724"/>
                                </a:lnTo>
                                <a:lnTo>
                                  <a:pt x="0" y="98721"/>
                                </a:lnTo>
                                <a:lnTo>
                                  <a:pt x="8980" y="97311"/>
                                </a:lnTo>
                                <a:cubicBezTo>
                                  <a:pt x="22208" y="92417"/>
                                  <a:pt x="28359" y="80228"/>
                                  <a:pt x="28359" y="61016"/>
                                </a:cubicBezTo>
                                <a:cubicBezTo>
                                  <a:pt x="28359" y="38051"/>
                                  <a:pt x="19394" y="19301"/>
                                  <a:pt x="3644" y="11362"/>
                                </a:cubicBezTo>
                                <a:lnTo>
                                  <a:pt x="0" y="10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96"/>
                        <wps:cNvSpPr/>
                        <wps:spPr>
                          <a:xfrm>
                            <a:off x="664685" y="1369001"/>
                            <a:ext cx="118580" cy="1118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580" h="111849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13"/>
                                  <a:pt x="47816" y="5779"/>
                                </a:cubicBezTo>
                                <a:cubicBezTo>
                                  <a:pt x="41402" y="6401"/>
                                  <a:pt x="35154" y="8903"/>
                                  <a:pt x="35154" y="19837"/>
                                </a:cubicBezTo>
                                <a:lnTo>
                                  <a:pt x="35154" y="69050"/>
                                </a:lnTo>
                                <a:cubicBezTo>
                                  <a:pt x="35154" y="90614"/>
                                  <a:pt x="47651" y="100292"/>
                                  <a:pt x="63271" y="100292"/>
                                </a:cubicBezTo>
                                <a:cubicBezTo>
                                  <a:pt x="79680" y="100292"/>
                                  <a:pt x="92951" y="90614"/>
                                  <a:pt x="92951" y="69050"/>
                                </a:cubicBezTo>
                                <a:lnTo>
                                  <a:pt x="92951" y="19837"/>
                                </a:lnTo>
                                <a:cubicBezTo>
                                  <a:pt x="92951" y="9830"/>
                                  <a:pt x="87338" y="6871"/>
                                  <a:pt x="79680" y="5779"/>
                                </a:cubicBezTo>
                                <a:cubicBezTo>
                                  <a:pt x="78588" y="5613"/>
                                  <a:pt x="79375" y="0"/>
                                  <a:pt x="80620" y="0"/>
                                </a:cubicBezTo>
                                <a:lnTo>
                                  <a:pt x="116548" y="0"/>
                                </a:lnTo>
                                <a:cubicBezTo>
                                  <a:pt x="117640" y="0"/>
                                  <a:pt x="118580" y="5613"/>
                                  <a:pt x="117183" y="5779"/>
                                </a:cubicBezTo>
                                <a:cubicBezTo>
                                  <a:pt x="111087" y="6401"/>
                                  <a:pt x="104826" y="8903"/>
                                  <a:pt x="104826" y="19837"/>
                                </a:cubicBezTo>
                                <a:lnTo>
                                  <a:pt x="104826" y="68110"/>
                                </a:lnTo>
                                <a:cubicBezTo>
                                  <a:pt x="104826" y="97015"/>
                                  <a:pt x="86246" y="111849"/>
                                  <a:pt x="61087" y="111849"/>
                                </a:cubicBezTo>
                                <a:cubicBezTo>
                                  <a:pt x="38748" y="111849"/>
                                  <a:pt x="13754" y="100139"/>
                                  <a:pt x="13754" y="68263"/>
                                </a:cubicBezTo>
                                <a:lnTo>
                                  <a:pt x="13754" y="19837"/>
                                </a:lnTo>
                                <a:cubicBezTo>
                                  <a:pt x="13754" y="10147"/>
                                  <a:pt x="9068" y="6718"/>
                                  <a:pt x="1257" y="5779"/>
                                </a:cubicBezTo>
                                <a:cubicBezTo>
                                  <a:pt x="0" y="5613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97"/>
                        <wps:cNvSpPr/>
                        <wps:spPr>
                          <a:xfrm>
                            <a:off x="802779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17" y="0"/>
                                </a:moveTo>
                                <a:cubicBezTo>
                                  <a:pt x="78905" y="0"/>
                                  <a:pt x="94513" y="5626"/>
                                  <a:pt x="92482" y="11087"/>
                                </a:cubicBezTo>
                                <a:lnTo>
                                  <a:pt x="90297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404" y="114364"/>
                                </a:cubicBezTo>
                                <a:cubicBezTo>
                                  <a:pt x="35166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1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98"/>
                        <wps:cNvSpPr/>
                        <wps:spPr>
                          <a:xfrm>
                            <a:off x="911515" y="1368971"/>
                            <a:ext cx="54309" cy="1093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309" h="109376">
                                <a:moveTo>
                                  <a:pt x="54309" y="0"/>
                                </a:moveTo>
                                <a:lnTo>
                                  <a:pt x="54309" y="27941"/>
                                </a:lnTo>
                                <a:lnTo>
                                  <a:pt x="37325" y="68609"/>
                                </a:lnTo>
                                <a:cubicBezTo>
                                  <a:pt x="36398" y="70793"/>
                                  <a:pt x="38583" y="71098"/>
                                  <a:pt x="40615" y="71098"/>
                                </a:cubicBezTo>
                                <a:lnTo>
                                  <a:pt x="54309" y="71098"/>
                                </a:lnTo>
                                <a:lnTo>
                                  <a:pt x="54309" y="80483"/>
                                </a:lnTo>
                                <a:lnTo>
                                  <a:pt x="38735" y="80483"/>
                                </a:lnTo>
                                <a:cubicBezTo>
                                  <a:pt x="34049" y="80483"/>
                                  <a:pt x="31852" y="80953"/>
                                  <a:pt x="30302" y="84852"/>
                                </a:cubicBezTo>
                                <a:lnTo>
                                  <a:pt x="29363" y="87519"/>
                                </a:lnTo>
                                <a:cubicBezTo>
                                  <a:pt x="23889" y="100638"/>
                                  <a:pt x="29832" y="102823"/>
                                  <a:pt x="37325" y="103762"/>
                                </a:cubicBezTo>
                                <a:cubicBezTo>
                                  <a:pt x="39357" y="104067"/>
                                  <a:pt x="38888" y="109376"/>
                                  <a:pt x="36856" y="109376"/>
                                </a:cubicBezTo>
                                <a:lnTo>
                                  <a:pt x="2337" y="109376"/>
                                </a:lnTo>
                                <a:cubicBezTo>
                                  <a:pt x="470" y="109376"/>
                                  <a:pt x="0" y="104067"/>
                                  <a:pt x="1867" y="103762"/>
                                </a:cubicBezTo>
                                <a:cubicBezTo>
                                  <a:pt x="8268" y="102670"/>
                                  <a:pt x="12027" y="100638"/>
                                  <a:pt x="17640" y="87519"/>
                                </a:cubicBezTo>
                                <a:lnTo>
                                  <a:pt x="44044" y="26584"/>
                                </a:lnTo>
                                <a:cubicBezTo>
                                  <a:pt x="50140" y="12830"/>
                                  <a:pt x="52007" y="6747"/>
                                  <a:pt x="52007" y="803"/>
                                </a:cubicBezTo>
                                <a:lnTo>
                                  <a:pt x="543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9"/>
                        <wps:cNvSpPr/>
                        <wps:spPr>
                          <a:xfrm>
                            <a:off x="965824" y="1366892"/>
                            <a:ext cx="64881" cy="1114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81" h="111455">
                                <a:moveTo>
                                  <a:pt x="9115" y="546"/>
                                </a:moveTo>
                                <a:lnTo>
                                  <a:pt x="47227" y="89433"/>
                                </a:lnTo>
                                <a:cubicBezTo>
                                  <a:pt x="52689" y="102400"/>
                                  <a:pt x="56448" y="104902"/>
                                  <a:pt x="62696" y="105842"/>
                                </a:cubicBezTo>
                                <a:cubicBezTo>
                                  <a:pt x="64881" y="106147"/>
                                  <a:pt x="64271" y="111455"/>
                                  <a:pt x="62391" y="111455"/>
                                </a:cubicBezTo>
                                <a:lnTo>
                                  <a:pt x="19262" y="111455"/>
                                </a:lnTo>
                                <a:cubicBezTo>
                                  <a:pt x="17078" y="111455"/>
                                  <a:pt x="17078" y="106147"/>
                                  <a:pt x="18792" y="105842"/>
                                </a:cubicBezTo>
                                <a:cubicBezTo>
                                  <a:pt x="24418" y="104750"/>
                                  <a:pt x="30832" y="102870"/>
                                  <a:pt x="25054" y="89598"/>
                                </a:cubicBezTo>
                                <a:lnTo>
                                  <a:pt x="23796" y="86932"/>
                                </a:lnTo>
                                <a:cubicBezTo>
                                  <a:pt x="22234" y="83033"/>
                                  <a:pt x="20050" y="82563"/>
                                  <a:pt x="15668" y="82563"/>
                                </a:cubicBezTo>
                                <a:lnTo>
                                  <a:pt x="0" y="82563"/>
                                </a:lnTo>
                                <a:lnTo>
                                  <a:pt x="0" y="73177"/>
                                </a:lnTo>
                                <a:lnTo>
                                  <a:pt x="13636" y="73177"/>
                                </a:lnTo>
                                <a:cubicBezTo>
                                  <a:pt x="15668" y="73177"/>
                                  <a:pt x="18018" y="72872"/>
                                  <a:pt x="16925" y="70688"/>
                                </a:cubicBezTo>
                                <a:lnTo>
                                  <a:pt x="47" y="29908"/>
                                </a:lnTo>
                                <a:lnTo>
                                  <a:pt x="0" y="30021"/>
                                </a:lnTo>
                                <a:lnTo>
                                  <a:pt x="0" y="2079"/>
                                </a:lnTo>
                                <a:lnTo>
                                  <a:pt x="3230" y="952"/>
                                </a:lnTo>
                                <a:cubicBezTo>
                                  <a:pt x="6026" y="349"/>
                                  <a:pt x="8880" y="0"/>
                                  <a:pt x="9115" y="54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00"/>
                        <wps:cNvSpPr/>
                        <wps:spPr>
                          <a:xfrm>
                            <a:off x="1040073" y="1366494"/>
                            <a:ext cx="95466" cy="1143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466" h="114364">
                                <a:moveTo>
                                  <a:pt x="60604" y="0"/>
                                </a:moveTo>
                                <a:cubicBezTo>
                                  <a:pt x="78892" y="0"/>
                                  <a:pt x="94513" y="5626"/>
                                  <a:pt x="92482" y="11087"/>
                                </a:cubicBezTo>
                                <a:lnTo>
                                  <a:pt x="90284" y="17653"/>
                                </a:lnTo>
                                <a:cubicBezTo>
                                  <a:pt x="84049" y="35941"/>
                                  <a:pt x="79058" y="13284"/>
                                  <a:pt x="50305" y="13284"/>
                                </a:cubicBezTo>
                                <a:cubicBezTo>
                                  <a:pt x="28283" y="13284"/>
                                  <a:pt x="18593" y="27813"/>
                                  <a:pt x="18593" y="49213"/>
                                </a:cubicBezTo>
                                <a:cubicBezTo>
                                  <a:pt x="18593" y="84518"/>
                                  <a:pt x="45466" y="98273"/>
                                  <a:pt x="65621" y="98273"/>
                                </a:cubicBezTo>
                                <a:cubicBezTo>
                                  <a:pt x="68580" y="98273"/>
                                  <a:pt x="83884" y="96088"/>
                                  <a:pt x="90615" y="91707"/>
                                </a:cubicBezTo>
                                <a:cubicBezTo>
                                  <a:pt x="91859" y="90919"/>
                                  <a:pt x="95466" y="94831"/>
                                  <a:pt x="94513" y="96241"/>
                                </a:cubicBezTo>
                                <a:cubicBezTo>
                                  <a:pt x="87795" y="106083"/>
                                  <a:pt x="66548" y="114364"/>
                                  <a:pt x="61392" y="114364"/>
                                </a:cubicBezTo>
                                <a:cubicBezTo>
                                  <a:pt x="35154" y="114364"/>
                                  <a:pt x="0" y="99060"/>
                                  <a:pt x="0" y="59373"/>
                                </a:cubicBezTo>
                                <a:cubicBezTo>
                                  <a:pt x="0" y="32499"/>
                                  <a:pt x="16243" y="0"/>
                                  <a:pt x="6060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01"/>
                        <wps:cNvSpPr/>
                        <wps:spPr>
                          <a:xfrm>
                            <a:off x="1154256" y="1368993"/>
                            <a:ext cx="49060" cy="1093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60" h="109360">
                                <a:moveTo>
                                  <a:pt x="2184" y="0"/>
                                </a:moveTo>
                                <a:lnTo>
                                  <a:pt x="46876" y="0"/>
                                </a:lnTo>
                                <a:cubicBezTo>
                                  <a:pt x="48120" y="0"/>
                                  <a:pt x="49060" y="5626"/>
                                  <a:pt x="47803" y="5779"/>
                                </a:cubicBezTo>
                                <a:cubicBezTo>
                                  <a:pt x="41237" y="6731"/>
                                  <a:pt x="35001" y="8903"/>
                                  <a:pt x="35001" y="19850"/>
                                </a:cubicBezTo>
                                <a:lnTo>
                                  <a:pt x="35001" y="89522"/>
                                </a:lnTo>
                                <a:cubicBezTo>
                                  <a:pt x="35001" y="100457"/>
                                  <a:pt x="41237" y="102641"/>
                                  <a:pt x="47803" y="103581"/>
                                </a:cubicBezTo>
                                <a:cubicBezTo>
                                  <a:pt x="49060" y="103746"/>
                                  <a:pt x="48120" y="109360"/>
                                  <a:pt x="46876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40" y="109360"/>
                                  <a:pt x="0" y="103746"/>
                                  <a:pt x="1257" y="103581"/>
                                </a:cubicBezTo>
                                <a:cubicBezTo>
                                  <a:pt x="9373" y="102489"/>
                                  <a:pt x="14072" y="99213"/>
                                  <a:pt x="14072" y="89522"/>
                                </a:cubicBezTo>
                                <a:lnTo>
                                  <a:pt x="14072" y="19850"/>
                                </a:lnTo>
                                <a:cubicBezTo>
                                  <a:pt x="14072" y="10160"/>
                                  <a:pt x="9373" y="6883"/>
                                  <a:pt x="1257" y="5779"/>
                                </a:cubicBezTo>
                                <a:cubicBezTo>
                                  <a:pt x="0" y="5626"/>
                                  <a:pt x="940" y="0"/>
                                  <a:pt x="218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102"/>
                        <wps:cNvSpPr/>
                        <wps:spPr>
                          <a:xfrm>
                            <a:off x="1223611" y="1366501"/>
                            <a:ext cx="56871" cy="11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71" h="114351">
                                <a:moveTo>
                                  <a:pt x="56871" y="0"/>
                                </a:moveTo>
                                <a:lnTo>
                                  <a:pt x="56871" y="13043"/>
                                </a:lnTo>
                                <a:lnTo>
                                  <a:pt x="50622" y="11405"/>
                                </a:lnTo>
                                <a:cubicBezTo>
                                  <a:pt x="37351" y="11405"/>
                                  <a:pt x="20777" y="20460"/>
                                  <a:pt x="20777" y="48577"/>
                                </a:cubicBezTo>
                                <a:cubicBezTo>
                                  <a:pt x="20777" y="72133"/>
                                  <a:pt x="32472" y="90945"/>
                                  <a:pt x="47411" y="98878"/>
                                </a:cubicBezTo>
                                <a:lnTo>
                                  <a:pt x="56871" y="101336"/>
                                </a:lnTo>
                                <a:lnTo>
                                  <a:pt x="56871" y="114289"/>
                                </a:lnTo>
                                <a:lnTo>
                                  <a:pt x="56553" y="114351"/>
                                </a:lnTo>
                                <a:cubicBezTo>
                                  <a:pt x="24232" y="114351"/>
                                  <a:pt x="0" y="90449"/>
                                  <a:pt x="0" y="57798"/>
                                </a:cubicBezTo>
                                <a:cubicBezTo>
                                  <a:pt x="0" y="34138"/>
                                  <a:pt x="12752" y="13456"/>
                                  <a:pt x="33556" y="4595"/>
                                </a:cubicBezTo>
                                <a:lnTo>
                                  <a:pt x="5687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103"/>
                        <wps:cNvSpPr/>
                        <wps:spPr>
                          <a:xfrm>
                            <a:off x="1265483" y="1330477"/>
                            <a:ext cx="14998" cy="274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998" h="27426">
                                <a:moveTo>
                                  <a:pt x="14998" y="0"/>
                                </a:moveTo>
                                <a:lnTo>
                                  <a:pt x="14998" y="20443"/>
                                </a:lnTo>
                                <a:lnTo>
                                  <a:pt x="7810" y="25864"/>
                                </a:lnTo>
                                <a:cubicBezTo>
                                  <a:pt x="5778" y="27426"/>
                                  <a:pt x="0" y="21965"/>
                                  <a:pt x="1562" y="19768"/>
                                </a:cubicBezTo>
                                <a:lnTo>
                                  <a:pt x="149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104"/>
                        <wps:cNvSpPr/>
                        <wps:spPr>
                          <a:xfrm>
                            <a:off x="1280481" y="1366501"/>
                            <a:ext cx="56718" cy="1142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718" h="114289">
                                <a:moveTo>
                                  <a:pt x="0" y="0"/>
                                </a:moveTo>
                                <a:cubicBezTo>
                                  <a:pt x="32652" y="0"/>
                                  <a:pt x="56718" y="23736"/>
                                  <a:pt x="56718" y="56401"/>
                                </a:cubicBezTo>
                                <a:cubicBezTo>
                                  <a:pt x="56718" y="80184"/>
                                  <a:pt x="44060" y="100890"/>
                                  <a:pt x="23163" y="109756"/>
                                </a:cubicBezTo>
                                <a:lnTo>
                                  <a:pt x="0" y="114289"/>
                                </a:lnTo>
                                <a:lnTo>
                                  <a:pt x="0" y="101336"/>
                                </a:lnTo>
                                <a:lnTo>
                                  <a:pt x="6248" y="102959"/>
                                </a:lnTo>
                                <a:cubicBezTo>
                                  <a:pt x="19381" y="102959"/>
                                  <a:pt x="36094" y="93891"/>
                                  <a:pt x="36094" y="65608"/>
                                </a:cubicBezTo>
                                <a:cubicBezTo>
                                  <a:pt x="36094" y="42415"/>
                                  <a:pt x="24406" y="23522"/>
                                  <a:pt x="9465" y="15525"/>
                                </a:cubicBezTo>
                                <a:lnTo>
                                  <a:pt x="0" y="13043"/>
                                </a:lnTo>
                                <a:lnTo>
                                  <a:pt x="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105"/>
                        <wps:cNvSpPr/>
                        <wps:spPr>
                          <a:xfrm>
                            <a:off x="1280481" y="1328769"/>
                            <a:ext cx="15939" cy="22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9" h="22150">
                                <a:moveTo>
                                  <a:pt x="4164" y="684"/>
                                </a:moveTo>
                                <a:cubicBezTo>
                                  <a:pt x="8999" y="2652"/>
                                  <a:pt x="15939" y="10265"/>
                                  <a:pt x="13119" y="12255"/>
                                </a:cubicBezTo>
                                <a:lnTo>
                                  <a:pt x="0" y="22150"/>
                                </a:lnTo>
                                <a:lnTo>
                                  <a:pt x="0" y="1708"/>
                                </a:lnTo>
                                <a:lnTo>
                                  <a:pt x="470" y="1016"/>
                                </a:lnTo>
                                <a:cubicBezTo>
                                  <a:pt x="1175" y="0"/>
                                  <a:pt x="2553" y="28"/>
                                  <a:pt x="4164" y="68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106"/>
                        <wps:cNvSpPr/>
                        <wps:spPr>
                          <a:xfrm>
                            <a:off x="1356554" y="1368995"/>
                            <a:ext cx="122326" cy="1109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326" h="110922">
                                <a:moveTo>
                                  <a:pt x="8903" y="0"/>
                                </a:moveTo>
                                <a:lnTo>
                                  <a:pt x="20930" y="0"/>
                                </a:lnTo>
                                <a:cubicBezTo>
                                  <a:pt x="22504" y="0"/>
                                  <a:pt x="23584" y="152"/>
                                  <a:pt x="24676" y="1397"/>
                                </a:cubicBezTo>
                                <a:lnTo>
                                  <a:pt x="96863" y="75768"/>
                                </a:lnTo>
                                <a:lnTo>
                                  <a:pt x="96863" y="20155"/>
                                </a:lnTo>
                                <a:cubicBezTo>
                                  <a:pt x="96863" y="9055"/>
                                  <a:pt x="89675" y="7963"/>
                                  <a:pt x="80925" y="5779"/>
                                </a:cubicBezTo>
                                <a:cubicBezTo>
                                  <a:pt x="79680" y="5474"/>
                                  <a:pt x="80289" y="0"/>
                                  <a:pt x="81852" y="0"/>
                                </a:cubicBezTo>
                                <a:lnTo>
                                  <a:pt x="120434" y="0"/>
                                </a:lnTo>
                                <a:cubicBezTo>
                                  <a:pt x="121691" y="0"/>
                                  <a:pt x="122326" y="5474"/>
                                  <a:pt x="121234" y="5779"/>
                                </a:cubicBezTo>
                                <a:cubicBezTo>
                                  <a:pt x="114351" y="7963"/>
                                  <a:pt x="108420" y="9055"/>
                                  <a:pt x="108420" y="20155"/>
                                </a:cubicBezTo>
                                <a:lnTo>
                                  <a:pt x="108420" y="79832"/>
                                </a:lnTo>
                                <a:cubicBezTo>
                                  <a:pt x="108420" y="90767"/>
                                  <a:pt x="108890" y="102171"/>
                                  <a:pt x="110299" y="107950"/>
                                </a:cubicBezTo>
                                <a:cubicBezTo>
                                  <a:pt x="110909" y="110299"/>
                                  <a:pt x="108572" y="110922"/>
                                  <a:pt x="105766" y="110922"/>
                                </a:cubicBezTo>
                                <a:cubicBezTo>
                                  <a:pt x="102959" y="110922"/>
                                  <a:pt x="101384" y="109830"/>
                                  <a:pt x="99517" y="107950"/>
                                </a:cubicBezTo>
                                <a:lnTo>
                                  <a:pt x="25768" y="32804"/>
                                </a:lnTo>
                                <a:lnTo>
                                  <a:pt x="25768" y="88900"/>
                                </a:lnTo>
                                <a:cubicBezTo>
                                  <a:pt x="25768" y="99670"/>
                                  <a:pt x="32029" y="101232"/>
                                  <a:pt x="41707" y="103581"/>
                                </a:cubicBezTo>
                                <a:cubicBezTo>
                                  <a:pt x="42964" y="103899"/>
                                  <a:pt x="42329" y="109360"/>
                                  <a:pt x="40767" y="109360"/>
                                </a:cubicBezTo>
                                <a:lnTo>
                                  <a:pt x="2184" y="109360"/>
                                </a:lnTo>
                                <a:cubicBezTo>
                                  <a:pt x="927" y="109360"/>
                                  <a:pt x="0" y="104204"/>
                                  <a:pt x="1397" y="103581"/>
                                </a:cubicBezTo>
                                <a:cubicBezTo>
                                  <a:pt x="7328" y="101232"/>
                                  <a:pt x="14059" y="100609"/>
                                  <a:pt x="14059" y="88900"/>
                                </a:cubicBezTo>
                                <a:lnTo>
                                  <a:pt x="14059" y="29527"/>
                                </a:lnTo>
                                <a:cubicBezTo>
                                  <a:pt x="14059" y="17501"/>
                                  <a:pt x="11874" y="13119"/>
                                  <a:pt x="8585" y="7811"/>
                                </a:cubicBezTo>
                                <a:cubicBezTo>
                                  <a:pt x="7023" y="5474"/>
                                  <a:pt x="5474" y="4064"/>
                                  <a:pt x="5474" y="3594"/>
                                </a:cubicBezTo>
                                <a:cubicBezTo>
                                  <a:pt x="5474" y="2184"/>
                                  <a:pt x="6401" y="0"/>
                                  <a:pt x="89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D232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A3B1B07" id="Group 929" o:spid="_x0000_s1026" style="position:absolute;margin-left:138.75pt;margin-top:-54pt;width:123.8pt;height:106.35pt;z-index:251659264;mso-width-relative:margin;mso-height-relative:margin" coordsize="19068,148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hxI3VgAAHEzAgAOAAAAZHJzL2Uyb0RvYy54bWzsnd1yJDeSpe/XbN+hrO63KyMyMiNTNuqx&#10;nenZvhnbbZuefQCKYqnKjFUsI9mSep5+P8D9APCIIDNSo2FpqdSFopL4cziA4w6Hw/EP//jzp9s3&#10;P97cP3y8+/zt2+4Pm7dvbj5f333/8fMP3779v//+v/7H4e2bh8erz99f3d59vvn27d9vHt7+4x//&#10;+3/7h5++fHPT3324u/3+5v4NlXx++OanL9++/fD4+OWbd+8erj/cfLp6+MPdl5vPJL6/u/909cjP&#10;+x/efX9/9RO1f7p91282+3c/3d1//+X+7vrm4YG//skS3/4x1//+/c314/95//7h5vHN7bdvoe0x&#10;//8+//+79P93f/yHq29+uL/68uHjtZNx9Quo+HT18TONlqr+dPV49eZv9x9nVX36eH1/93D3/vEP&#10;13ef3t29f//x+ib3gd50m0lv/nx/97cvuS8/fPPTD18Km2DthE+/uNrr//3jX+7ffPyesXv75vPV&#10;J4Yot/rm2B8Tc3768sM35Pnz/Ze/fvnLvf/hB/uV+vvz+/tP6UtP3vyc2fr3wtabnx/fXPPHbjf2&#10;213/9s01ad12tzkcBmP89QdGZ1bu+sO/qORxsz+MRy85HDaH3SGVfKeG3yX6Cjk/fWESPVQ+Pfzn&#10;+PTXD1dfbjL7HxIPnE9MaONTTn7Tj8amnKXw6OGbB9i1wKBdN3Td7u0bODEe9sN2Z4wQqw7jYTiO&#10;1t/tZrvbht5efXP9t4fHP9/cZZZf/fivD482f7/Xv64+6F/XP3/WP+9ZBc/O/y9Xj6lcIjf9881P&#10;374VIR++fWt0pMRPdz/e/PtdzvaYRm04elfyOmJQaobbz23Gw7jdHZgAmhtkVYbrv3338fqfbv4j&#10;Zt9vN6xWZYes3J6I4u99B5ty52dJw3HTO9ti5WpyVqLfDbvOiyhTLDovcuh2+0hAobkMXKW7dL+k&#10;wYLYhBq2pgpr2wLKEgtagcyQxLFSQK0bI/spwf7npuuxWjVm1VvuhrVKjoXazNMhKhQ66k46qjkU&#10;K7y+vXu4sRWfpmZe+mW6Zh7WBXH7Oc1cKL2+QpK8v716zJD86eMjIub24yfApx83TCyr7/YztSXI&#10;sKWa//X499ubNL9vP//bzXtgMUNa+sPD/Q/f/fPt/Zsfr5Igyf/lyq9uv3y48r96vZ41k5rrSeXf&#10;f7y9LVV2ueikyu1hzBOKTnnmVO4my7BScmMlr50aE2SIAzotcUb5Uii3fPf5sZT/jBDOZDa9Tf/8&#10;7u77v2d4zwwBQxPyvwCYdlM0zfCemgZwT6Np1+83Y2dzc+wP+33GSxjg8mPYHzqXO8N+HLPUgT8S&#10;Wi+Gpk4HYGpkpHGpWKmFAGwVyIPKmkFrzTN2hyQiBI7kVHpcOp572LcgLVBwijKSShp7AeMZKcPh&#10;qLUSa1Z7swLdYRT0Kk8sOSsx7MaA40MhtwxYIbn0uyTR91i/WvV2kiRIjGoLKEssaAUKRJUCatzx&#10;b0qu/7npd6xWjVn1nruyVcmxUJu57+LoFAonIDqZO7HCC4imjUABwdcGoj3zKqikrrmvBdGO/47b&#10;vFCWQXQ8uEpalsXXAdFMx/MgmtZWC43PgOjB1HBB3HNrcRh2bb0CBdiROLMIokpZDaKlQAMmz9JU&#10;Goe6KYiK3DJgheTu4P0uSadAVCxtCzxHWIasgLpq3PFvSq7/uel3hC811uJiw1Ylx0Jt5jmIAqpl&#10;loi6XGX564wrFxB93SBa7B+2r99mXFitiWIuOWwNCxKGonXmzWmjiPbATTKAmOZlW5CvoYgmOjKG&#10;JtV4WRFtFUbWwdMYeuxNbKzD0H2Ptg8HouqyPySKFjFUKc22My5yLX1b7HDWqxq6I7sCbfPMtBBL&#10;zkpkvTOPmScNIrcMWAGKTv0uSTO0mFAmQ0lbQFmWCCtqXimgxoWhSatvyBWG1n7HatVYC4sNW5Uc&#10;C7WZ5xjabkJEXTFbiPuxwguGvm4MZbfVKqLbbFRbjaHjcNh1GHvBgicwtG7mE3h9PQxNdPy2MDRR&#10;tIyhntIs9rgmtfQLIqrAegxViQuGJnka2XvB0GI8vVhEw1nl8vFS0qgChmacW42hu+PhyFnG68DQ&#10;iVHrGT3UbcDSOoRpS0uxWhineuhvFUNdHZ+pgqblpqEuSSf10GIQrQL0OWb9/6uHTuZOnAkXPfR1&#10;66FYdwKG5mOh9Rhaz+j3h21nLgf1UEmn0Gkzv90c2fV/JUVUhKCJGh1Lu/nD4djFTfpTMMrhKK4Z&#10;WXSswdGuP44HkzQBSLttt3ezAGcXbgcxLahJGjoWqPEtLk2h0axEd+hme/qYud8O2+Qswriclbmh&#10;RRVGmoyWUH3sWL/d98kKT8uBF/0Wd47G1HgCnvtx3BysA2tGoB+P26HJrk04R/3o7s6HCaE1qel1&#10;7K144L2uJU4zdcAp4rhfOQJN5oYWtR5pMlqaEtOpNXTjbttMXvECGUkH6sicGIFhd6BEyP4sQfvN&#10;ft+cxZZW9/2uXx4BzEpKanode6smvde1xOkR2B3HTRn7UwumyQz/5Fml1iNNRktTgimWS6jPSfPc&#10;2i7UHBmUsN90/cYmRfFwiHWrRWtjvz0eNsa8kl85YjnPP1B9m780PGyPG8O+KbF4Ximp6XmsXW2q&#10;lVLi9CiMA64I3jLTb7qYY81N5oYW5Yk0GS1NiWnHsKEww/IEjqMAto99m3BiJYyMZvLOANJWjcKI&#10;idMn3qRhQMqxcUZsTWp6HnssPnjPa4nTo5C8zo5mW16VeS8yD91WrjhqXl8j4zDuxoPhPTXPMsce&#10;qMjYs8RcOFkRTVQJ8iS4jttdMOw2aT3uj3IIjE1MqTMnQqrrtyw+l7PKpK/oqpl3x+FUv2vmQ7+R&#10;5qMaI1Hz+o9jhIzDWHhSFKnKk8LiknZiyvYjBsfE4LbAc7R1vQNWKaDWbWzRcCLB/uem67HLasy6&#10;7rmbUVN6LNXmno1/obFMNNFYultSTvBnOO6LbJ7NWZFmxAzH1ULkMEjArlhkJW8j+9TyElPayqMm&#10;g7NXcilmtIPGNVd3Y7WXnd/r3vkB92Hnl13+Vu/8xmPfD34aeTgkeZCP2HSK2w2bTeeuMNtDzvqV&#10;tn6iJG39jJClvV+3PR6PzSIBH57c/HnXEnoeupFthfVMi1Nfgwc/Zg08UI643p7ILwwziNyOhx73&#10;8MzrFgy3Iz7VcsyO9cZfbaGeGwbQ11S222/Yw2dNpu9jUkcXtr5lHA4SfrHy+MuaohwFc50JKZvG&#10;pjxXT6d/n2H1BZleNzIhegMy5Sm6GpmO4zDg5JUmcY8HF3vUPOeeQKbOvFeYYy/uYRKRKRGyhEwO&#10;INoYVVRaWmxt5rKcOrerTJffKCX7nOV82B73BkXskeyCQGmoAiPIkvZW7WKviWBVdxRqxl7EXw4g&#10;bckDmlOotuI2+OSDWQhaSpyhidC4RUaAfT9Md/kxY8tq6lTiBZteNzYBLAGbsiBcjU37oeMqm2PT&#10;5nhws5CwCQHb7UjO9vIDexBJ9BfHJlGStaZMyCI2Ob3aWrAOKj5pRdi6wr4rO89+1NZcWZaW/byA&#10;lnW/xVphulp3xAzfoAyXJzs25gn7saRkuTFb78uN9cfBYG2/M3N7aQ13RT8zPaLnhtb6fecnoekc&#10;RBAdG4i/nBkoxJ1Ng+7AhbdQKQgH9GTxhc06qGcA3H60jXuPeUcAFZuIv7xBLJ3utw7rTFEsHdwM&#10;O1iVedZhVm+JAaePbjAcDuhxKW0VQ7vdLoFxqhQL+8ZOftRi1w9Y+62LXOVF726GsEsKo4wTPZ7G&#10;69vsOpnUt0wEpkioFvuzsRUjG3bTSSLqbiZouxuORSWIrIy/jLFQz39WksmARb9tk0S3bW/3u8PB&#10;r1zVkm413O4PA6cxq3lLtX7QveVK1ximSCLI3dZJ3GF6awnqNtLvt/sjFoaz2pTJCNtRnEG0OcLQ&#10;NNjsT7pofSCxjAr7LyNo3RyipG8xmS4+3cscItEt1iALUyz0c3PkIrURhAHS/D9nbQp9ynikKZM7&#10;wa1rtiw2Hsqlb8mNGddzN0CtXPpa7uMwdqaRbkH1jS7XKZO+lllnHmTdmvIK5cqir7LauiVrPzxf&#10;q28fU0atYtW1NK+n2cV2F14s0d3kUq8vAkACZFuaymrOGZi2qzZjmDxCauXR1/JymOX0ACpmZmxY&#10;skQ+a83nY7ebaoyodg6h42bXhwW7RUS5TaNn6azf5A5slm2P2yMRIvIYcGYkZKKwNpsFuWPlW4Pd&#10;AZGwLEEiM/Dc9rWGiropsKFM+hrnxlGHbohFDl4nc3qJdYDY4KKQQ1OToRp9Tg7TGX/qCxZ6WNx0&#10;BXl9lDC0m/4nFhwFkH25siSbnltt0kZoVyxSPy/69uvWt5ltQd/OBymr9W1cJxAEhuqIHgyVNmWf&#10;ULh3g85pvrLCnQhZUrgNBrUGntK1cbGwNXpCfBDMwZZfWa9lVS2EmgBt3FMsrf2JcsXxjwk47MJi&#10;sgP9HnVWdkO0IK30iD1q2Mvg3CEs4Yx7FnFikhv7YnEhQPGTJqVcsSVvgfvOriGgtO23WWQVmENj&#10;cfUcOOcaYMC5TZ96nzGQyTUs92epzb5H/bLNCcEVBiupNjl+3PqlH/yoNlyWDNi623RWkg3OOgHL&#10;Lunghh9cfY527bERm+KO8QOE3eylTBzQISd4vNgfyvhdT6B8iGpfA9lZMEQe1n1jTTwtLtg9Z76n&#10;MkVHVz/0VX/YZzvH0HlOqFwd90I9igp11z2H6tTX5w57L5TurLzgQlwwQ7n0Lbmronpg/zbh7Cz3&#10;TrufwzgUk75yLY0D7mVcJnJ62NyEqUNiWpCZ2JFdRh5YTToSUaMtcX/cnqOb98dOGvbYDZM9CG2i&#10;jlqbSf1v53IiSOOIz2CJghB7Fn8VTjKrnFru8QbVjWql12337DnifqBHl3YFfDekq2+mbcRW4i+1&#10;ybmqt4mSFyPp4AbIBV0jCJe3qBAnNRBDR2bCpgc717cJP9mGp5Ip0hWo0EDBgTlhY5321eaxoOHc&#10;MtFtXqJz2kZ+tqiWOomt1rU6fEvM5qQqe/b/rkljSQ8oifQAGTOV2CLOgEFQ0DgKzyYnQvsRFElV&#10;JrNI0JRZ8LSRk9CTM0tW9Q3SbCZivAmW432C0VTf1ODDUFm3zrIgdQcXjlOTlLZzbvUSYyd/nvVF&#10;C96mYZT7Srvovq9b92WVBN03z/rVui9Onlu3BPV7wsrlFVp9szlGxg/UL1qje9hujnn48qqvU5Ku&#10;CRohS6qv6G32gFX/XUK1aQGtvH7co17mpb9lQ9uCa48QdC8ArATL238tPluY/R59U1p0VzBXmfT1&#10;zEO3xeBgkMkJmUsEZVrsBCpmZyIGb9sovXtEjEuY3W47MYRvNskzIeMbJrn1eIkQRRHIBYHZ5F3a&#10;CB9OLIfeezuM+6gYI4+QwVYSlasoaLFb8ZcLWWyYKAmZLx0mwtimRRDLiVuslj6NreRxu8W1Lqch&#10;bc+wZyIpXSHod3u017aXuCkiynOlBFFE42g4gD+p3xHANudnyzPsXuojdhjpLjuUxtCLPYqCi5xN&#10;uhLQNriUNmtQM8iYwsmrK3Uspw6t3pQdZdK3ZPaLAL72nsucYsIZZ3LN001CrJkzjtqpElBMefQ1&#10;KjCflbxs/Z6l2GQhBGxm50ixUh+oYcMxzZQJy0OEypGHnYPtiWKCsuBDtMegGKYEOKOjjrShNv7F&#10;+uMv7zK7ViAgtedjVADK8VBI99TfZ9Pgog+8an0gnacFfSBPw9X6AHC+U4A7FIIOw3MGtmILY9ol&#10;r9cceYXVVfa1X0UhSJSYQpAIWVIIok78vC7Q5NVqwna+tPiSkTxjAHvUtUsZmYn1JhcDHeK+FJ5y&#10;zm9VAisGRKIhqShuawel0nZqbZONcpPwzYhtq3X/ZRKPk/NlH2bQpSbOoCQiKabToQA/V0i02VMu&#10;fYVsGzAydzmhdJlHyqWvoB8BbzxPuS3ML/Qo1yJ2wslZmdL7jms0BqwcrU9PKZAuznEEON4Y6zm+&#10;wS/RdY3DjjsitnqsE2z6Rp8BSZ9gh56XlidiUnJbVLIJnOGWwKFQ1tEZK4QFYj1Uy2GMTtHRmrpo&#10;9sGk6VZgxFVXjokiN+Mvp5ajTxrKcgkdb9JPLlb40TNwgs9pSxC+/tjZUkECiJYTndhG/GUtjtg2&#10;bbpwABtP0Hfjxn1H0X5Nh9Aw40DhlKB1Yv5dWjmaQxoHvAGtYwz983O4g90GGvR3mnWpE/uNX4mZ&#10;KnAL0NP8abbwLjL8dctwJmArw8EiJu5qGX7g/Nj3rpzjp3i+GWckwllHOeBtEuEdu1Ep6C8uwUUI&#10;EtzoWBLg7HriSqgyfLJwcYRr746ekA7kJeBjXugRpJ07iTlEa2ihS/QmoPWLTLOVOaXJWE0JWC5G&#10;K88SQjRtdBtiDMX2C8ll3AR0GCLU+5J2grjC2bbAs7TpelcpoNZthGYE25+bnsceqy0DXsvcMFbJ&#10;sVCbeTZAIjCwrfQz/3XGlAuWvm4sRWsMWJqVgNVYilsnxhXTBzghNTW1sY+a4S1BKWnl2O7FodQN&#10;gCCpkbGEpDliWVK8tA6eQtKqvinnc0sxPUXSILQgoZokc8ybRtOtKStjqNUCB85n1hhpaokj/4xo&#10;UMgtA1ZILmprSZqhhThhMFRY2hZQliXcKvF/SgE1biyckSsIrf2O1aqxFhYbtio5Fmozz0YnPQRS&#10;ZomoKx3VjIgVXjD0dWMoZouAodn4vB5DMSHIued3hKG+1deKeW4pvioM9X4XhLtg6ERYaEZcMPR3&#10;9DJPOsUJGJrtRasxFM0n7dSzwW0ZQ5NTz29BD010/Lb0UHd3mmk6aIbuCLXuhbOkSlqBM/RQLzFT&#10;7CrkF6CUslX175J0wdALhoYH036Xr5uliyABQ/NB+noMxS4qF3D8Vzo/C2ntoskV6jdhF02EnLCL&#10;+umZtImndvM7QmrWDR1AIkVUX1tZHS70fnqnGpVBX2XkfNhOcKYZo0Kj7JwXG2rm7AK5ZOh0x7Mc&#10;zq4xEDRJjTkwVj6lqVTWWBuVJ5YUWaXEzGyZTMNO8szSmeysuhDR2M5jE2rYmsp9yIK7KaAssaDT&#10;hqQySa8CYppZA2YEy0hQLMyxVrVltVvmhrFKjoXazLMBEoFhREs/NS1ihRcbweu2EeCKEbA52+nW&#10;Y/PhmG7pN4anAss4LsjjhHs2fm8SHHtxIyuvY2ZKMi5nQpbMrJzDtK9hQehTyJxqa7rcQHNcObYU&#10;OWT3+yRh1e13g6uYeDm2p0U1YSwhlWO9WviqXxXhE7rqMLu0zCXn6I5YSMV9LRJVuqwUev0sVcPW&#10;PfSaAiJcX+9AyYr/LFeQkSgNS2NeotrIQ/OMvIx/cfhRfZF4o6TWjlMhrrCNbCPMpR9S4szItZCQ&#10;VFxHlHSCOVzB8jvPpbKmx0uUcWHuqeaTC4OJ9RnRbVLlQKxf/DAO1BLb7C/23FikSBamoXC3rcss&#10;aXoxrbfk5fk8+XMoj76z+XBG3oGrWvLpVn36et9GxcXcbYgqMJlnkStWgqgf8uLkllf0wWZAek6V&#10;EvBxm0XnS17OAYc0qnCv5hNzQiCVyzRoqT7oay24QtHCqjLoGzNu2JKu6bE2ytsRpbKZ5LhduXM7&#10;nLBrXVJu4CWcT4zY4Ui27HMVieJ2jl94ZNRQJp+bZTUvPk8nZg6hwfyG0Vl5kwPcszRQr/s+nV4V&#10;Ne9a1GlLTFBnGLh6m1lbgEJcH3bEP4tJJ2bYMHK9bFZCI7M0/4kh8mTzBNGw3cEMdYi8XJLWoU4t&#10;cVoCNPPhpASoeU8LoSL9F7Iu8QYB4XHoVEAjg0uoA8NMvtaUKqpj5RoOW71NVUUXUI5Ybpp/qlQU&#10;aqNYL73Of55NoIvu/7p1f+RXq/sf7c7FauWf2+rpBk3eI+fr7+52pS0AoZ6SO7FFPBsP5e7+i+8A&#10;RAg7AC7OQ8fSBsCwUQvhKeVfVSHulFUrUl9bi01Ga/M5KWdtr80XG2bVfrl6/JC15vSPf3149Dhe&#10;D49/vrn7lPp6+/nNT4ngN9dXX759+/726tFY8PHx5v7N7cdPyWmO6z+1YmpI0+Dhy1/uzYPx4fHv&#10;tzdW1fQB8ftg4Uw3unLlV7dfPly9+fHqtnLqwbK6gk89qcL3H29vS5VdLur5rPC//An3sP/pAtoz&#10;p3I371/34kS6t4vT9Ldz1ibPR+S1SVSqtHvI2pyW5o5YSL4yebuj+Eu/+Mp0OliYRkYa2Lr0bCUR&#10;kcFVHc3PmmNJCnLL06Ms5PySy+ia8uJPcZka5RYc85v+7ACljsaa49oe9lg9HPfYBk2Ux1jS+sDN&#10;Sr8EyeX9sH3cEtHW6kqRDVqycH13RUIpcwG9EMqFCytu6VQxcWB/cHUO+2SMM11SCNxllwJmTUUO&#10;NAWIaLKCAaUAoUQm8fl2RMfKzNzxflvYdWzTRdeYNKNridsE4vB7j7Mqad3DnOH+FgMw1lHlso7F&#10;wJm1FrlQSxCZwwKDUUJ59NUs1miekxcBW7ZUqk9fq9dXEPLonLy7ZCxfMWwEFfGtz453BsJNWqwe&#10;HlalIIgmWoqqaXpBSZpxcmncCA/pN7RLOVVpS2Tgqnu2HsQ/cw/pifAmkVdWCfeQVk1ZX+FcmQkL&#10;lphB7UtKomSOUrGHF136dYtr5nsQ13mtrBfXqIt+3pfENZboIK6J1JKuxKUjTlaGxTVkRb24uHY6&#10;TFxDxrK4zrQ2CnIV13E5em2pU6ifEzSaZq2IYiFlG6CNC81gkfiJfmbMJjpauYsU3KeF3OgBRUYh&#10;BS2ixgy1IlVNARdqJ6iqBfZH2w4JPgivYIg50HgwPRNLwvUWzFvFUhX7HMmqfN0NBEQ6wViNFhOr&#10;3ClSffpKhNVBqJNQeSJFPgp4JZttsExbddgBnfBsQUsTRA/lHmqsV61Z/cq9jvsO6Fi18jmJKElB&#10;N7OSweWgkEDAZA+DRcQrzc/nyKmMl6Yqci/o/6rRP2nwAf2zIr8a/fddOhLKc3Bps8a0Slfefgvo&#10;n+h4Fv39SEjzv0J/XDcODwSUNHgIGFCXEfpgXJI16emdylJLzkJEzZZLx5NtVubuE0l+E73VGWP9&#10;8ZeAUqDKvs9ugQpsOFj12/sc200UyxTzx3Y7QNQavDFAK9DaCB/hTguTCAPbeT2ZzwdvN6QjRQRj&#10;k3Gpm0gmD49USjTd9DiahFaBh42UhQOetFZtb0usU91rCZ6ktbgthTLEnB1bEswhUobO4EKYUE6c&#10;UBkHYs+XGEsQ1Cm7lrJ1GlIl6muDNFk5SrxIjtctOSZ3xs36sl5y8AyAX7TGgw5XLltpMvPhrSzJ&#10;seN9C7mHvPy+wehAchgZS/sGA7O54NBCcGi1mprdhdL1neYjhNvzqzMbNvL59eqc5dCzQcin2j8n&#10;L2FLLDbVk/UWYs/ISiD8Yh4RlfrOuHVO3mZKqT59rV4b03bqKV3fNp/GXmkX6Hvd0De54m2RwNdD&#10;HyH63PVwGfqyM0hSmtv59xWgL9PxK0Bfx/lgVg9n62ThFIB4+KblBM0as4a8oCfPlmMP9phZBB6S&#10;ySCqPvGXLVyesvYHvsf0EEyr5hEbyrbVvGITDe1E7FYSD82rN7F6YYDjU1NiLKZ55YklpyX6pAK2&#10;lHU7th2ZkQT4nGiAGHc9qTG8x/rjL2cDDnrWWXRas9EUfZMDHquSYMVdVgHnSXY8dFrfxBTtlQ34&#10;n2Vh30iKJcpqiSIF1HyHQd9PVwTkSsK1bQ7dsXox3xgwz610fUO+00KG0Ku2FVrIGgnxEeAtGGPz&#10;vJ9c/zL6BqKuTyw8JYkgWzrHivXHDnB0psqIx625qzyxpFNWShB5NIb+xw3Ol3SR5hoBnnQx78KS&#10;wkDH6tVoy9k2t9L1bfOtUEo8sPxSzkiH1cshnqFTKVC6ssXz0tYbD+lM8EhJHedLeVt+opuAoFfG&#10;KafFLD+xAmoJnOkCEBA6zR0XXfETxQQMsclXFcLY5SWWntQzbQ7Opszt3cONrfxX7caxwem2HDn+&#10;ftw4Ulz71jLoge5WazngPRM4z8ak5XDxIMtYbfBwEWCqupJTHrN/cSXHyDAdByp++fbOKjq5uyvZ&#10;UO1Kr7Uo9W3xbm2+uDpBlsuaTO5baUAfrt3R6z57kv2Q//9dde4q/lgp8/u7z4/Fqevz3eebNG3N&#10;pcwcydIC+O7u+7//5V4JPz18MVcz/vHm50+3nx++IdO3bz88Pn755t27h+sPN5+uHv7w6eP1/d3D&#10;3fvHP1zffXp39/79x+ubdz/d3X//Lr2nkf/15f7u+ubh4ePnH/764erLDdT7cvvL/ZuP3xMalSXT&#10;rkmLAbl+SY7Jq6QuSdfptCQJ3ZesiF99TTodv8KixANi1V3Umg8Tq/YQWo362qrkOqaB2vqcPW8r&#10;6naBKtPXKuUmgp/5npN3y739uOyrC8+E2DOyooViZja5Lir1tVp9fNL+9Jy8/6WAh4p5UUdurit0&#10;vTroY1cVoC+bRldD34GXkP3wJmsjvuMX9OGchRL/9aHP6fgVoM9rOqmQ1Hxyumx2JXHdV+hzf8/T&#10;OdOppzZHqkxfA5Pa/jl5CaF9wmuxEHtG1rW61tp8U3C+QNTrNguzJw8Qlffs6yEKxy9/qWYRotKx&#10;+28BooyOXwOiCMifldHZOlkwCxPPyKxkObPsHfh8+yEikebDYX13YM9pthAehXZ9JtpC4i+HI2ys&#10;RhTOdqFC7nK4UzuXh6KjW5PErldndrH6KeqVysadBV1uwDSWFE6qRAovHKxBPNQiQ23yO099FX9G&#10;XQNu75XG6ieE2eja2cOJDSoc9xcNTgMiLut5ME6jsRmb1uY7LTSKPXIpa2SFcTq9zmsm3FJC7Kyc&#10;xh44sYiWQei4rrpmDtTKsOZhTY0q9yJltY0NjyO2A8117c73JZPLGN3Oe9PI91h5nAHG/yazkvU1&#10;Ll1sgr9HmyBTLEi4rEavlnBHrv23JsGp/YE3YcDer29/MDp+BQnHq3XLB59xLRFHxA/h7F5ORIKn&#10;8k6l5iSfdeKk/j+UfKdBnMehedshO5yc3Mzvueefs3abnfmxNQIuklqynqZgbesXdPo9ohNrLaBT&#10;xpf16HQYyus66SaLa3/FRJC3shmdkt9qrpsp/eInFqaUyJd5+REyz9Ms/urOHNdezclrYc9bPtu7&#10;caviNYWbLOH0utwmIYxD1LJLSrrJskaLagqg/K5QomoB/D7CLZpjqiChW7rJErWrcJNleTfxFF/T&#10;TRZ55CqPvq7a28yi4XNvsmgSqr6o17k6G26yuMhtdTgiZNnIS8s1JuAPYiomkzzWq9baSnCNXsV9&#10;q5uLiPHZrPYmS+R8e5NFOvJz5NQJPZsMFwPxqzYQs8EM6J9ny2r0Z/+EZ5JtUp+4ypKihyblNMG/&#10;oOlrwH+iA+XUyFg6sXbnEC2Aiv1x4Tg+8CjegmUFtPfneheusijp7KssiXQ4uHSV5emk2lq9QxF7&#10;En9Zv2oHzr3KIteyc6+yaE4IH/VtcZL7JvZ49ZPasA9euZjSZFzqJlLSozSWEsLxdJfEth+LV1ks&#10;6ZyrLCpRh0FdXKKsNr94lcWMc7/mVZapNBRxLf+Lq5wS9bVMk5WjxIvh/lUb7pNfZBAd512CxPbG&#10;DDfUyJZ713XLzmGXXsL9+nYN3oBNdPwKdg2eqfeX0SVjtFL0dQy2FkF8lNC1WbNH8nMmkNo6t++n&#10;rsSRgH16nTZJnPU5dxw0PI8ktf0VeQsHdptdiVYkIvWdcmuHT/qJzVgZgYvR5NeJ1vU7dfNMR3At&#10;9vG+MGtvvdrMYdhGsVePR96DtlOJin1EJHLs2428Ym4L++XV5vTmtmFfJmNJbba9qWCqas1xlaZT&#10;L8sJmk6BYlEPYlthmhNe85Mn0Y2qhI8HYn8Z6wQGmWCSuBu56k41kVb95gwnhDOT6yJlpQQhkQz0&#10;pDtyfErnsqmXN83DtfNRVjIsGxZrd5WFYNcMvziqr3XZuEpcXYty0Si+MR+xZiHWDDXpCYkoK5Y6&#10;yiMK/tQ5HWWTR4nS0ePGr19g44lhzHg+3ZN479xe5j3R07bEuiFoSmwOyNSWskI0p9yTpMIBLpJx&#10;ZmIciD2PPPMZm7ycIruWsmkJKO2i/r5u9ZftfxABeUKdIQLGcfCw2Fn9dRujRMDFrTjZak4Y14u7&#10;2vqc/Rq3Yr9nek7eM3yFz8h6lqsw5K52QT55EmnQt1ZNvmAfMu73c8spxZIN2Jc11PXYRyx1dIOs&#10;jCxh35aDxN/CNSen41fY+hegmi4UKQumy5Vsp7fIThua7ll5L+v+VwlS/Xvd9k5uUlnQvvXrHr/K&#10;Dlty2oRwPHGw+9SE9v758c31z+zZMHf5aRHunXhnmtL98tteoyOt+0zG0raXENseCUFL+qmtr/eK&#10;PiunFr2+vne1Vsk38rDdsxsOXgEkpHVi45agVjpZV3X6Tqs9J+/A5XXtkFSfvlYv11STXRQaTufd&#10;p4gQKWs7rKpOX6vW9Y5m+JWur3drxn+lX/Zdr3vfxUwKukc+QDwDg/bbQ2+zbBmD8nMu2Z2ymYRf&#10;AYMyHc9ikPVCqPIU/hDbDnWNxaeMWij6Cif0js3pRdrj52Wn36fzYjxxVe80TliH1uY7jWcEq8Ey&#10;uxIn7Wh1TO93nzb2nIToODZi9QWbXjc2Te4ymSvYamyyOdNxMrC3yzdVNdoSKI7KEyyhNpU3KF4c&#10;lpwOYMnIWFKNiJnjTsyFzopN0dxq0IN93xBqNA+hYmUmcrPpDQcghEVZEnY7d7PxhJmFeamZftjt&#10;jbBJdTxo6Bfeu3hFiRvmR7OZe8KsHS1s60g6EJBe9rxWVnMSlPx5FxiirnoIosyniE2L/SyvZqqA&#10;+MYVHRpLeIjXZjDo1xSe/ivXamLtsa+1xLDxqL1wR3n0lWxRDNjTeStneBzCTh2erLfm3eXrR5E3&#10;kYbtnmPt3HeikdktpKbe2FMfTXYrLpF4BTvvRgojj6OPCX6gT3EST1DOT4ymWH+krHKSFzZmrjax&#10;pPOzjCO3pmJ0c95h9RfHCUthvsAiOr0c7stpwzu+i5QtteZrPkEPPhu5R7XKrYeRK6hUknhTxQ7w&#10;StKJ1VNwoy0gVi0RluAiTeaSX23bqM2oVeBnguWd0f2xBOTZeEQKNZOuj9kWCHUApGoRqiY1Yxo7&#10;oa7ZmNbK2hWoPLHktAQ9jZ7io4e1I9xeBhdRLA4MvZ1OzkZkqR3jJqG5w0FbmvZFq1T9ZQgrqMUa&#10;LwrQ61aAJlfdzI6xWgGqeI4SxGlG3rFUJWi34YKlK0HjvkSHeXElyOlISlAmY0kJskWjLVfVf7Sg&#10;Hch5MdFycoNYskJZ4srxAnt4ZBLcw9ho6fXHwfdZ6e5uWPU1iaiHTwQ6X2ysVLnlnosfUDr2gKEm&#10;S7j2IfcVSyLaplL8sY8ZyqiH0wL4HItjyrJEF6/HuOMgr4vFePsdD5UYLg04sQWSCfjor7jt+mOJ&#10;gxHrV6tGGDZ24Tt+GFNzWCxpJQYCrrrQ25S7UJ5UHpE78GRbkKIDb5S5JFPSjGVLrfk8zIJ5UiU3&#10;/BWzios0gQ9Na8TQVK9i/fGXd6DfSN5q8WnubTsqNVE88jBWKwjxuSiP7R3tnaNZ3yLXUdKtLh7w&#10;K1fClUVfI8mWDs8cEF/2Od3P8vGs4OwGVqyPfYEtru3or59Bq7Is8QSnGg8+sd0Rz6DtOBcjfPLA&#10;HVZEqxyUpHQhXjM+1h9/WXdrlTg+gYRtlcxu36kM6RG9JukwKoUlK4yJ1auLLVeJu5nlfcOBpWyi&#10;XmkXAf+6BTzoFqyvGVpWC/gUG9oPgMzM4UtGJ0AjWy7g28wc2GnTPGYCvriEdzqymSORsSThCWVh&#10;Vouq61YxH9eXL9/05m5GycSGdokSQjA9KZS3MsHQwaut/rLiOYYOHtPqDAwmhg58qd3rNEmHBiPS&#10;62m2k6mdiV2Iv6xD+7Fz6ryU5EFNIGhyED57HjTwXXh6S9qGN9YtJPE2UD1MNnLoNXMHiiVVgsdX&#10;jc08RRPYyQMwRGdJfO6mSTsitToHmnZi/fGXtZaCi5u60xEKPLRWuT0SqrJl9/bYeUhypcxk4lJb&#10;7LU94KGKieF1AlFzkDU1hQDKq5wea4kt/ptaghqVJbqaEmz648zG+G/s2SJ8w5xjZvukL0kzLqhV&#10;4zWHnr6vbUsozxJlxF7A1JMGvJQQy1I0dKds9JfQSxIGNFcZtihSi7N0qTX0y85b65PpqF1g3Nm2&#10;abztWQIhabMrOsRmlc/ybstzgrlXKZDT1NC4SFkKf2QlCIgUlM/dhui6npRiejdEY3h0u+huk3B5&#10;abUutcb+wx9WKiYwsRbfZx/09DpV0BQ5q3EaS9Kp+VBmUFviufmA4u/TsZQQZXUSD1iXA2VNEpgv&#10;jSf2XK3aTK0l9sd1YeNrCUJb2VZQlPEksMdax9oXX0wesiNzmt8lacazSKejVomoXMqpNe61++QC&#10;ZOJi5nqNz1TOJ+xN7VWtUZGH2jI500wxF7R0gP28PX0sQpokog9IF429ib+sb7UcYxUhhwvz7ptO&#10;IETzL1FruFEojJySVvUNBd4FGmMTg1sNI4s+ryyQJr5jvEUTmCStaq3eVphVyabYtQuidppjjvpW&#10;rHKl16saG/xixCH1scUFV1UQ+gHjZFw807ya7Ip5Bh/TGybN3OCSrm84ed6bwVlMatdXnA1xRdbK&#10;eEFr1T2PWgIfm6DEYHM3VWG3i4ze4tiY+3KWfRVbrJkspibWHo7k6gKbF/TO2PHLFux1b8GYLGEL&#10;lqFx9RaM13g4xcnTanELhode2td89ZNmp+P5k+b9wVZO3bU8vwXjQNR0nflJs1D8VzppHoywyQYM&#10;13+XhJMdEwirbQ7fJUUrwplzB7l5sBtwILpy6GvisMlZTebKoq9lNX0/YbEOjptaI8ZYAW54+YvJ&#10;KiCRU880OXQMSmVNac+5Yu2RrFqCw1aszsYd5dF32ltErr1Q1fThqbw8U8PZ8HP1VhpwtzZZ9GS9&#10;Ne8vOs+NGt7z57nJET/NgbMONDnPZVOTy83PczkrsCR5mWhEt3lrl0spCQ48N25oP1oE1WNFQxAL&#10;2uCdfZ77i46zOc911Wt2nrs5+p3T+XluTVp7nltKtPP8ue4TgtSbn5/n+qHG7DzXOXCWvuFb2+l5&#10;rm95g65RhrACbBy4i67xqnWNdDgZdI1sBFivaxDO0uPspANddnimxMvcSwTPFGY3O9tyfCIIfnFz&#10;r9OBrpFOcZbNvbZqcgfAvapmaEW7RER7si1Afq0yipS4dCRCZaE6Yis19liKEwW881hatNnUpH7X&#10;FR+pWH38Na0SjzvTMwTvxFz1IzxsPVEHQiTIQFTHKFYfmWCswtBbYhEqXV8jx/INuOVpd690fS3f&#10;ODo2DTxMI3OcskRCrAB2C3/QEF03ss4enktijJNa5iYjVFiQ36RLSRhj7G7KTMIttlbLbUY7YStV&#10;Fgdk3ivkzLppjRbcFM3RumZ+rF5dbLmFZ4/moJL1bbNN81xw+nXjNPaIFqctbNB6nD4ShMRnY3K8&#10;MSSujjeEoC57wr3bPFgaL47TTkfaE2Yylo7lisqiJfAUVONw44innFpIcRXasuI+FBeiEjjk3Frg&#10;2KwVgm+iT2Fk8msmeb9tkiDWHH95OwStsHZSVOsWMPCjSE9ZQEF+FLyBkpqCH0YJmxprV9+slVoC&#10;Y1gRIMoTS05LjHhBBtzcYgw2mTcethYqQ+zBhOhcK0mrIHXPYZVv1KdVjr1cpmaE1KS2V7E36qP1&#10;qpZoOac8seS0BC9dBDbsx53vdzg3CYZMfHPSO0mM3FlTYb/RRaWpYZAj0c44Hibjnofb7FxIMzr2&#10;QP2ynhw43WnMi4yL0mMpy81dKPd4Dk36iqRrUxqPGx5aO7/TGJuLA1ec/4dNMqIvzf+a0o5i7IX6&#10;5n0vdXEMuOpUubaB53c8YgUY3KhjqNSsTNawm3VK0qr5TxhOd9op5bSkUGg8iTv08cSkJiUPt+Xz&#10;usiHWqLlnPJEDhrnagkiGoWDRHzkDZ6GQ3QST852Z09+0w2nkwqHg1xVmIMzxI90X1Sf1636MLmC&#10;6pMPilarPlxJ5+pInlQpmpdim2uHyp2h5DGSdqh4ldhpz9fQfJwONB8jY1Hz6dMOMq00jIb5wApK&#10;q/YTV4Wv5oFLlPMV5a1R0+yeUA7GltrAIrTKnSSbrFIBdoPmC3RC0mRbVi4ghgv6DBN6nKfi+scN&#10;IPehwykyj/4MY4Vo3uslRinLBS5eN1wgowJc5K33arhAgUvOQnkB5HuafiwtvMAhPR2ufXUHRqcj&#10;n579ag6MXIIzsJieng1735lMjrs6bmbpOGF5YS6BEg/F+RZoUl3yhjSVcnJ6hleRxzZ8yk6t1W0A&#10;4NxJ+DZzcHsqJx7XwlRl0dcq3bItM/jNp4y24VOWpX4SB97VGRUQ0FVnIKIbhk1GTWndGGLtatPI&#10;qiXw+SyIrTz6Ol/wl7ERXpHXZjo8ZAd56gyy5E2PIWkmqG19pzTwsKMpko3AiHlr387J27qMqL7I&#10;wSnnsOrZPNEANadymE3DNn3oDu5+OirphDiqsxFnrFPcKZykFbZvcZapN85Jbvto9bm3U8PJpR5j&#10;zdAJlJyg1OOemFx+mjd1ZmJD7i48xSlp1uOl1jpOXf0kblolr1A65UBL2GXgy2RbgPN8mXRbcbUv&#10;0y87Wlzjy0Tk32AdqH5G7cSMDIsDW0u0IKA8saRNhVpi3Jv9WOO6xpfJPOVWjenFl+mbh/sfvvvn&#10;2/t8ceH287/dvE+6uscGfPPx+59RnfN9As/35serW4yKIK8dVMDm308gwbTKgzaWV8Z6bYx78L5/&#10;SeeLSQvJxhdpY6gLyVMva2O4XEp+v7jd2ulI2lgmY2n3ZpsbGe7qtk3L2hfynqjGWf0cVvoVd9gl&#10;cwH8YgOSpqtrBqW8LxmPHkniDllWcpFhoikCS/zlEhODlAmJnrO1rFkLZ1Dp3Jccc3G8MIpCbY1x&#10;DtbnEZxBTWRCUyDFLIoycJEuIlSYvXTLTZtcQnT50KDGDESGDZK8JhFtpLzTFeuPv4wLtdyeYEIB&#10;69OdA+P5uOVhiWDe77Er2kCNTzlXRzbYjLEZFXmwlI9wwydODtnayOiO3X6qpS31FLunS3B2BHZB&#10;VnxNF3HN7IfLVozf3iT1fXHFjfXHX5r7qhK/W4tgXlpjNZjiyvKI1keu5bh1FgrNXnpiehlfucpb&#10;rjyIn/oaPZaPVXXixWeC9fnkw9tBJ72qaqmjh9GPhtP7cL7BtCaPBGLPcwS+x41BTel7i6Iz6+VS&#10;U6UYdh27eyKWEjnCxq/rk1dzxlUjgjsINlG5TLFmuRqf8j2p09NUYFP4c3l/7jW/P5fU7KAAZB+J&#10;1QoAkMkT9iap8sG1rxYpAEiWtJTMHFOdEF9cAXA6sjkmkbGkABS/fi2Bp3QAxKTfYlTOslj+9t3H&#10;63+6+Y9/v0sN2GrlgrnLvpy7/lmhraZnLFt2oQYyZ51WcveB86CkM8wOrln6Nkazg+uS0h4/RZxS&#10;36w37PhV14HbPGtkfykxEsQhuCJzscrji3HhD8tSi3EbqjdprKRVeIpvsB9Szqrk9MAPyOC8zhms&#10;V+3FqqTQGkxGPsRfVs5uaCWeU7eUX0+ymZ+SBl4cafvmkzEl7fFSW99aqZLteTR68CCt32HhFlQM&#10;P8DFKi47JxpL0jpObnUJM+lMQTFDkCe3wVzl5KoTh8d+BF5uQa1qjYtV7jFWymmldMham76oWvHk&#10;t5w8nte1erHKIUlNuUbHLdCgOx+LMcKvka3qErdaXfFnExSMiFgDXPPHz1m+PjZtatK+WV9x7sUV&#10;WUu0a1h5YslZGx5lQ/1npN1lwC+HK4FLs7ZFOAuSCFNqiDSDuOThlOZPWBczAI7EXw6GXvfBEFMl&#10;aCJ5yazWRHCaO+LenCZVMkWUwAPSRDgdSEEusyYimybL+MU1EacjaSKZjCVNpMCaZMOTmgiuHnYY&#10;ppzPrfst4tckQVx2xhkYN1umxbHsrGXPrsnvxQC0QXDUmzkzTaREVGxRLAKA+mYo1tRF+KZVVojS&#10;xkw3qCQTmzJeNq3edeaCtFY38IFOQpKwj0G5qQNhc6DRe7ZlREvSTNhEPpTJ0hZQlshA10wURUrL&#10;QCAv6Teh9hdKP0VtHHloIMy3GmgRMRtDY9UkXEPLmMZOqGsuy0qcx3beKE8sOS0xdaAqgSan/oPi&#10;wFmrwLg5XVK6YhU5ootaWsWR7ovge92CD+U2CL68/1gv+Ajo4aozgo9/T2zwzPK0ycqCj/P8jMdf&#10;Q/A5HUnwZTKWBB8OR36fVSuhSr64JmwtExfALXVhPeFH5p7lKZR92HqhLftmyA/2T6ArW0VZ4oms&#10;s0bKEHTYnSSwlsaLPJXc4z6a9AhI5Js0pczoWup/36W4yEnnUTFhOf10mO8xgQfu1CT2w2YZXtVY&#10;LVeij6g1Nqa+/UxPAIdrNtyy8QibJWlVazU8UCmn1myvnXrNGUcM/lw35HiHl9tPkXXxl8tEJI/t&#10;MZlQ0a3c521qLe+/G2FNrEVXv8YUzmb1Rp7B18uDhP0KqgHhcXxraKukaQ37sPahzTqOvYm/rG89&#10;xPluXeXESZNR2I3svkr8M3vBMzhoVaUzrWCr5qFd94EIc3C+0CPlF5H3ukUeVoYg8vKcWS3ycAc6&#10;OKgg8jRN63UpTsXSiabt9dIOyXT2F9/rOR15r5fIWBR5RivwMhd5UmNtHXtt5OQk1wxKIKny6Otr&#10;/jA4MhFawSxMTd641oQS6bpTAlUuE0UIr0G7dmjGwTLGRVh3MCxJM3SPlNVetCWUR99pj/fcf1NY&#10;DuXR1/LSTfaaif6lvIs9RjC5WVy1CwDxv3Y1Yd+lE78GhXkrXLfAsLTqkDbWHynDC8yPC/bsv6e9&#10;iCWtL+gCkkYHmB+aB2FN4qdHFAKmEu/YtR52sGfEFcZu4uGUDhuczEJrJVwbBlZbR4VFNWSmkk6M&#10;PB4IZg0sdZ2YkrqIVPKrbW1UJ9R2g4dpO6//2fkzaxNTjmbn+5wC6UFMs7n1YWjHNI5lnAXoY35w&#10;gspSYg4rTyzpMzoHbEzN87pAjP49FD9RQoMFdaumjBYM7cSg1OUo+CkkXQ5+X/XBL2AZRHCe3+tF&#10;8PE46NYHu06Wg+GGzK2ow8n2n0UwvuHaOL28CDY6kgjOZCyJ4L0OyDxMOEumbju1HHxN4sdqByHs&#10;c2YSaWkVE0OdtWvwMrkuiIeLFPNuEvKBqz0erpS4VBYlYbaQF1uz7oIZByKgBk2c4VLUIQ2I8JQH&#10;eXR/QEmz1iIfCKmjx2WaEsqzRBngrGBJKqHmu4HjpcyiGdFEi3DfnfP40G9wbrYqu+1EmyFUvp8s&#10;50eEWtmOA5ol7Xm6Z3k/pz66pOZVMNtbcbo8c5Zf5ANHmN4GikQQ4Ol9BHNOI340lvqGMnyA/EpG&#10;SToxQtb7Nrco19d6YPlgs1m9qVXp+npPufJsdC/lXewpNw1co1TtdcSPrhLxymn0CUgx9k3B4QZ6&#10;wY1Yf6TMTybxgret9JNdsK5yfc3Ozk/kY0lmzevJbL3e1EphAWyHIcIiucZAAvgachAKuB1aeGOD&#10;HubCAibFSi875Fe9Q04W3SCeMxysFs8p6LHDTNohY5OM4nnHG3NIpSye84V/m78vLp6djiSeMxlL&#10;4hm3AFs49W5ZFc9xUdhKwybqEjcif8cDbJaAHaxdgoCtPEwsgTUfK46/rBl8iX2PPanO7m5lxR3b&#10;V4PiKfq/3120hFk7AhBrwbmTdgBJU4gY81RWAkXIxq8s+lqtxHDSvtfdPxqIW+poDXs/O7Utvl3H&#10;LoYorn5i7RWZWHskq5Zor+EoTyzpA1Ban3uW5fjvtnVjmMIgEIJUfjmetHoYeHfHFN2GY6JwOmQ4&#10;K5Xr6sqjr+XlzpybLNq7VMqz1OMtVm0TjqWEROp/yf2wThGo5/fDPKZEOXQWHf/5WNfRs82Ednqk&#10;M8hHHcmeF3kTm4lUv3msa6npC7GuPamdmHF4NGg2sKxWL9FOfuWJJaclzoh1LZesc94SPP9+2BR7&#10;I/kXNeR1qyGopq0aYoar9WrIbodLYd6HJacsopwZEstKsOWNK7YIWQ0BsbXjenE1xOlIakgmY0kN&#10;MSCSlaxqIFrWvpA7nrm1DtfHvpQlLh0rgBbh6s04VSOMOUh/wmXEOzVOL0kEnDIlZybDlhqr5bhQ&#10;HR9Mbejg3k3AWp4s9K0fj/Y88W6pumidctBuhlTp+rb5RjzzpmbxmA93Y+2MsfnK6K48Sz1NUdZN&#10;UuJ+He8qJa9UI5CQcuB0o6DVJHyjym2tWH/85YNYquTJADPxF3mI053JHNSO6HVer19vV210jeiR&#10;sGvPqoJxohYmXcy5r9mcm9xmAlDnRbIaqPGiIx6qbY6yF5HMT0Jq3nFK7wZlpCaoiHYYL47UTkdC&#10;6kzGElJ7HtDxFFrXnEdU62dXVfXQISigzNllcS3c++nZ0fpu0wsUSMDY6zJix83fFoCSHdiSsKiX&#10;7UOEnPjLAKiWwzoXUabHy8eVXqLNh60Qfqg6TBx5tNb7H+tXF62dyrD0jqBmgfLoO817yDLuue3r&#10;QCw739g0s0v1RYq8xzW0jUqIvwaAROeIb9bYnzEqlniDsd74y1qxMlx+iCLkiMHctRqil7UDyD0W&#10;7wjxR7VljzWrV1MuabIq/aJav27VGktQQOw8j85AbJ5J9LORjNizEzgQTRceOEGXzvAVEDvTkRE7&#10;kbGE2H4nXyugKtdx5diK4c3e9vqlVj1b7tTfZCzL0NCodTUJnDkjsHgtR9CW6BmxxbHbIGDEayK4&#10;aHCgUe7iPRW8QWu8RRlQsoyS0vVt84G8Jw4wsNYYbQfur+dp1dirlliK06Hfay8lxFZsVGwwsiWN&#10;G6a+f/OBKElEGTsDVGuV25731wN8bnjdwwYR385wToJZxneSOF9IAMfOLHGLRy+fF+wG8eUapurQ&#10;17o6maBKvED064ZoJn6A6Dwh10M0V5E3KHEZk7Jrvp8GSKkm4Ed6Lda9JFL0atORXhyjRUgCaW7/&#10;HBdBuiOAiZ8A2xYXUHkeqYn+4zEsJhe/OZ73YDS0HPWnDQiUOYZvu2TWc6scC5Nf+8OruhgntED1&#10;tVVMgGTXd5vKlSU24gWOCZLT+AUtHW8JP/nh0ccWvojf4kG6mwZixWrOGuAJVq+JK8JmdTkB1Viw&#10;/coDccyipo+bWOfN4z6CdbgRgUReSSHoUlf4h90QX2Uy0tTIBfeAc6xULzHatAlpHH/YSJa0WYOR&#10;Gcn0PS+hPJGNxj5khM5D8rRt2h/ZBnll/YTssSgQ57GCiCzyYCSEThBOdmk9S0kCYoTJwu7LN9bt&#10;EMfeqI8+67jK5ptAHDJzO82kiHnxT/VujkRM0BZOeWIrVjtv6zqX4bfFlpKs54EDzRHOSsP82aXq&#10;bfrwCvjyxmaxNZ5dNrHNHjA6PtTnuQlQRIebwUP0azuopNncWWxts/PQGbMqBzx6TNTPCCGejpyZ&#10;nuybOGo8RBv0u/12cRTSnxwhruj4naZ2/FXfUi8APj2FO13iFsM5r2ICPoTFiFuJR744b1Y3bsPT&#10;hVKfFyxLWFOFi5v+FPr/Y+/MduTKkTP8KoN+AedamTkXBmyP7w3DL6Bp9wYIbkEeuwd+en/BiJ9k&#10;8LCqztFIpZ5U9k12ieThHhGM5Y9atNghzdHXrMWp6qp2SzZbBoVK1g7Ud2zjONqa/nYTfcP/KMji&#10;kmSaebys9bgNLU6139M8iWH2OIt7Px1nUJXcMJaLAxtKIpzg+suBNj6u/FOmNDMGnT/9kFfvW16F&#10;0iZ5tZDw9fKqBSwGbzBz3QNDYYLm9HYYCsGu/p4wFGLI3wCGgoI0vzCGglQvCwyFmqp0iaFQi1Zj&#10;KNQWqzEUaoslhkIM+UtiKMTiJzG7ihdSIj443zeEY2zay8T5ygtlPecjL3gJGTXtsXE+d0VpEaU3&#10;vLfpwv1l8b0zeQzx9c0VNTEO09OAXzBPlEpEmkuauglNSSOBM0RMkof7E1k1VZ7vjuT3WwDQ53t3&#10;QQFepOQhJwTidHiNEFovzVb+sLrzDi4EX0T4Q4F1eOlR1eruUQFIG6zv5V4WX8e1o5enn8gW58tA&#10;mtekziGk41OQGIF0i4kU1+XuXUvkS+gD0xqC+h8pxbQReQaal8+EpAzx9FJtledWUZuMgB6FkbqM&#10;g8R5H8eIUj/ekZvgbq7ErCraI6/itTyq7R0FQHha+VbS72Kehebms2ktfJHzGcktxxYX8kylhxTg&#10;k+GOzdjxdO02ynQE8Swslbyf/P38V/RGCpJQd8itXq/WNnS/un1vRdtSXprlVq/t7VINMItPQgOw&#10;yPgnB5BDwl8kvTw7t7zqKGtjVkQ/u8NC93Z/ri4RcvXeq85szdrXFwn1cCALPTFOVK7c1XKiWkdf&#10;6q/zLaiMUHrt0AjziPZUmz6KdQ0frDo8r1Z36Fvdks2Woao7VF8z1SzNqtgdmqI53z7/qu9YrGin&#10;1CA4JN2UVtRvap6FttgvQmsBpDwhcn6kVSe3HFuYfS9NtYDb2FRvAKb2a1DiEawAXWIZ8GJTZj2V&#10;ytZqBOc6HQN/3cAE+n5qwSEiaVb1U1uhwEl0jzhQ39REkhd8O4/9obu5b90NvmJJgi3neb0Ea74K&#10;gVnxnO7GsmMVCVYUhlP85hIsxMDGYRJsGcbMHWTxlntOgm1oiWtEoQa7mO5djGhCD+B64WGzSRSC&#10;WTx0N9+1Zf294V9K+tE1GBntZ8K/fOhuJlfqkUD4x0cOquBq//aRpQBWDyNb4nzlDb6B892uPLhd&#10;BfEMAKZR8XBd/6oAmDaO4ghpOJwzzgcuHmllTDYVQ2usL4uDLjQ3RMnE0v4uATDDNUdIlqtE7AOh&#10;Sr71aiZi3mIwZwCY4Zm/GQAz2k0AMPcRbrRAqwQAs/pbBDbmqqlhfFae+RFTEwDMeMPOADDDhWMz&#10;ACbxTnbwZgCYIQV9TgDM0CUC6yJdq59oADCDcc4AMNEs2Rhr0aqVBAAzVrK20ymJKX9ZAMxAI0g3&#10;dHnR8/V+vPbu+7WHqjTxvG3oW/gKErHld4HXHgiYoS+RZ6nBunG2/bWHM2DoX978tRfjKK89G8aU&#10;5/lYpzxPCiOnDfE1aqIWrIxcdfTrdRs6BwiYLNXrCih086Ep59XnXxeZSAiYDgylIgM5cqsFnmqr&#10;MKPaLPoWGr1+xxmb3k5WFNXRr9c1oE/3GJrVzeQl1qhHwMzq1YyAmR3NegTM6nKYv59HlhAwq5ez&#10;6uSWPrKMgJkoJ9n1FLR2wzWsV9MdrmSUcgaxM4TltXr0hIAJq+i0rG3nic7InArtdvUobFcsz0Zz&#10;jFl1CJj1TqpKbhhbGkhli76db1nkSRotQXx+FnE53TD/HgEzr2hCwEwq0YSAWfc0T0JTi8n0CJgV&#10;0051cstocQV/tOynIWCm7sGy02XFv7bfsVZidtDZEVCX3km7juUzSBQqf/Dgu+bBpoNPPLiQ1/Xv&#10;TtzbLTe6yaPwYPSvIw8mAFU8WJCHnK6358E+DuPBZRgzHvx0juCqdRCYLnlsgMCsdtYJBKZbjYGJ&#10;d+wtMVZQhSMUbBv0I14EMgxiPkzkEZfaiNv1lejovEFgxtui26tMlEQXnG4AgSkLa9dCdXLLaEF0&#10;iJ+XRfdAYMrzfhw0xqPwGdi2DgaBGVGAEwjMMHRajrpEPbGOEjFoZ3oLBKYz3Q0QmOHdj8/NEP9O&#10;EIwPuiJX6jwYBKarRmrR4vWn1ff1dibZ11a5fvt6M1jLXA8Hl3C8mNWd7jj46HItCYDNOh07jGWh&#10;ZxCYEQO1GgLTj+4GCEwH3eyYXZ6qLx1X8mWRE5QV362VEJgCi19AYM48+iY0Ka/xgz/fN39G9Ov5&#10;s4fHrefPF8LhgszdgU8fId9GlSWjNrVwvrjmwrLJpy8i2hIT2H9On754wrim2sVxDVm/Tobx6Yu6&#10;vTeY6uSrP7YYPcvu3qcvgvHStr2tT5/gtZY+fVHS72LePe2p7yKOcfpWcZzMZyS3HFts9OkL3C93&#10;/Js9Dae9oZCWK52lpOikxjb0hQPedW/AA0VZvdWnT/ZptZPIcDc+fbEwCw80fPqk4AcoV7ANeU/y&#10;X34e8OnTDk18+pBhyjaM5v7mpvE78unjEVkGu2n+L/j0tUCNhU9fLVrt01dbrPbpqy0mPn1ommyq&#10;d+7TN/DtfHwfEux9S7CwjSTBFpK2XoJFJ4L3frklDyvPf/3Hr6a5yrJDtvLIzKU6+bI5r/jdW3le&#10;8a9PVp5F3emMeytPVrestvLIfpa/r3WOle3znFWLgOrklt7iU608XZ6zDVaOh5Un9KmE575g5Umw&#10;H29k5QmAyoeV5/3HP/zvu/c888t/xVz+7v2Hn9/Fv4Y5678//vTnf3n/MUBH/v2HH40w/vjL+/f8&#10;78O7MPhreBdaBoPEg4tNcAMPBikbYmaS6h1YeSKfwxey8pBM2taJDFeY4btnsiU6i3fN0soDPk5p&#10;tc268clWHtlEOptNZk1iWMGiPrOVB/5b3ncTK0+Yuretwx1aeUJn29ttXtqh34WVByAe29ZqF5LK&#10;hpCcu7DyuEp5tZXH6cDCyrPrXJu1QgRb+McbTcq7/Xgj3/cbGQNi4s/FzWc1fyZpCLB85fKRZRlI&#10;hHBVkyPkDbi7AG4gJPXgIbRfwwsjBoIXRoxj5oZxxo/E5+ICOgNthp58LcSeLKa9CCdDjOmReOmw&#10;4u65dz03foL5eJsoWdjRZ1097U6hsWMC6YMkpAiafcoZqUmBFfZhy5LJEFZ1dMUlwUlCtBKpICg5&#10;0pQecNjup3QlH3z4IBwcE3PRU2brV0wOrtMn26SDINJCdWbTvxL6Gy2IEk6PJDSr4d8CPN9YZO7t&#10;tj99P/n7+S/fVzLch2HO4xi67bsQ+B2aU5I/96twBnLDHQFAtJAuJH89/+V9nfAwyc204FgwwqMU&#10;N4Y8sVZ04Kmyxs+utbAcB1Luv7TkXQtANQf3PwydZV25MrtkBQObNewLteiVw3B6snD3wr/1sVcO&#10;w9nOaG6hNbuU5bCPAR2b9we8zTDb2RjnazbboAvn3g8R1I6b1h2Ga0VBwDXFdS51IAUzqgwEUMy5&#10;M6xWPw4dWLwupj8RhbFmh0CYkk8OORcTUXi6KHncE05GaYeIoddtLf+3ljCAJxOomwjlmAy7dTiT&#10;oMEp5/l6GPxBQWwbil47D+0E6WOvnAdSuOo4qoW2oR1iXJuI2ukG3YqQdas7ez4BeYdaCyJZHLHk&#10;lZG1FjfDzOm7Jw9iuHoRSzDAMLf1bGWLVcsjjTMEMK6f1dZQSwF1CqJGvk1cp7uluLGhfqG4NM8c&#10;1ll3tzoHW/dElYPhchGdDfW9uVBgRUDvrKeU7ZNg6GZvxStOh5XdhpiheZMPICRfQ8XAzZChrFpM&#10;DHN7J/Xsz4hNhG+L8yPbO89Iow7BGo34sFa2qkOyjAb2T2uojwJ5LFFjd70MebP2N6fGWydIDjKj&#10;UCESdVsUa4ld1zW8dRQgVHqTHanj5J2Wj0b+y8+lYWOHUMFd9Qyp9ZtEe4QQRfYBB/dalvU3LveQ&#10;7+i+fe1GIorYbNXJLWNsrcUOr9L+XrANir0botLLwhSeFWApqzb4cAtJjRCXdFs4z076U/cTeTRP&#10;4Ft5nP3rn4BT+qfYy9C0mgD/w4/3/TjjeqbHWTkzqx9nRF4d5SFfHmfB/vQ4w2vLjqNFqTUKwDl+&#10;cxf5GMjnfpzBnEJSz9wOu1dNzj2kP0AgihdgcORV15p44NCiGN3uCYjBcAYtzTYfgH71CnzmbSaS&#10;5UQqlsi2ynD9nYWpin4XVaHeL9flwR7SGUxyrJppjX/cRWAjfGogUo2oIxJ/YIX7VeiKyLgwZ8B5&#10;Dq1FT/dVZzaw1gKh2GetkZ1OyMDBtYB6S0/XMwMSs1PZYs/V72J9dzvSjK3dDDDuPFyM7+uL+vUv&#10;ny/KA5QYuSrNpo1Q2Zh4CDd13kg7VX4ZZBTs8PGoaaLGYt6zDkkw/ayMUlMb8M1j5qT1nKWZ5Q7y&#10;X7HYkrKq9kiz066RKDSx0j1W9S8gotQLTlxHOtwIHFHWH9U8F+2gz6m12HfXQXVyy0WLiYgSB4A3&#10;cXlmaoE+u4gSotBDRPluX0zDYQd24/C3KqIguScRpcgY60UUiPU+XhTHC9J/XC2JKGTiqPpjgDyA&#10;pnDO9+YiSgzERBQfx0x/7CRJb46mOtbVjst8Br+kUKgDed8G7jG7/UfwZEJjPGKoxrBgx0Rn5XRE&#10;rei833vql1UEvrUjU2fWNPNKCVpDpiV0wd2DEQVMCBI89Uwr5fuUp5PXQQS821ZV0K8vmFe8oXsb&#10;lWK5HmqNqHpBobNiYcleJPia0SBMLLscl4nrT4qbVkQCkC0OUPWThExn9QV4CspoSsh3GbqoOEGu&#10;IZFyE+ZKy7wKWlYTPF8SE73eWOfxorzvFyW0NpHrbTCXvEKkceY0onKLoypyjbXlbHfQn5SWSCmO&#10;4JvTa42kvCnLQGYEu0qlugbP0exmo1BNXbpM4ZxgAVURaE6ltq7y6WYJv4rSyJKjddTzdBE0xXmL&#10;OqmpkMmQnKkGFgQnG4tnWi3phc88C83NZ3OsLdjxVRq11oIZ75N0frpg3AjxHHtweiyD9175nMpW&#10;sSxydQflx0ds+Cg2lehwMZZW1E/spaVoLfrF03Lllr54rUV5aHZ7jhI3VPXYv9LmtelsOg0X7p7r&#10;/pEE0vECqDwsN+k8AgzaH9PFUmtePpM95uB4Mq65A8gcHMqy06lTXUxElnGYNNFTatPE97wpry5E&#10;jvdgvwPHwJXL40XoivrNzJs4LEH7GmKrZ/9i1VQpN41Va00ww2FO6E8AngCh+GZVslIc0SKmxOwa&#10;Hc1d5L/itpL0MyxAtaEIEO7EQRW4J+MztpY9sWJSBeUeNNGYWm3Rr5/q5JaLFjLEaGhcTh+1GS77&#10;RdrL4rDpSMzJrACD0oFc8IA88odAdN8CEacuCUTlQbb6/XrdHYxhFyMahlMgyPzsSiC6Fdt/yEOY&#10;Vr/a+zUGUsShMo6ZOERC0r3TUVH4Jg/lW+H3uVlW04264WHixj6copJKCgDOSI7jJNvfJ/nTIiDe&#10;xQ1+HvoBJAeRJdXJLb0Fpu3wduYFh469I7jkGZHiHx+DJJfg8yQjsYoW/HDWG44k0gyqnUgasnBk&#10;zzgg3iWG3IoAU/OiVb21dqR1zXTy5CcNtgoeb870+sQ2uMxVi1b1hqivB/X4SbLqxnP/hldNItgm&#10;ZoXZBV2x9Bt57fJfsdM2uXKTyGST8f/i8NrcSMeXtrSdtVvxq5udqFlvV66t1MTMIO0OWS4qC9Wd&#10;1aYizspHkOjAep9zF/kvnx4yMY4VhVDUhvqoc6sbK5fuUTCxolVfOy9vQ+IkN86rB7wHwncv9bC8&#10;8HnoD+Z338yP+5aYX7nIq5kfeYx4Gor5XW96xYj5WYZpeijKAAxCntMGyvPmyoAYSFHelnHMmF9U&#10;gsgsmZ/4jV/lVtMwKAs5Ylaqo9+49ihRfYmwSrIafo9VJ9+2aFF8ooxQQD1hIB3/anZm80JNVBcH&#10;vNiKWrSg8ep1nEXfQnX0O9bFy8uJ5fMz5mHrM57Vnc64cuzaQnTrCFNwNysD28yLAceOolNLCZi/&#10;n2dxwCjpcgkOWtXhT3VyS583znQt+AzY734ziGcNADpMk6T76stI8R67jjb88ozadtbhkVRfIe7s&#10;2NJkqmYs8b4382rOEGUq9+AuteyV/SeXmHrS17o9nQ3O3MsLA6tdaJv07+OQq0f0xmXgBRpv2B2Z&#10;zhPLQrMWgN68YYctaSqHfoPzVLTdvsEnjp7ryfAvd4nwlUU483KN6SL5paGd8cX2JX26uJuh1qeV&#10;XKuXxUvDahRGtEjDfnDku+bIFjOSOHLhGOs5Moc44PvRzz9dpV8VR8bnw5zzQz1/cn9oDvybc+QY&#10;iGvnbRwzjmzyRSE4PG2Ccbb3qC5E3GO8cf3qXW+Eu0Zt1clXLVgaJCYe7rvDKccwEEeoBwBvSQ+v&#10;0FXmRVu9VaEYc4vcrMOYMnwdC/LgqQOIlzTfoFz6trQOj4FwjiawbVnuQjP1ue0tR2m8NbomqpSb&#10;RhOEjao2HEZgzziR43HkxARwyJwrbFqOwwlXsmh4GlBQgRHvWGum/4fzrlo2cN6Knc5T0kR9ageg&#10;gUMFDKiqNkx1cstoAcBSWE9woUycHRIfoSdX/LFTkSHF+oxq0Sss2PlIX1uj0q+Px+th1PbMrh2H&#10;yvW48+YtYaLjpO5spm3MtYXO3f5qaZjLxw5D2Msez3i/mWQr8df/KzMN1yE88z00/dkp+FSPmHFe&#10;lqu9Hk5to0idV4Rkul7z5n7lXb+z5XhC3ChTtoD5TvBG8PLPJH4/oU/5ow9mfd/MGlbaM2sEUjs0&#10;q7k1FigExgiLuAvtcajGJLQ2bp3vhVM18AeDdeRb9Xm1x/JKemiPv3toj7++9vgoaakqgRecc3ZX&#10;mkcFMmConcWog8F9Fe3xcOHz0B/s777ZH3J/Zn9FZFvP/nBRqjGNKLBuUnbqtRr+UtIfu3GE6/Lm&#10;r9UYSOiPGcfstbrwI2jcL8ukn92XLNtY8SVT+oJtvmS8k4rsS77EZGI7Eobo5sPRhaaV4AFSPcMy&#10;Echzby3ILURoxwp1eO0d8coSCXZi+QlcBOkwD2RRSmV1GdA9ntF6eFd5cPkvF0ual54pLV3zIFLb&#10;HPuWES5tW1vZgrbn1ahHJrVQndng5MHSGmhozgWWQ67+MxuXAZ2wAnYx2qfXEArQCGO9yXqtUbSi&#10;fn/zTDQ/X+7Woj9DqpNbLlqMwTB10LxK89v8b/IiyhdMe5Ck1rqVkn3zyB+s8L5ZIVcls8JC2taz&#10;QkP0Dtx5U9xiZHBaJlZ4Lj6i1Y/Iowe+BiuMgYQfEeOYscKotMaU6vMypeiRHF5BpHX79ev3nvC2&#10;Ggxokb0reAeWSOdcSM05lAXNUWDdEz6Y3S5aEXbFqnEb7vP//PmX7//5h/9zUGQfX2tHoErWGuKP&#10;IYoJokByAgUIIDb+dr3WtEC5t2Ed2prhxInCLy/Es5VJn+R0nHOjSvqNFSYwKYg+r4x6yFQpDyom&#10;fSIyv4gN9jDxJmIG8TDBwpbYh/+zuXPOtbezbrwNIdPZBrsH9SZ6BzsjuZodj+ewiJJFSYclf1rz&#10;0uTNDdv0nSLhKn8Q7/sm3qj6M/EudGgD8TZ/ManxIGNOM0Cn+Otf/vD9XyFtOGOhSbd3DLmwXZj4&#10;GrQ7xgHt9mHMSHfU6W7Bc8+YVhMK+grpxv/Rb/DhfK0+c/V6TWgp1MFtD3XBMlEh8XzGU8CQEYTg&#10;dsEKMxP21Z9f9zb8x3XnMH47oCrm9pmve3EE3nDdzUspxIq5rGYhDJLVGs99c7UFuII2EJfVbByz&#10;C+/3UnegXfbMKv3OHCsIY6mvKxn9GHnj0Zi4cCsybN71j/DWzqyQyVMblx3kNbc479BI2F3XSA5H&#10;AzzxMlJrSjTKc8l0ID71unCkPl8VuXC1ddplkBUe0N5JXHksQYtuoJfEsNVEUwJHI0KDqYQjQDfb&#10;VoSHd7Wr5g7yX7GN9ZMnwp6TNIpVHhAJW8DDMfQzGsit4o+ez1h/X6ewsWCvyvVeTydQu6NfH/K8&#10;zkMwu2/BjJOYKXU5dp9IqXFiUPa4KpgRoBEOygeg/nQE35xQA3th4zDBrAxjRqdP+0Cmeqpuii8T&#10;a/Tp7t9UiHZHNqI37jgEapCiChBmoZ+HQ/UOyzRkdjH71VO5fvsLjCeRZDMV69erNRfTCqygCnkU&#10;Xp2IUfdDyVxAr9iM2zBZwfzNBzm5b3KCqSCTkyIfrCcnRwNucb8wlHTcr2CdlZygxTP/IXevBAlO&#10;9o23JygxkiL6lYHMSEox59hlF+FrBEWXzq/ZAYfvZzjw5O0G5ejNwpIfECjki5ExPgmCDvznlQBs&#10;DvBmA7+c22NPQ9avD73VJVVHpWiqk+//2GIEDL4CAhtub7fs+kdwQjjEbYpS7gL9BzxQ4krDOzVR&#10;tmsNh9CW5RloXkEdeZiHH6Oqq0Jupur49XUaMG0cUO3lWLPeI2zpHlj16GHTxENXWLZwWEri3kF0&#10;KyLouP5dUb+ZeS6aYcypfQ114yrnz66X2+6SQzAosxdHYZB4KCrgKfpyiDovtCQ8Uxk5j7a2JObR&#10;P+sf6dn1Di20VKwiKnVvdtwAF9iJqG0UJ/eS/9LKlJdGGW1t2T6LojUoHYFGOcwBureX1fXZaeZt&#10;wPoWrrEEyUIc/PGgOvr1gbW6Duqc686m0lrcuKHpwoBgFZjqQDWZprpb2FMJT/Xt2mYhJgGeFkco&#10;yFo5U4fHTkI0s2EBs2kg/TfzLS/DPKVhMezx60PU1155S95qdIwaaGg6twvARIPE/IRlIMZJ79xx&#10;ac3aolXgtZ7U/62s39+XFqG14MgyvddPRGuBgChbmu4aABk+XaG+a4EIdw7yDrjH6stLDmxXOYzE&#10;sfxt68qTOmkwaoEFqK/up7YqpubuHBfFivWTTv6CuecVfsi6X0vW/YffPvz0x99++lBA6H/6+O7D&#10;z798/6d3f3nX/83///bhjz8cfv351/f/+cPHf/x/AQAAAP//AwBQSwMEFAAGAAgAAAAhADYJWsTi&#10;AAAADAEAAA8AAABkcnMvZG93bnJldi54bWxMj1FLwzAUhd8F/0O4gm9bkmrtqE3HGOrTENwE8S1r&#10;7tqyJilN1nb/3uuTPl7uxznfKdaz7diIQ2i9UyCXAhi6ypvW1Qo+D6+LFbAQtTO68w4VXDHAury9&#10;KXRu/OQ+cNzHmlGIC7lW0MTY55yHqkGrw9L36Oh38oPVkc6h5mbQE4XbjidCPHGrW0cNje5x22B1&#10;3l+sgrdJT5sH+TLuzqft9fuQvn/tJCp1fzdvnoFFnOMfDL/6pA4lOR39xZnAOgVJlqWEKlhIsaJV&#10;hKRJKoEdiRWPGfCy4P9HlD8AAAD//wMAUEsBAi0AFAAGAAgAAAAhALaDOJL+AAAA4QEAABMAAAAA&#10;AAAAAAAAAAAAAAAAAFtDb250ZW50X1R5cGVzXS54bWxQSwECLQAUAAYACAAAACEAOP0h/9YAAACU&#10;AQAACwAAAAAAAAAAAAAAAAAvAQAAX3JlbHMvLnJlbHNQSwECLQAUAAYACAAAACEA+wocSN1YAABx&#10;MwIADgAAAAAAAAAAAAAAAAAuAgAAZHJzL2Uyb0RvYy54bWxQSwECLQAUAAYACAAAACEANglaxOIA&#10;AAAMAQAADwAAAAAAAAAAAAAAAAA3WwAAZHJzL2Rvd25yZXYueG1sUEsFBgAAAAAEAAQA8wAAAEZc&#10;AAAAAA==&#10;">
                <v:shape id="Shape 27" o:spid="_x0000_s1027" style="position:absolute;left:5141;top:7864;width:8785;height:303;visibility:visible;mso-wrap-style:square;v-text-anchor:top" coordsize="878497,30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oxfwQAAANoAAAAPAAAAZHJzL2Rvd25yZXYueG1sRE/LisIw&#10;FN0P+A/hCrMbU2chWo0igmVwGGR8IO6uzbUtNjelydT492Yx4PJw3rNFMLXoqHWVZQXDQQKCOLe6&#10;4kLBYb/+GINwHlljbZkUPMjBYt57m2Gq7Z1/qdv5QsQQdikqKL1vUildXpJBN7ANceSutjXoI2wL&#10;qVu8x3BTy88kGUmDFceGEhtalZTfdn9GwXe3SS7HfTaZrOpz2MqQ/ZxPmVLv/bCcgvAU/Ev87/7S&#10;CuLWeCXeADl/AgAA//8DAFBLAQItABQABgAIAAAAIQDb4fbL7gAAAIUBAAATAAAAAAAAAAAAAAAA&#10;AAAAAABbQ29udGVudF9UeXBlc10ueG1sUEsBAi0AFAAGAAgAAAAhAFr0LFu/AAAAFQEAAAsAAAAA&#10;AAAAAAAAAAAAHwEAAF9yZWxzLy5yZWxzUEsBAi0AFAAGAAgAAAAhAEvajF/BAAAA2gAAAA8AAAAA&#10;AAAAAAAAAAAABwIAAGRycy9kb3ducmV2LnhtbFBLBQYAAAAAAwADALcAAAD1AgAAAAA=&#10;" path="m4915,l873582,v2718,,4915,2197,4915,4902l878497,25451v,2705,-2197,4902,-4915,4902l4915,30353c2197,30353,,28156,,25451l,4902c,2197,2197,,4915,xe" fillcolor="#003876" stroked="f" strokeweight="0">
                  <v:stroke miterlimit="83231f" joinstyle="miter"/>
                  <v:path arrowok="t" textboxrect="0,0,878497,30353"/>
                </v:shape>
                <v:shape id="Shape 28" o:spid="_x0000_s1028" style="position:absolute;left:12607;top:7286;width:468;height:468;visibility:visible;mso-wrap-style:square;v-text-anchor:top" coordsize="46812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t6kxQAAANsAAAAPAAAAZHJzL2Rvd25yZXYueG1sRI9Pa8JA&#10;EMXvBb/DMkJvdaMUaaKrSGsheBDqH/A4ZMckmJ0N2a1Jv33nIHib4b157zfL9eAadacu1J4NTCcJ&#10;KOLC25pLA6fj99sHqBCRLTaeycAfBVivRi9LzKzv+Yfuh1gqCeGQoYEqxjbTOhQVOQwT3xKLdvWd&#10;wyhrV2rbYS/hrtGzJJlrhzVLQ4UtfVZU3A6/zkCdno/pJe3n27z4mu7C3r9vytyY1/GwWYCKNMSn&#10;+XGdW8EXWPlFBtCrfwAAAP//AwBQSwECLQAUAAYACAAAACEA2+H2y+4AAACFAQAAEwAAAAAAAAAA&#10;AAAAAAAAAAAAW0NvbnRlbnRfVHlwZXNdLnhtbFBLAQItABQABgAIAAAAIQBa9CxbvwAAABUBAAAL&#10;AAAAAAAAAAAAAAAAAB8BAABfcmVscy8ucmVsc1BLAQItABQABgAIAAAAIQCMAt6kxQAAANsAAAAP&#10;AAAAAAAAAAAAAAAAAAcCAABkcnMvZG93bnJldi54bWxQSwUGAAAAAAMAAwC3AAAA+QIAAAAA&#10;" path="m4902,l41897,v2718,,4915,2184,4915,4890l46812,41872v,2705,-2197,4902,-4915,4902l4902,46774c2197,46774,,44577,,41872l,4890c,2184,2197,,4902,xe" fillcolor="#003876" stroked="f" strokeweight="0">
                  <v:stroke miterlimit="83231f" joinstyle="miter"/>
                  <v:path arrowok="t" textboxrect="0,0,46812,46774"/>
                </v:shape>
                <v:shape id="Shape 29" o:spid="_x0000_s1029" style="position:absolute;left:11111;top:7286;width:468;height:468;visibility:visible;mso-wrap-style:square;v-text-anchor:top" coordsize="46787,467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/bEwAAAANsAAAAPAAAAZHJzL2Rvd25yZXYueG1sRE/LisIw&#10;FN0L/kO4gjtNVUakGkWHqY5LHyDuLs21LTY3pYm1ztdPFoLLw3kvVq0pRUO1KywrGA0jEMSp1QVn&#10;Cs6nZDAD4TyyxtIyKXiRg9Wy21lgrO2TD9QcfSZCCLsYFeTeV7GULs3JoBvaijhwN1sb9AHWmdQ1&#10;PkO4KeU4iqbSYMGhIceKvnNK78eHUfCDl1uC0699dbimm+bP7baJnSjV77XrOQhPrf+I3+5frWAc&#10;1ocv4QfI5T8AAAD//wMAUEsBAi0AFAAGAAgAAAAhANvh9svuAAAAhQEAABMAAAAAAAAAAAAAAAAA&#10;AAAAAFtDb250ZW50X1R5cGVzXS54bWxQSwECLQAUAAYACAAAACEAWvQsW78AAAAVAQAACwAAAAAA&#10;AAAAAAAAAAAfAQAAX3JlbHMvLnJlbHNQSwECLQAUAAYACAAAACEAUXP2xMAAAADbAAAADwAAAAAA&#10;AAAAAAAAAAAHAgAAZHJzL2Rvd25yZXYueG1sUEsFBgAAAAADAAMAtwAAAPQCAAAAAA==&#10;" path="m4890,l41885,v2705,,4902,2184,4902,4890l46787,41872v,2705,-2197,4902,-4902,4902l4890,46774c2184,46774,,44577,,41872l,4890c,2184,2184,,4890,xe" fillcolor="#003876" stroked="f" strokeweight="0">
                  <v:stroke miterlimit="83231f" joinstyle="miter"/>
                  <v:path arrowok="t" textboxrect="0,0,46787,46774"/>
                </v:shape>
                <v:shape id="Shape 30" o:spid="_x0000_s1030" style="position:absolute;left:9298;top:7286;width:468;height:468;visibility:visible;mso-wrap-style:square;v-text-anchor:top" coordsize="46825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gF8xAAAANsAAAAPAAAAZHJzL2Rvd25yZXYueG1sRI9Pi8Iw&#10;FMTvwn6H8Ba82dQeRLpGWYUFF0TxD+weH82zLTYvpUlt++2NIHgcZuY3zGLVm0rcqXGlZQXTKAZB&#10;nFldcq7gcv6ZzEE4j6yxskwKBnKwWn6MFphq2/GR7iefiwBhl6KCwvs6ldJlBRl0ka2Jg3e1jUEf&#10;ZJNL3WAX4KaSSRzPpMGSw0KBNW0Kym6n1ijYXFvX14f1rvurDsPvPtm2fvhXavzZf3+B8NT7d/jV&#10;3moFyRSeX8IPkMsHAAAA//8DAFBLAQItABQABgAIAAAAIQDb4fbL7gAAAIUBAAATAAAAAAAAAAAA&#10;AAAAAAAAAABbQ29udGVudF9UeXBlc10ueG1sUEsBAi0AFAAGAAgAAAAhAFr0LFu/AAAAFQEAAAsA&#10;AAAAAAAAAAAAAAAAHwEAAF9yZWxzLy5yZWxzUEsBAi0AFAAGAAgAAAAhAF2uAXzEAAAA2wAAAA8A&#10;AAAAAAAAAAAAAAAABwIAAGRycy9kb3ducmV2LnhtbFBLBQYAAAAAAwADALcAAAD4AgAAAAA=&#10;" path="m4915,l41923,v2705,,4902,2184,4902,4902l46825,41910v,2705,-2197,4902,-4902,4902l4915,46812c2197,46812,,44615,,41910l,4902c,2184,2197,,4915,xe" fillcolor="#003876" stroked="f" strokeweight="0">
                  <v:stroke miterlimit="83231f" joinstyle="miter"/>
                  <v:path arrowok="t" textboxrect="0,0,46825,46812"/>
                </v:shape>
                <v:shape id="Shape 31" o:spid="_x0000_s1031" style="position:absolute;left:7485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VX3xAAAANsAAAAPAAAAZHJzL2Rvd25yZXYueG1sRI9BawIx&#10;FITvgv8hvIK3mnRBLVujqCAoQqXbXnp73bzubrt5CZuo679vhILHYWa+YebL3rbiTF1oHGt4GisQ&#10;xKUzDVcaPt63j88gQkQ22DomDVcKsFwMB3PMjbvwG52LWIkE4ZCjhjpGn0sZyposhrHzxMn7dp3F&#10;mGRXSdPhJcFtKzOlptJiw2mhRk+bmsrf4mQ1zI5e7f1q9npw68nP1uK+VV+fWo8e+tULiEh9vIf/&#10;2zujIcvg9iX9ALn4AwAA//8DAFBLAQItABQABgAIAAAAIQDb4fbL7gAAAIUBAAATAAAAAAAAAAAA&#10;AAAAAAAAAABbQ29udGVudF9UeXBlc10ueG1sUEsBAi0AFAAGAAgAAAAhAFr0LFu/AAAAFQEAAAsA&#10;AAAAAAAAAAAAAAAAHwEAAF9yZWxzLy5yZWxzUEsBAi0AFAAGAAgAAAAhAC9VVffEAAAA2wAAAA8A&#10;AAAAAAAAAAAAAAAABwIAAGRycy9kb3ducmV2LnhtbFBLBQYAAAAAAwADALcAAAD4AgAAAAA=&#10;" path="m4915,l41923,v2705,,4889,2184,4889,4902l46812,41910v,2705,-2184,4902,-4889,4902l4915,46812c2197,46812,,44615,,41910l,4902c,2184,2197,,4915,xe" fillcolor="#003876" stroked="f" strokeweight="0">
                  <v:stroke miterlimit="83231f" joinstyle="miter"/>
                  <v:path arrowok="t" textboxrect="0,0,46812,46812"/>
                </v:shape>
                <v:shape id="Shape 32" o:spid="_x0000_s1032" style="position:absolute;left:5989;top:7286;width:468;height:468;visibility:visible;mso-wrap-style:square;v-text-anchor:top" coordsize="46812,468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fBsxAAAANsAAAAPAAAAZHJzL2Rvd25yZXYueG1sRI9BawIx&#10;FITvBf9DeEJvNdHSKqtRbEFQhErVi7fn5rm7unkJm6jbf28KhR6HmfmGmcxaW4sbNaFyrKHfUyCI&#10;c2cqLjTsd4uXEYgQkQ3WjknDDwWYTTtPE8yMu/M33baxEAnCIUMNZYw+kzLkJVkMPeeJk3dyjcWY&#10;ZFNI0+A9wW0tB0q9S4sVp4USPX2WlF+2V6thuPFq5efDr7X7eDsvLK5qdTxo/dxt52MQkdr4H/5r&#10;L42GwSv8fkk/QE4fAAAA//8DAFBLAQItABQABgAIAAAAIQDb4fbL7gAAAIUBAAATAAAAAAAAAAAA&#10;AAAAAAAAAABbQ29udGVudF9UeXBlc10ueG1sUEsBAi0AFAAGAAgAAAAhAFr0LFu/AAAAFQEAAAsA&#10;AAAAAAAAAAAAAAAAHwEAAF9yZWxzLy5yZWxzUEsBAi0AFAAGAAgAAAAhAEAZ8GzEAAAA2wAAAA8A&#10;AAAAAAAAAAAAAAAABwIAAGRycy9kb3ducmV2LnhtbFBLBQYAAAAAAwADALcAAAD4AgAAAAA=&#10;" path="m4902,l41910,v2705,,4902,2184,4902,4902l46812,41910v,2705,-2197,4902,-4902,4902l4902,46812c2197,46812,,44615,,41910l,4902c,2184,2197,,4902,xe" fillcolor="#003876" stroked="f" strokeweight="0">
                  <v:stroke miterlimit="83231f" joinstyle="miter"/>
                  <v:path arrowok="t" textboxrect="0,0,46812,46812"/>
                </v:shape>
                <v:shape id="Shape 33" o:spid="_x0000_s1033" style="position:absolute;left:5141;top:6831;width:8785;height:309;visibility:visible;mso-wrap-style:square;v-text-anchor:top" coordsize="878497,30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xNVxAAAANsAAAAPAAAAZHJzL2Rvd25yZXYueG1sRI9PawIx&#10;FMTvBb9DeIK3mlVEymoU/yDqodBaL3t7bJ6bxc3Lsokav70pFHocZuY3zHwZbSPu1PnasYLRMANB&#10;XDpdc6Xg/LN7/wDhA7LGxjEpeJKH5aL3Nsdcuwd/0/0UKpEg7HNUYEJocyl9aciiH7qWOHkX11kM&#10;SXaV1B0+Etw2cpxlU2mx5rRgsKWNofJ6ulkF+9vx87rlzeFrHZtzNJPigkWh1KAfVzMQgWL4D/+1&#10;D1rBeAK/X9IPkIsXAAAA//8DAFBLAQItABQABgAIAAAAIQDb4fbL7gAAAIUBAAATAAAAAAAAAAAA&#10;AAAAAAAAAABbQ29udGVudF9UeXBlc10ueG1sUEsBAi0AFAAGAAgAAAAhAFr0LFu/AAAAFQEAAAsA&#10;AAAAAAAAAAAAAAAAHwEAAF9yZWxzLy5yZWxzUEsBAi0AFAAGAAgAAAAhAGfDE1XEAAAA2wAAAA8A&#10;AAAAAAAAAAAAAAAABwIAAGRycy9kb3ducmV2LnhtbFBLBQYAAAAAAwADALcAAAD4AgAAAAA=&#10;" path="m88913,r38595,c129781,,131623,1842,131623,4102r,14008l234379,18110r,-14008c234379,1842,236220,,238494,r38595,c279349,,281191,1842,281191,4102r,14008l415696,18110r,-14008c415696,1842,417538,,419811,r38608,c460667,,462521,1842,462521,4102r,14008l597091,18110r,-13932c597091,1918,598932,76,601206,76r38595,c642061,76,643903,1918,643903,4178r,13932l746633,18110r,-13932c746633,1918,748462,76,750722,76r38596,c791591,76,793420,1918,793420,4178r,13932l873595,18110r25,26l875780,18136v1498,,2717,1219,2717,2717l878497,23012r,2934l878497,28207v,1511,-1219,2730,-2717,2730l2731,30937c1232,30937,,29718,,28207l,20853c,19355,1232,18136,2731,18136r2235,l4991,18110r79820,l84811,4102c84811,1842,86652,,88913,xe" fillcolor="#003876" stroked="f" strokeweight="0">
                  <v:stroke miterlimit="83231f" joinstyle="miter"/>
                  <v:path arrowok="t" textboxrect="0,0,878497,30937"/>
                </v:shape>
                <v:shape id="Shape 34" o:spid="_x0000_s1034" style="position:absolute;left:7922;top:2886;width:1400;height:3822;visibility:visible;mso-wrap-style:square;v-text-anchor:top" coordsize="140017,38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/spxQAAANsAAAAPAAAAZHJzL2Rvd25yZXYueG1sRI9Ba8JA&#10;FITvgv9heYVepG40JEjqKiItSg9CVdrrI/uaxGTfhuw2Sf99tyD0OMzMN8x6O5pG9NS5yrKCxTwC&#10;QZxbXXGh4Hp5fVqBcB5ZY2OZFPyQg+1mOlljpu3A79SffSEChF2GCkrv20xKl5dk0M1tSxy8L9sZ&#10;9EF2hdQdDgFuGrmMolQarDgslNjSvqS8Pn8bBW+HT1mvkpc4jm63k5l9pPVgUanHh3H3DMLT6P/D&#10;9/ZRK1gm8Pcl/AC5+QUAAP//AwBQSwECLQAUAAYACAAAACEA2+H2y+4AAACFAQAAEwAAAAAAAAAA&#10;AAAAAAAAAAAAW0NvbnRlbnRfVHlwZXNdLnhtbFBLAQItABQABgAIAAAAIQBa9CxbvwAAABUBAAAL&#10;AAAAAAAAAAAAAAAAAB8BAABfcmVscy8ucmVsc1BLAQItABQABgAIAAAAIQCC4/spxQAAANsAAAAP&#10;AAAAAAAAAAAAAAAAAAcCAABkcnMvZG93bnJldi54bWxQSwUGAAAAAAMAAwC3AAAA+QIAAAAA&#10;" path="m139992,r25,381749l25,382245v,,-25,-3963,-25,-5944c,213525,56058,72225,138239,1486,138823,991,139992,,139992,xe" fillcolor="#003876" stroked="f" strokeweight="0">
                  <v:stroke miterlimit="83231f" joinstyle="miter"/>
                  <v:path arrowok="t" textboxrect="0,0,140017,382245"/>
                </v:shape>
                <v:shape id="Shape 35" o:spid="_x0000_s1035" style="position:absolute;left:9744;top:2885;width:1400;height:3821;visibility:visible;mso-wrap-style:square;v-text-anchor:top" coordsize="140017,3821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iaowgAAANsAAAAPAAAAZHJzL2Rvd25yZXYueG1sRI9Bi8Iw&#10;FITvwv6H8Bb2pqkeVKpRxG1FxIt1Ya+P5tkWm5duE2v99xtB8DjMzDfMct2bWnTUusqygvEoAkGc&#10;W11xoeDnnA7nIJxH1lhbJgUPcrBefQyWGGt75xN1mS9EgLCLUUHpfRNL6fKSDLqRbYiDd7GtQR9k&#10;W0jd4j3ATS0nUTSVBisOCyU2tC0pv2Y3o4AOnU3sdxYdk0c3q3/36e4vSZX6+uw3CxCeev8Ov9p7&#10;rWAyheeX8APk6h8AAP//AwBQSwECLQAUAAYACAAAACEA2+H2y+4AAACFAQAAEwAAAAAAAAAAAAAA&#10;AAAAAAAAW0NvbnRlbnRfVHlwZXNdLnhtbFBLAQItABQABgAIAAAAIQBa9CxbvwAAABUBAAALAAAA&#10;AAAAAAAAAAAAAB8BAABfcmVscy8ucmVsc1BLAQItABQABgAIAAAAIQDQ8iaowgAAANsAAAAPAAAA&#10;AAAAAAAAAAAAAAcCAABkcnMvZG93bnJldi54bWxQSwUGAAAAAAMAAwC3AAAA9gIAAAAA&#10;" path="m25,v,,1169,991,1753,1486c83960,72200,140017,213462,140017,376199v,1982,-25,5931,-25,5931l,381648,25,xe" fillcolor="#003876" stroked="f" strokeweight="0">
                  <v:stroke miterlimit="83231f" joinstyle="miter"/>
                  <v:path arrowok="t" textboxrect="0,0,140017,382130"/>
                </v:shape>
                <v:shape id="Shape 36" o:spid="_x0000_s1036" style="position:absolute;left:6418;top:2809;width:2392;height:3897;visibility:visible;mso-wrap-style:square;v-text-anchor:top" coordsize="239154,389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sa6xAAAANsAAAAPAAAAZHJzL2Rvd25yZXYueG1sRI9Li8JA&#10;EITvgv9haMGL6ERZX9FRwoLgRRYfiMcm0ybBTE/IzJr473eEBY9FVX1FrbetKcWTaldYVjAeRSCI&#10;U6sLzhRczrvhAoTzyBpLy6TgRQ62m25njbG2DR/pefKZCBB2MSrIva9iKV2ak0E3shVx8O62NuiD&#10;rDOpa2wC3JRyEkUzabDgsJBjRd85pY/Tr1EwGJynh1u2lEV0+0nb+VeTXKeJUv1em6xAeGr9J/zf&#10;3msFkzm8v4QfIDd/AAAA//8DAFBLAQItABQABgAIAAAAIQDb4fbL7gAAAIUBAAATAAAAAAAAAAAA&#10;AAAAAAAAAABbQ29udGVudF9UeXBlc10ueG1sUEsBAi0AFAAGAAgAAAAhAFr0LFu/AAAAFQEAAAsA&#10;AAAAAAAAAAAAAAAAHwEAAF9yZWxzLy5yZWxzUEsBAi0AFAAGAAgAAAAhAES2xrrEAAAA2wAAAA8A&#10;AAAAAAAAAAAAAAAABwIAAGRycy9kb3ducmV2LnhtbFBLBQYAAAAAAwADALcAAAD4AgAAAAA=&#10;" path="m239154,r-521,673c238633,673,237352,1908,235146,4205v-2206,2297,-5336,5657,-9034,9905c222414,18358,218148,23495,213671,29348v-4478,5853,-9166,12422,-13710,19534c155130,119037,124384,201092,113881,302489v-2185,21063,-3213,39909,-3659,52441c109999,361196,109921,365883,109918,368479v-3,2596,67,3101,140,1002c109931,373101,109798,378142,109696,382280v-51,2068,-93,3910,-124,5235l109552,388423r239,1238l94717,389604,521,389319r4,-75l,389242v,,64,-686,89,-1028l1301,379795,4150,351318c8838,315181,18161,270526,36335,225806v5918,-14554,12547,-29121,20510,-43396l68298,164079r9369,-17457c119440,79305,175158,27838,238912,127r-77,66l239154,xe" fillcolor="#003876" stroked="f" strokeweight="0">
                  <v:stroke miterlimit="83231f" joinstyle="miter"/>
                  <v:path arrowok="t" textboxrect="0,0,239154,389661"/>
                </v:shape>
                <v:shape id="Shape 37" o:spid="_x0000_s1037" style="position:absolute;left:10257;top:2808;width:2391;height:3896;visibility:visible;mso-wrap-style:square;v-text-anchor:top" coordsize="239154,38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y/XvwAAANsAAAAPAAAAZHJzL2Rvd25yZXYueG1sRE9Ni8Iw&#10;EL0v+B/CCHtbUwVFalMRYWFPylYFj2MztsFmUptYu/9+cxA8Pt53th5sI3rqvHGsYDpJQBCXThuu&#10;FBwP319LED4ga2wck4I/8rDORx8Zpto9+Zf6IlQihrBPUUEdQptK6cuaLPqJa4kjd3WdxRBhV0nd&#10;4TOG20bOkmQhLRqODTW2tK2pvBUPq+AS9rdy2V9O0/5+nOvWm/POFEp9jofNCkSgIbzFL/ePVjCL&#10;Y+OX+ANk/g8AAP//AwBQSwECLQAUAAYACAAAACEA2+H2y+4AAACFAQAAEwAAAAAAAAAAAAAAAAAA&#10;AAAAW0NvbnRlbnRfVHlwZXNdLnhtbFBLAQItABQABgAIAAAAIQBa9CxbvwAAABUBAAALAAAAAAAA&#10;AAAAAAAAAB8BAABfcmVscy8ucmVsc1BLAQItABQABgAIAAAAIQAMCy/XvwAAANsAAAAPAAAAAAAA&#10;AAAAAAAAAAcCAABkcnMvZG93bnJldi54bWxQSwUGAAAAAAMAAwC3AAAA8wIAAAAA&#10;" path="m,l362,219,254,127c64002,27832,119717,79286,161489,146583r9323,17368l182321,182359v7951,14275,14593,28829,20511,43384c221006,270443,230328,315087,235016,351214r2878,28763l239065,388099v25,343,89,1029,89,1029l238641,389130r5,74l144500,389489r-15125,58l129603,388367r-22,-966c129491,383427,129286,374799,129096,369380v76,2095,148,1589,145,-1008c129239,365776,129161,361090,128937,354825v-448,-12528,-1480,-31369,-3664,-52425c114770,201028,84011,119012,39205,48870,34658,41761,29968,35194,25488,29343,21009,23491,16742,18355,13043,14108,9344,9861,6214,6502,4008,4205,1802,1908,521,673,521,673l,xe" fillcolor="#003876" stroked="f" strokeweight="0">
                  <v:stroke miterlimit="83231f" joinstyle="miter"/>
                  <v:path arrowok="t" textboxrect="0,0,239154,389547"/>
                </v:shape>
                <v:shape id="Shape 38" o:spid="_x0000_s1038" style="position:absolute;left:5383;top:2672;width:2828;height:4032;visibility:visible;mso-wrap-style:square;v-text-anchor:top" coordsize="282753,40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P9BwwAAANsAAAAPAAAAZHJzL2Rvd25yZXYueG1sRI9BS8NA&#10;FITvgv9heQVvdtOIto3dFilEcrXtweMz+5oEs2/D7msT/fWuIHgcZuYbZrObXK+uFGLn2cBinoEi&#10;rr3tuDFwOpb3K1BRkC32nsnAF0XYbW9vNlhYP/IbXQ/SqAThWKCBVmQotI51Sw7j3A/EyTv74FCS&#10;DI22AccEd73Os+xJO+w4LbQ40L6l+vNwcQb2Y/n6UL1XMuZ5cBcpPx6/V0tj7mbTyzMooUn+w3/t&#10;yhrI1/D7Jf0Avf0BAAD//wMAUEsBAi0AFAAGAAgAAAAhANvh9svuAAAAhQEAABMAAAAAAAAAAAAA&#10;AAAAAAAAAFtDb250ZW50X1R5cGVzXS54bWxQSwECLQAUAAYACAAAACEAWvQsW78AAAAVAQAACwAA&#10;AAAAAAAAAAAAAAAfAQAAX3JlbHMvLnJlbHNQSwECLQAUAAYACAAAACEAEoT/QcMAAADbAAAADwAA&#10;AAAAAAAAAAAAAAAHAgAAZHJzL2Rvd25yZXYueG1sUEsFBgAAAAADAAMAtwAAAPcCAAAAAA==&#10;" path="m282753,v,,-6045,3175,-13361,8166l263594,12170,241326,29134c225717,41999,212573,55308,200749,67818v-38811,40983,-60325,79870,-81458,121412c107569,212281,100000,233693,93307,252781v-1270,3607,-11951,33058,-18694,66738c66739,358953,62738,403162,62738,403162r-16442,3l46279,403238r-19273,-69l2248,403174r10,-93l,403073r13,-458c6655,220091,121438,65189,282130,254v204,-89,623,-254,623,-254xe" fillcolor="#003876" stroked="f" strokeweight="0">
                  <v:stroke miterlimit="83231f" joinstyle="miter"/>
                  <v:path arrowok="t" textboxrect="0,0,282753,403238"/>
                </v:shape>
                <v:shape id="Shape 39" o:spid="_x0000_s1039" style="position:absolute;left:10856;top:2671;width:2827;height:4030;visibility:visible;mso-wrap-style:square;v-text-anchor:top" coordsize="282766,403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d2GAvwAAANsAAAAPAAAAZHJzL2Rvd25yZXYueG1sRE/NasJA&#10;EL4XfIdlBC9SN7YoNnUVKSh6rPoAQ3aaRLOzMTsx8e3dQ8Hjx/e/XPeuUndqQunZwHSSgCLOvC05&#10;N3A+bd8XoIIgW6w8k4EHBVivBm9LTK3v+JfuR8lVDOGQooFCpE61DllBDsPE18SR+/ONQ4mwybVt&#10;sIvhrtIfSTLXDkuODQXW9FNQdj22zkB22VHX8lamcuja8e1rNp7ta2NGw37zDUqol5f43723Bj7j&#10;+vgl/gC9egIAAP//AwBQSwECLQAUAAYACAAAACEA2+H2y+4AAACFAQAAEwAAAAAAAAAAAAAAAAAA&#10;AAAAW0NvbnRlbnRfVHlwZXNdLnhtbFBLAQItABQABgAIAAAAIQBa9CxbvwAAABUBAAALAAAAAAAA&#10;AAAAAAAAAB8BAABfcmVscy8ucmVsc1BLAQItABQABgAIAAAAIQD4d2GAvwAAANsAAAAPAAAAAAAA&#10;AAAAAAAAAAcCAABkcnMvZG93bnJldi54bWxQSwUGAAAAAAMAAwC3AAAA8wIAAAAA&#10;" path="m,c,,407,165,622,241,161303,65176,276098,220015,282740,402488v13,153,26,470,26,470l280406,402063r112,984l220002,403035v,,-3988,-44197,-11862,-83617c201397,285750,190703,256311,189446,252705v-6693,-19076,-14262,-40488,-25984,-63526c142329,147650,120815,108763,82004,67793,70168,55296,57023,41974,41415,29121l18851,11943,13360,8153c6020,3162,,,,xe" fillcolor="#003876" stroked="f" strokeweight="0">
                  <v:stroke miterlimit="83231f" joinstyle="miter"/>
                  <v:path arrowok="t" textboxrect="0,0,282766,403047"/>
                </v:shape>
                <v:shape id="Shape 40" o:spid="_x0000_s1040" style="position:absolute;left:8685;top:2427;width:1689;height:117;visibility:visible;mso-wrap-style:square;v-text-anchor:top" coordsize="168897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DdZvwAAANsAAAAPAAAAZHJzL2Rvd25yZXYueG1sRI/BCsIw&#10;EETvgv8QVvAimqogUo0iiujFg9UPWJq1rTab0qRa/94IgsdhZt4wy3VrSvGk2hWWFYxHEQji1OqC&#10;MwXXy344B+E8ssbSMil4k4P1qttZYqzti8/0THwmAoRdjApy76tYSpfmZNCNbEUcvJutDfog60zq&#10;Gl8Bbko5iaKZNFhwWMixom1O6SNpjIJt6Rp9Oc1kskc5Pxzbu20GO6X6vXazAOGp9f/wr33UCqZj&#10;+H4JP0CuPgAAAP//AwBQSwECLQAUAAYACAAAACEA2+H2y+4AAACFAQAAEwAAAAAAAAAAAAAAAAAA&#10;AAAAW0NvbnRlbnRfVHlwZXNdLnhtbFBLAQItABQABgAIAAAAIQBa9CxbvwAAABUBAAALAAAAAAAA&#10;AAAAAAAAAB8BAABfcmVscy8ucmVsc1BLAQItABQABgAIAAAAIQBquDdZvwAAANsAAAAPAAAAAAAA&#10;AAAAAAAAAAcCAABkcnMvZG93bnJldi54bWxQSwUGAAAAAAMAAwC3AAAA8wIAAAAA&#10;" path="m2730,l166167,v1511,,2730,1219,2730,2718l168897,8979v,1511,-1219,2730,-2730,2730l2730,11709c1232,11709,,10490,,8979l,2718c,1219,1232,,2730,xe" fillcolor="#003876" stroked="f" strokeweight="0">
                  <v:stroke miterlimit="83231f" joinstyle="miter"/>
                  <v:path arrowok="t" textboxrect="0,0,168897,11709"/>
                </v:shape>
                <v:shape id="Shape 41" o:spid="_x0000_s1041" style="position:absolute;left:9816;top:1379;width:257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AOXwgAAANsAAAAPAAAAZHJzL2Rvd25yZXYueG1sRI/NagJB&#10;EITvAd9haMFbnNUlElZHUVGSW9D4AO1O7w/u9Cw7ra4+fSYQyLGoqq+oxap3jbpRF2rPBibjBBRx&#10;7m3NpYHT9/71HVQQZIuNZzLwoACr5eBlgZn1dz7Q7SilihAOGRqoRNpM65BX5DCMfUscvcJ3DiXK&#10;rtS2w3uEu0ZPk2SmHdYcFypsaVtRfjleXaS86f1zlstZDrtnsZEi/fii1JjRsF/PQQn18h/+a39a&#10;A+kUfr/EH6CXPwAAAP//AwBQSwECLQAUAAYACAAAACEA2+H2y+4AAACFAQAAEwAAAAAAAAAAAAAA&#10;AAAAAAAAW0NvbnRlbnRfVHlwZXNdLnhtbFBLAQItABQABgAIAAAAIQBa9CxbvwAAABUBAAALAAAA&#10;AAAAAAAAAAAAAB8BAABfcmVscy8ucmVsc1BLAQItABQABgAIAAAAIQDKwAOXwgAAANsAAAAPAAAA&#10;AAAAAAAAAAAAAAcCAABkcnMvZG93bnJldi54bWxQSwUGAAAAAAMAAwC3AAAA9gIAAAAA&#10;" path="m4902,l20815,v2705,,4902,2197,4902,4902l25717,89865v,2705,-2197,4902,-4902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2" o:spid="_x0000_s1042" style="position:absolute;left:9402;top:1379;width:258;height:948;visibility:visible;mso-wrap-style:square;v-text-anchor:top" coordsize="25717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YMwgAAANsAAAAPAAAAZHJzL2Rvd25yZXYueG1sRI/dasJA&#10;FITvC77DcoTe1Y2GSkldg0qlvStqH+A0e/KD2bMhexpTn75bELwcZuYbZpWPrlUD9aHxbGA+S0AR&#10;F942XBn4Ou2fXkAFQbbYeiYDvxQgX08eVphZf+EDDUepVIRwyNBALdJlWoeiJodh5jvi6JW+dyhR&#10;9pW2PV4i3LV6kSRL7bDhuFBjR7uaivPxx0XKs95fl4V8y+HtWm6lTN8/KTXmcTpuXkEJjXIP39of&#10;1kCawv+X+AP0+g8AAP//AwBQSwECLQAUAAYACAAAACEA2+H2y+4AAACFAQAAEwAAAAAAAAAAAAAA&#10;AAAAAAAAW0NvbnRlbnRfVHlwZXNdLnhtbFBLAQItABQABgAIAAAAIQBa9CxbvwAAABUBAAALAAAA&#10;AAAAAAAAAAAAAB8BAABfcmVscy8ucmVsc1BLAQItABQABgAIAAAAIQCljKYMwgAAANsAAAAPAAAA&#10;AAAAAAAAAAAAAAcCAABkcnMvZG93bnJldi54bWxQSwUGAAAAAAMAAwC3AAAA9gIAAAAA&#10;" path="m4902,l20803,v2717,,4914,2197,4914,4902l25717,89865v,2705,-2197,4902,-4914,4902l4902,94767c2197,94767,,92570,,89865l,4902c,2197,2197,,4902,xe" fillcolor="#003876" stroked="f" strokeweight="0">
                  <v:stroke miterlimit="83231f" joinstyle="miter"/>
                  <v:path arrowok="t" textboxrect="0,0,25717,94767"/>
                </v:shape>
                <v:shape id="Shape 43" o:spid="_x0000_s1043" style="position:absolute;left:8987;top:1379;width:257;height:948;visibility:visible;mso-wrap-style:square;v-text-anchor:top" coordsize="25705,94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dGTwwAAANsAAAAPAAAAZHJzL2Rvd25yZXYueG1sRI9BawIx&#10;FITvQv9DeIXe3KS1FF2NUgoFiwdRV/T42Lzubrt5WZKo239vhILHYWa+YWaL3rbiTD40jjU8ZwoE&#10;celMw5WGYvc5HIMIEdlg65g0/FGAxfxhMMPcuAtv6LyNlUgQDjlqqGPscilDWZPFkLmOOHnfzluM&#10;SfpKGo+XBLetfFHqTVpsOC3U2NFHTeXv9mQ17JXtMPJpfVDF19EXPyuLk5XWT4/9+xREpD7ew//t&#10;pdEweoXbl/QD5PwKAAD//wMAUEsBAi0AFAAGAAgAAAAhANvh9svuAAAAhQEAABMAAAAAAAAAAAAA&#10;AAAAAAAAAFtDb250ZW50X1R5cGVzXS54bWxQSwECLQAUAAYACAAAACEAWvQsW78AAAAVAQAACwAA&#10;AAAAAAAAAAAAAAAfAQAAX3JlbHMvLnJlbHNQSwECLQAUAAYACAAAACEADg3Rk8MAAADbAAAADwAA&#10;AAAAAAAAAAAAAAAHAgAAZHJzL2Rvd25yZXYueG1sUEsFBgAAAAADAAMAtwAAAPcCAAAAAA==&#10;" path="m4902,l20815,v2705,,4890,2197,4890,4902l25705,89865v,2705,-2185,4902,-4890,4902l4902,94767c2197,94767,,92570,,89865l,4902c,2197,2197,,4902,xe" fillcolor="#003876" stroked="f" strokeweight="0">
                  <v:stroke miterlimit="83231f" joinstyle="miter"/>
                  <v:path arrowok="t" textboxrect="0,0,25705,94767"/>
                </v:shape>
                <v:shape id="Shape 44" o:spid="_x0000_s1044" style="position:absolute;left:8685;top:1193;width:1689;height:117;visibility:visible;mso-wrap-style:square;v-text-anchor:top" coordsize="168885,117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TuJwwAAANsAAAAPAAAAZHJzL2Rvd25yZXYueG1sRI9Ba8JA&#10;FITvBf/D8oTe6sZKqkTXIIUGQaQkiudH9pkEs29DdhvTf+8KhR6HmfmG2aSjacVAvWssK5jPIhDE&#10;pdUNVwrOp6+3FQjnkTW2lknBLzlIt5OXDSba3jmnofCVCBB2CSqove8SKV1Zk0E3sx1x8K62N+iD&#10;7Cupe7wHuGnlexR9SIMNh4UaO/qsqbwVP0bBZRnrNqdDnC2+T7d91JnsesyUep2OuzUIT6P/D/+1&#10;91rBIobnl/AD5PYBAAD//wMAUEsBAi0AFAAGAAgAAAAhANvh9svuAAAAhQEAABMAAAAAAAAAAAAA&#10;AAAAAAAAAFtDb250ZW50X1R5cGVzXS54bWxQSwECLQAUAAYACAAAACEAWvQsW78AAAAVAQAACwAA&#10;AAAAAAAAAAAAAAAfAQAAX3JlbHMvLnJlbHNQSwECLQAUAAYACAAAACEARwU7icMAAADbAAAADwAA&#10;AAAAAAAAAAAAAAAHAgAAZHJzL2Rvd25yZXYueG1sUEsFBgAAAAADAAMAtwAAAPcCAAAAAA==&#10;" path="m2718,l5093,,163906,r2248,c167665,,168885,1206,168885,2718r,6261c168885,10490,167665,11709,166154,11709r-163436,c1219,11709,,10490,,8979l,2718c,1206,1219,,2718,xe" fillcolor="#003876" stroked="f" strokeweight="0">
                  <v:stroke miterlimit="83231f" joinstyle="miter"/>
                  <v:path arrowok="t" textboxrect="0,0,168885,11709"/>
                </v:shape>
                <v:shape id="Shape 45" o:spid="_x0000_s1045" style="position:absolute;left:8899;width:1264;height:1112;visibility:visible;mso-wrap-style:square;v-text-anchor:top" coordsize="126466,111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R1QwwAAANsAAAAPAAAAZHJzL2Rvd25yZXYueG1sRI9Pi8Iw&#10;FMTvC36H8ARva+oK/qlGkQVBvbhWweujebbF5qU2sa3f3iws7HGYmd8wy3VnStFQ7QrLCkbDCARx&#10;anXBmYLLefs5A+E8ssbSMil4kYP1qvexxFjblk/UJD4TAcIuRgW591UspUtzMuiGtiIO3s3WBn2Q&#10;dSZ1jW2Am1J+RdFEGiw4LORY0XdO6T15GgW6mU75urvj/iW7n8fhOB/NW6/UoN9tFiA8df4//Nfe&#10;aQXjCfx+CT9Art4AAAD//wMAUEsBAi0AFAAGAAgAAAAhANvh9svuAAAAhQEAABMAAAAAAAAAAAAA&#10;AAAAAAAAAFtDb250ZW50X1R5cGVzXS54bWxQSwECLQAUAAYACAAAACEAWvQsW78AAAAVAQAACwAA&#10;AAAAAAAAAAAAAAAfAQAAX3JlbHMvLnJlbHNQSwECLQAUAAYACAAAACEAg3UdUMMAAADbAAAADwAA&#10;AAAAAAAAAAAAAAAHAgAAZHJzL2Rvd25yZXYueG1sUEsFBgAAAAADAAMAtwAAAPcCAAAAAA==&#10;" path="m61684,r2984,c65075,,65405,330,65405,737r,6756c65405,7912,65075,8230,64668,8230r-355,l64313,32664r13500,l77813,26441v,-317,254,-584,584,-584l80950,25857v317,,584,267,584,584l81534,32766r-51,51l81483,34671r-17170,l64313,45476r23418,4910c110334,60308,126247,83547,126466,110693r,559l,111252r,-305c105,83706,16026,60372,38676,50408l62116,45485r,-10814l44742,34671r,-1867l44704,32766r,-6325c44704,26124,44971,25857,45288,25857r2552,c48171,25857,48425,26124,48425,26441r,6223l62116,32664r,-24434l61684,8230v-407,,-737,-318,-737,-737l60947,737c60947,330,61277,,61684,xe" fillcolor="#003876" stroked="f" strokeweight="0">
                  <v:stroke miterlimit="83231f" joinstyle="miter"/>
                  <v:path arrowok="t" textboxrect="0,0,126466,111252"/>
                </v:shape>
                <v:shape id="Shape 973" o:spid="_x0000_s1046" style="position:absolute;left:5128;top:12100;width:8811;height:379;visibility:visible;mso-wrap-style:square;v-text-anchor:top" coordsize="881063,378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xdwwAAANsAAAAPAAAAZHJzL2Rvd25yZXYueG1sRI9Ri8Iw&#10;EITfhfsPYQ/uTdPz0JNqFDlRBEE49QeszdpGm01poq3/3giCj8PsfLMzmbW2FDeqvXGs4LuXgCDO&#10;nDacKzjsl90RCB+QNZaOScGdPMymH50Jpto1/E+3XchFhLBPUUERQpVK6bOCLPqeq4ijd3K1xRBl&#10;nUtdYxPhtpT9JBlKi4ZjQ4EV/RWUXXZXG99YmsFidJaroxkeruftvtk0q7lSX5/tfAwiUBvex6/0&#10;Wiv4+YXnlggAOX0AAAD//wMAUEsBAi0AFAAGAAgAAAAhANvh9svuAAAAhQEAABMAAAAAAAAAAAAA&#10;AAAAAAAAAFtDb250ZW50X1R5cGVzXS54bWxQSwECLQAUAAYACAAAACEAWvQsW78AAAAVAQAACwAA&#10;AAAAAAAAAAAAAAAfAQAAX3JlbHMvLnJlbHNQSwECLQAUAAYACAAAACEAym3sXcMAAADbAAAADwAA&#10;AAAAAAAAAAAAAAAHAgAAZHJzL2Rvd25yZXYueG1sUEsFBgAAAAADAAMAtwAAAPcCAAAAAA==&#10;" path="m,l881063,r,37859l,37859,,e" fillcolor="#ed232a" stroked="f" strokeweight="0">
                  <v:stroke miterlimit="83231f" joinstyle="miter"/>
                  <v:path arrowok="t" textboxrect="0,0,881063,37859"/>
                </v:shape>
                <v:shape id="Shape 47" o:spid="_x0000_s1047" style="position:absolute;left:5129;top:8962;width:534;height:607;visibility:visible;mso-wrap-style:square;v-text-anchor:top" coordsize="53353,606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cDWwgAAANsAAAAPAAAAZHJzL2Rvd25yZXYueG1sRE/LasJA&#10;FN0X/IfhCu7qRAtVo6NIQZQi0vp2d8lck2DmTsiMJv69syh0eTjvyawxhXhQ5XLLCnrdCARxYnXO&#10;qYL9bvE+BOE8ssbCMil4koPZtPU2wVjbmn/psfWpCCHsYlSQeV/GUrokI4Oua0viwF1tZdAHWKVS&#10;V1iHcFPIfhR9SoM5h4YMS/rKKLlt70ZBOrqc7oPBz3J9XCb1d3NebPqHQqlOu5mPQXhq/L/4z73S&#10;Cj7C2PAl/AA5fQEAAP//AwBQSwECLQAUAAYACAAAACEA2+H2y+4AAACFAQAAEwAAAAAAAAAAAAAA&#10;AAAAAAAAW0NvbnRlbnRfVHlwZXNdLnhtbFBLAQItABQABgAIAAAAIQBa9CxbvwAAABUBAAALAAAA&#10;AAAAAAAAAAAAAB8BAABfcmVscy8ucmVsc1BLAQItABQABgAIAAAAIQBjBcDWwgAAANsAAAAPAAAA&#10;AAAAAAAAAAAAAAcCAABkcnMvZG93bnJldi54bWxQSwUGAAAAAAMAAwC3AAAA9gIAAAAA&#10;" path="m29388,v9893,,16015,2845,21869,7785l46990,12814c42469,8877,37440,6109,29147,6109,16154,6109,6871,17082,6871,30150r,165c6871,44298,15824,54686,30074,54686v6705,,12890,-2591,16916,-5854l46990,34252r-17843,l29147,28308r24206,l53353,51676v-5449,4852,-13653,8967,-23534,8967c11392,60643,,47231,,30480r,-165c,14237,11811,,29388,xe" fillcolor="#003876" stroked="f" strokeweight="0">
                  <v:stroke miterlimit="83231f" joinstyle="miter"/>
                  <v:path arrowok="t" textboxrect="0,0,53353,60643"/>
                </v:shape>
                <v:shape id="Shape 48" o:spid="_x0000_s1048" style="position:absolute;left:5881;top:8962;width:299;height:607;visibility:visible;mso-wrap-style:square;v-text-anchor:top" coordsize="29902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AkIxAAAANsAAAAPAAAAZHJzL2Rvd25yZXYueG1sRI/RasJA&#10;FETfC/7DcoW+NRtbKhpdpQhCngJN/YBr9mYTzd6N2a2mfr1bKPRxmJkzzHo72k5cafCtYwWzJAVB&#10;XDndslFw+Nq/LED4gKyxc0wKfsjDdjN5WmOm3Y0/6VoGIyKEfYYKmhD6TEpfNWTRJ64njl7tBosh&#10;ysFIPeAtwm0nX9N0Li22HBca7GnXUHUuv62CYjzWM343912ZL8z+VF20LOZKPU/HjxWIQGP4D/+1&#10;c63gbQm/X+IPkJsHAAAA//8DAFBLAQItABQABgAIAAAAIQDb4fbL7gAAAIUBAAATAAAAAAAAAAAA&#10;AAAAAAAAAABbQ29udGVudF9UeXBlc10ueG1sUEsBAi0AFAAGAAgAAAAhAFr0LFu/AAAAFQEAAAsA&#10;AAAAAAAAAAAAAAAAHwEAAF9yZWxzLy5yZWxzUEsBAi0AFAAGAAgAAAAhAHPQCQjEAAAA2wAAAA8A&#10;AAAAAAAAAAAAAAAABwIAAGRycy9kb3ducmV2LnhtbFBLBQYAAAAAAwADALcAAAD4AgAAAAA=&#10;" path="m29902,r,6127l29819,6092c16421,6092,6871,16811,6871,30133r,165c6871,36959,9299,43014,13403,47404r16499,7078l29902,60609r-83,17c11976,60626,,46630,,30463r,-165c,18173,6829,7183,17772,2447l29902,xe" fillcolor="#003876" stroked="f" strokeweight="0">
                  <v:stroke miterlimit="83231f" joinstyle="miter"/>
                  <v:path arrowok="t" textboxrect="0,0,29902,60626"/>
                </v:shape>
                <v:shape id="Shape 49" o:spid="_x0000_s1049" style="position:absolute;left:6180;top:8962;width:300;height:606;visibility:visible;mso-wrap-style:square;v-text-anchor:top" coordsize="29978,60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XaTwQAAANsAAAAPAAAAZHJzL2Rvd25yZXYueG1sRE/LisIw&#10;FN0P+A/hCu7GVJGZUo3iA8GFi/EBurw217bY3JQk1vr3k8XALA/nPVt0phYtOV9ZVjAaJiCIc6sr&#10;LhScT9vPFIQPyBpry6TgTR4W897HDDNtX3yg9hgKEUPYZ6igDKHJpPR5SQb90DbEkbtbZzBE6Aqp&#10;Hb5iuKnlOEm+pMGKY0OJDa1Lyh/Hp1Fw+GmbcfGdPtfe6f3qenH3dHNTatDvllMQgbrwL/5z77SC&#10;SVwfv8QfIOe/AAAA//8DAFBLAQItABQABgAIAAAAIQDb4fbL7gAAAIUBAAATAAAAAAAAAAAAAAAA&#10;AAAAAABbQ29udGVudF9UeXBlc10ueG1sUEsBAi0AFAAGAAgAAAAhAFr0LFu/AAAAFQEAAAsAAAAA&#10;AAAAAAAAAAAAHwEAAF9yZWxzLy5yZWxzUEsBAi0AFAAGAAgAAAAhAEnddpPBAAAA2wAAAA8AAAAA&#10;AAAAAAAAAAAABwIAAGRycy9kb3ducmV2LnhtbFBLBQYAAAAAAwADALcAAAD1AgAAAAA=&#10;" path="m83,c17926,,29902,13983,29902,30150v76,89,76,89,,165c29902,42440,23066,53437,12125,58177l,60626,,54498r83,36c13494,54534,23032,43802,23032,30480r,-165c23032,23654,20603,17602,16499,13216l,6144,,17,83,xe" fillcolor="#003876" stroked="f" strokeweight="0">
                  <v:stroke miterlimit="83231f" joinstyle="miter"/>
                  <v:path arrowok="t" textboxrect="0,0,29978,60626"/>
                </v:shape>
                <v:shape id="Shape 50" o:spid="_x0000_s1050" style="position:absolute;left:6715;top:8972;width:236;height:586;visibility:visible;mso-wrap-style:square;v-text-anchor:top" coordsize="23578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6u5wwAAANsAAAAPAAAAZHJzL2Rvd25yZXYueG1sRI9Pi8Iw&#10;FMTvC36H8Ba8aaqISDUtsrLqTfzDst4ezbMtNi/dJtr67Y0g7HGYmd8wi7QzlbhT40rLCkbDCARx&#10;ZnXJuYLT8XswA+E8ssbKMil4kIM06X0sMNa25T3dDz4XAcIuRgWF93UspcsKMuiGtiYO3sU2Bn2Q&#10;TS51g22Am0qOo2gqDZYcFgqs6aug7Hq4GQXtD12lO2/z3br626yn0v1uVplS/c9uOQfhqfP/4Xd7&#10;qxVMRvD6En6ATJ4AAAD//wMAUEsBAi0AFAAGAAgAAAAhANvh9svuAAAAhQEAABMAAAAAAAAAAAAA&#10;AAAAAAAAAFtDb250ZW50X1R5cGVzXS54bWxQSwECLQAUAAYACAAAACEAWvQsW78AAAAVAQAACwAA&#10;AAAAAAAAAAAAAAAfAQAAX3JlbHMvLnJlbHNQSwECLQAUAAYACAAAACEAF8OrucMAAADbAAAADwAA&#10;AAAAAAAAAAAAAAAHAgAAZHJzL2Rvd25yZXYueG1sUEsFBgAAAAADAAMAtwAAAPcCAAAAAA==&#10;" path="m,l23578,r,5944l6528,5944r,20180l23578,26124r,5867l6528,31991r,20689l23578,52680r,5943l,58623,,xe" fillcolor="#003876" stroked="f" strokeweight="0">
                  <v:stroke miterlimit="83231f" joinstyle="miter"/>
                  <v:path arrowok="t" textboxrect="0,0,23578,58623"/>
                </v:shape>
                <v:shape id="Shape 51" o:spid="_x0000_s1051" style="position:absolute;left:6951;top:8972;width:237;height:586;visibility:visible;mso-wrap-style:square;v-text-anchor:top" coordsize="23742,58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03SxAAAANsAAAAPAAAAZHJzL2Rvd25yZXYueG1sRI9Ba8JA&#10;FITvhf6H5RW81Y1pKCW6SjFI06NaxOMj+5qkzb4Nu6uJ/fWuUPA4zMw3zGI1mk6cyfnWsoLZNAFB&#10;XFndcq3ga795fgPhA7LGzjIpuJCH1fLxYYG5tgNv6bwLtYgQ9jkqaELocyl91ZBBP7U9cfS+rTMY&#10;onS11A6HCDedTJPkVRpsOS402NO6oep3dzIKPo6zH33Ixu3nsfxzxcspK/bBKjV5Gt/nIAKN4R7+&#10;b5daQZbC7Uv8AXJ5BQAA//8DAFBLAQItABQABgAIAAAAIQDb4fbL7gAAAIUBAAATAAAAAAAAAAAA&#10;AAAAAAAAAABbQ29udGVudF9UeXBlc10ueG1sUEsBAi0AFAAGAAgAAAAhAFr0LFu/AAAAFQEAAAsA&#10;AAAAAAAAAAAAAAAAHwEAAF9yZWxzLy5yZWxzUEsBAi0AFAAGAAgAAAAhAPQvTdLEAAAA2wAAAA8A&#10;AAAAAAAAAAAAAAAABwIAAGRycy9kb3ducmV2LnhtbFBLBQYAAAAAAwADALcAAAD4AgAAAAA=&#10;" path="m,l1378,c8083,,13354,1918,16707,5182v2426,2514,3772,5613,3772,9398l20479,14732v,7633,-4687,11570,-9297,13576c18129,30404,23742,34417,23742,42469r,152c23742,52680,15284,58623,2470,58623l,58623,,52680r2635,c11512,52680,17050,48743,17050,42215r,-165c17050,35687,11678,31991,1467,31991l,31991,,26124r286,c8248,26124,13773,22530,13773,15659r,-165c13773,9715,9176,5944,794,5944l,5944,,xe" fillcolor="#003876" stroked="f" strokeweight="0">
                  <v:stroke miterlimit="83231f" joinstyle="miter"/>
                  <v:path arrowok="t" textboxrect="0,0,23742,58623"/>
                </v:shape>
                <v:shape id="Shape 974" o:spid="_x0000_s1052" style="position:absolute;left:7421;top:8972;width:91;height:587;visibility:visible;mso-wrap-style:square;v-text-anchor:top" coordsize="914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plRowwAAANsAAAAPAAAAZHJzL2Rvd25yZXYueG1sRI/RagIx&#10;FETfBf8hXKFvmtWKlNUo1aIIPmhtP+CyuW5CNzfrJrrbvzeFgo/DzJxhFqvOVeJOTbCeFYxHGQji&#10;wmvLpYLvr+3wDUSIyBorz6TglwKslv3eAnPtW/6k+zmWIkE45KjAxFjnUobCkMMw8jVx8i6+cRiT&#10;bEqpG2wT3FVykmUz6dByWjBY08ZQ8XO+OQWz6XZ32h/s2F5bc4t8XNcfO6PUy6B7n4OI1MVn+L+9&#10;1wqmr/D3Jf0AuXwAAAD//wMAUEsBAi0AFAAGAAgAAAAhANvh9svuAAAAhQEAABMAAAAAAAAAAAAA&#10;AAAAAAAAAFtDb250ZW50X1R5cGVzXS54bWxQSwECLQAUAAYACAAAACEAWvQsW78AAAAVAQAACwAA&#10;AAAAAAAAAAAAAAAfAQAAX3JlbHMvLnJlbHNQSwECLQAUAAYACAAAACEAZKZUaMMAAADbAAAADwAA&#10;AAAAAAAAAAAAAAAHAgAAZHJzL2Rvd25yZXYueG1sUEsFBgAAAAADAAMAtwAAAPcCAAAAAA==&#10;" path="m,l9144,r,58636l,58636,,e" fillcolor="#003876" stroked="f" strokeweight="0">
                  <v:stroke miterlimit="83231f" joinstyle="miter"/>
                  <v:path arrowok="t" textboxrect="0,0,9144,58636"/>
                </v:shape>
                <v:shape id="Shape 53" o:spid="_x0000_s1053" style="position:absolute;left:775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Y86xQAAANsAAAAPAAAAZHJzL2Rvd25yZXYueG1sRI/RasJA&#10;FETfC/2H5RZ8KbpRQompm1AUoVQorfoBl+w1Ccnejdk1iX/fLRT6OMzMGWaTT6YVA/WutqxguYhA&#10;EBdW11wqOJ/28wSE88gaW8uk4E4O8uzxYYOptiN/03D0pQgQdikqqLzvUildUZFBt7AdcfAutjfo&#10;g+xLqXscA9y0chVFL9JgzWGhwo62FRXN8WYU1MnnYZ00Xfx1eL40H/v7rr3STqnZ0/T2CsLT5P/D&#10;f+13rSCO4fdL+AEy+wEAAP//AwBQSwECLQAUAAYACAAAACEA2+H2y+4AAACFAQAAEwAAAAAAAAAA&#10;AAAAAAAAAAAAW0NvbnRlbnRfVHlwZXNdLnhtbFBLAQItABQABgAIAAAAIQBa9CxbvwAAABUBAAAL&#10;AAAAAAAAAAAAAAAAAB8BAABfcmVscy8ucmVsc1BLAQItABQABgAIAAAAIQAKOY86xQAAANsAAAAP&#10;AAAAAAAAAAAAAAAAAAcCAABkcnMvZG93bnJldi54bWxQSwUGAAAAAAMAAwC3AAAA+QIAAAAA&#10;" path="m,l42393,r,6032l6617,6032r,20016l38621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54" o:spid="_x0000_s1054" style="position:absolute;left:8411;top:8972;width:231;height:587;visibility:visible;mso-wrap-style:square;v-text-anchor:top" coordsize="2315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iXaxAAAANsAAAAPAAAAZHJzL2Rvd25yZXYueG1sRI9Bi8Iw&#10;FITvgv8hvAUvoqniulKNIoIge1BsV70+mrdtsXkpTdTuvzfCgsdhZr5hFqvWVOJOjSstKxgNIxDE&#10;mdUl5wp+0u1gBsJ5ZI2VZVLwRw5Wy25ngbG2Dz7SPfG5CBB2MSoovK9jKV1WkEE3tDVx8H5tY9AH&#10;2eRSN/gIcFPJcRRNpcGSw0KBNW0Kyq7JzSi4VpPv0zlap7c69ZvD9ti/7L72SvU+2vUchKfWv8P/&#10;7Z1WMPmE15fwA+TyCQAA//8DAFBLAQItABQABgAIAAAAIQDb4fbL7gAAAIUBAAATAAAAAAAAAAAA&#10;AAAAAAAAAABbQ29udGVudF9UeXBlc10ueG1sUEsBAi0AFAAGAAgAAAAhAFr0LFu/AAAAFQEAAAsA&#10;AAAAAAAAAAAAAAAAHwEAAF9yZWxzLy5yZWxzUEsBAi0AFAAGAAgAAAAhAH0eJdrEAAAA2wAAAA8A&#10;AAAAAAAAAAAAAAAABwIAAGRycy9kb3ducmV2LnhtbFBLBQYAAAAAAwADALcAAAD4AgAAAAA=&#10;" path="m,l23159,r,6109l6617,6109r,23800l23159,29909r,5943l6617,35852r,22784l,58636,,xe" fillcolor="#003876" stroked="f" strokeweight="0">
                  <v:stroke miterlimit="83231f" joinstyle="miter"/>
                  <v:path arrowok="t" textboxrect="0,0,23159,58636"/>
                </v:shape>
                <v:shape id="Shape 55" o:spid="_x0000_s1055" style="position:absolute;left:8642;top:8972;width:254;height:587;visibility:visible;mso-wrap-style:square;v-text-anchor:top" coordsize="25343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CA4wwAAANsAAAAPAAAAZHJzL2Rvd25yZXYueG1sRI9BawIx&#10;FITvQv9DeIVeRLNtRWQ1SmkRpDdXYT0+kudm7eZl2URd/30jCB6HmfmGWax614gLdaH2rOB9nIEg&#10;1t7UXCnY79ajGYgQkQ02nknBjQKsli+DBebGX3lLlyJWIkE45KjAxtjmUgZtyWEY+5Y4eUffOYxJ&#10;dpU0HV4T3DXyI8um0mHNacFiS9+W9F9xdgpw83kr7HCCZ61PP/h7Kg/lulTq7bX/moOI1Mdn+NHe&#10;GAWTKdy/pB8gl/8AAAD//wMAUEsBAi0AFAAGAAgAAAAhANvh9svuAAAAhQEAABMAAAAAAAAAAAAA&#10;AAAAAAAAAFtDb250ZW50X1R5cGVzXS54bWxQSwECLQAUAAYACAAAACEAWvQsW78AAAAVAQAACwAA&#10;AAAAAAAAAAAAAAAfAQAAX3JlbHMvLnJlbHNQSwECLQAUAAYACAAAACEAs6wgOMMAAADbAAAADwAA&#10;AAAAAAAAAAAAAAAHAgAAZHJzL2Rvd25yZXYueG1sUEsFBgAAAAADAAMAtwAAAPcCAAAAAA==&#10;" path="m,l2051,c9252,,15030,2172,18726,5855v2845,2857,4521,6959,4521,11569l23247,17590v,9715,-6705,15417,-15913,17081l25343,58636r-8129,l209,35852r-209,l,29909r1467,c10255,29909,16542,25387,16542,17844r,-166c16542,10465,11017,6109,1555,6109l,6109,,xe" fillcolor="#003876" stroked="f" strokeweight="0">
                  <v:stroke miterlimit="83231f" joinstyle="miter"/>
                  <v:path arrowok="t" textboxrect="0,0,25343,58636"/>
                </v:shape>
                <v:shape id="Shape 56" o:spid="_x0000_s1056" style="position:absolute;left:9112;top:8972;width:496;height:587;visibility:visible;mso-wrap-style:square;v-text-anchor:top" coordsize="4958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ja9wQAAANsAAAAPAAAAZHJzL2Rvd25yZXYueG1sRI9PawIx&#10;FMTvhX6H8AreauIfqq5GsYUtXqvt/bF5bhY3L0sSddtP3wiCx2FmfsOsNr1rxYVCbDxrGA0VCOLK&#10;m4ZrDd+H8nUOIiZkg61n0vBLETbr56cVFsZf+Ysu+1SLDOFYoAabUldIGStLDuPQd8TZO/rgMGUZ&#10;amkCXjPctXKs1Jt02HBesNjRh6XqtD87DbxbjMvOhsns59Oo9xOOyj/Vaj146bdLEIn69Ajf2zuj&#10;YTqD25f8A+T6HwAA//8DAFBLAQItABQABgAIAAAAIQDb4fbL7gAAAIUBAAATAAAAAAAAAAAAAAAA&#10;AAAAAABbQ29udGVudF9UeXBlc10ueG1sUEsBAi0AFAAGAAgAAAAhAFr0LFu/AAAAFQEAAAsAAAAA&#10;AAAAAAAAAAAAHwEAAF9yZWxzLy5yZWxzUEsBAi0AFAAGAAgAAAAhAAOONr3BAAAA2wAAAA8AAAAA&#10;AAAAAAAAAAAABwIAAGRycy9kb3ducmV2LnhtbFBLBQYAAAAAAwADALcAAAD1AgAAAAA=&#10;" path="m,l6198,,43129,46990,43129,r6452,l49581,58636r-5271,l6452,10554r,48082l,58636,,xe" fillcolor="#003876" stroked="f" strokeweight="0">
                  <v:stroke miterlimit="83231f" joinstyle="miter"/>
                  <v:path arrowok="t" textboxrect="0,0,49581,58636"/>
                </v:shape>
                <v:shape id="Shape 57" o:spid="_x0000_s1057" style="position:absolute;left:9843;top:8962;width:299;height:607;visibility:visible;mso-wrap-style:square;v-text-anchor:top" coordsize="29909,606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VtjwQAAANsAAAAPAAAAZHJzL2Rvd25yZXYueG1sRE/Pa8Iw&#10;FL4P9j+EJ3ibqU6c7RplyASv007Z7dG8tXXNS0li2/33y2Hg8eP7nW9H04qenG8sK5jPEhDEpdUN&#10;VwqK0/5pDcIHZI2tZVLwSx62m8eHHDNtB/6g/hgqEUPYZ6igDqHLpPRlTQb9zHbEkfu2zmCI0FVS&#10;OxxiuGnlIklW0mDDsaHGjnY1lT/Hm1GQDpf3a3LtVyfvDp/nrwsXL+mzUtPJ+PYKItAY7uJ/90Er&#10;WMax8Uv8AXLzBwAA//8DAFBLAQItABQABgAIAAAAIQDb4fbL7gAAAIUBAAATAAAAAAAAAAAAAAAA&#10;AAAAAABbQ29udGVudF9UeXBlc10ueG1sUEsBAi0AFAAGAAgAAAAhAFr0LFu/AAAAFQEAAAsAAAAA&#10;AAAAAAAAAAAAHwEAAF9yZWxzLy5yZWxzUEsBAi0AFAAGAAgAAAAhABxZW2PBAAAA2wAAAA8AAAAA&#10;AAAAAAAAAAAABwIAAGRycy9kb3ducmV2LnhtbFBLBQYAAAAAAwADALcAAAD1AgAAAAA=&#10;" path="m29909,r,6132l29819,6093c16421,6093,6871,16812,6871,30134r,166c6871,36961,9300,43015,13403,47405r16506,7081l29909,60609r-90,18c11976,60627,,46632,,30465r,-165c,18174,6829,7185,17772,2448l29909,xe" fillcolor="#003876" stroked="f" strokeweight="0">
                  <v:stroke miterlimit="83231f" joinstyle="miter"/>
                  <v:path arrowok="t" textboxrect="0,0,29909,60627"/>
                </v:shape>
                <v:shape id="Shape 58" o:spid="_x0000_s1058" style="position:absolute;left:10142;top:8962;width:300;height:606;visibility:visible;mso-wrap-style:square;v-text-anchor:top" coordsize="29985,60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1uxAAAANsAAAAPAAAAZHJzL2Rvd25yZXYueG1sRI9ba8JA&#10;FITfhf6H5RT6ppuK8ZK6ighC36Txgo+H7DEJyZ6Nu1tN/323UPBxmJlvmOW6N624k/O1ZQXvowQE&#10;cWF1zaWC42E3nIPwAVlja5kU/JCH9eplsMRM2wd/0T0PpYgQ9hkqqELoMil9UZFBP7IdcfSu1hkM&#10;UbpSaoePCDetHCfJVBqsOS5U2NG2oqLJv42CvnHJNk1deto3+ewcbpPdfnxR6u2133yACNSHZ/i/&#10;/akVTBbw9yX+ALn6BQAA//8DAFBLAQItABQABgAIAAAAIQDb4fbL7gAAAIUBAAATAAAAAAAAAAAA&#10;AAAAAAAAAABbQ29udGVudF9UeXBlc10ueG1sUEsBAi0AFAAGAAgAAAAhAFr0LFu/AAAAFQEAAAsA&#10;AAAAAAAAAAAAAAAAHwEAAF9yZWxzLy5yZWxzUEsBAi0AFAAGAAgAAAAhAA65zW7EAAAA2wAAAA8A&#10;AAAAAAAAAAAAAAAABwIAAGRycy9kb3ducmV2LnhtbFBLBQYAAAAAAwADALcAAAD4AgAAAAA=&#10;" path="m76,c17932,,29896,13983,29896,30150v89,89,89,89,,165c29896,42440,23066,53437,12124,58177l,60624,,54501r76,33c13475,54534,23038,43802,23038,30480r,-165c23038,23654,20606,17602,16499,13216l,6147,,15,76,xe" fillcolor="#003876" stroked="f" strokeweight="0">
                  <v:stroke miterlimit="83231f" joinstyle="miter"/>
                  <v:path arrowok="t" textboxrect="0,0,29985,60624"/>
                </v:shape>
                <v:shape id="Shape 59" o:spid="_x0000_s1059" style="position:absolute;left:11023;top:8972;width:257;height:586;visibility:visible;mso-wrap-style:square;v-text-anchor:top" coordsize="25641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YhswgAAANsAAAAPAAAAZHJzL2Rvd25yZXYueG1sRE/Pa8Iw&#10;FL4P/B/CE3Zb0zlWRjXKUDo87GDbbXh8NM+22LyUJGr335vDYMeP7/dqM5lBXMn53rKC5yQFQdxY&#10;3XOr4Ksunt5A+ICscbBMCn7Jw2Y9e1hhru2NS7pWoRUxhH2OCroQxlxK33Rk0Cd2JI7cyTqDIULX&#10;Su3wFsPNIBdpmkmDPceGDkfadtScq4tRELZu9/nx8lPu64O/FP33UWaFVepxPr0vQQSawr/4z73X&#10;Cl7j+vgl/gC5vgMAAP//AwBQSwECLQAUAAYACAAAACEA2+H2y+4AAACFAQAAEwAAAAAAAAAAAAAA&#10;AAAAAAAAW0NvbnRlbnRfVHlwZXNdLnhtbFBLAQItABQABgAIAAAAIQBa9CxbvwAAABUBAAALAAAA&#10;AAAAAAAAAAAAAB8BAABfcmVscy8ucmVsc1BLAQItABQABgAIAAAAIQBRNYhswgAAANsAAAAPAAAA&#10;AAAAAAAAAAAAAAcCAABkcnMvZG93bnJldi54bWxQSwUGAAAAAAMAAwC3AAAA9gIAAAAA&#10;" path="m,l20358,r5283,1970l25641,8129,20358,6121r-13729,l6629,52527r13729,l25641,50543r,7149l20358,58636,,58636,,xe" fillcolor="#003876" stroked="f" strokeweight="0">
                  <v:stroke miterlimit="83231f" joinstyle="miter"/>
                  <v:path arrowok="t" textboxrect="0,0,25641,58636"/>
                </v:shape>
                <v:shape id="Shape 60" o:spid="_x0000_s1060" style="position:absolute;left:11280;top:8992;width:258;height:557;visibility:visible;mso-wrap-style:square;v-text-anchor:top" coordsize="25883,55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Z2VwwAAANsAAAAPAAAAZHJzL2Rvd25yZXYueG1sRI9Ba8JA&#10;FITvBf/D8oTe6sZgio2uIoIgFBVt6fmRfW6i2bchu8b033cFocdhZr5h5sve1qKj1leOFYxHCQji&#10;wumKjYLvr83bFIQPyBprx6TglzwsF4OXOeba3flI3SkYESHsc1RQhtDkUvqiJIt+5Bri6J1dazFE&#10;2RqpW7xHuK1lmiTv0mLFcaHEhtYlFdfTzSq4XSafH8bsu2DXWUq7LN1lhx+lXof9agYiUB/+w8/2&#10;VivIxvD4En+AXPwBAAD//wMAUEsBAi0AFAAGAAgAAAAhANvh9svuAAAAhQEAABMAAAAAAAAAAAAA&#10;AAAAAAAAAFtDb250ZW50X1R5cGVzXS54bWxQSwECLQAUAAYACAAAACEAWvQsW78AAAAVAQAACwAA&#10;AAAAAAAAAAAAAAAfAQAAX3JlbHMvLnJlbHNQSwECLQAUAAYACAAAACEAPd2dlcMAAADbAAAADwAA&#10;AAAAAAAAAAAAAAAHAgAAZHJzL2Rvd25yZXYueG1sUEsFBgAAAAADAAMAtwAAAPcCAAAAAA==&#10;" path="m,l17210,6417v5488,5224,8673,12511,8673,20760l25883,27354v,12373,-7166,22675,-18523,27052l,55722,,48573,12427,43906v4219,-4137,6585,-9897,6585,-16387l19012,27354v,-6496,-2366,-12296,-6585,-16473l,6159,,xe" fillcolor="#003876" stroked="f" strokeweight="0">
                  <v:stroke miterlimit="83231f" joinstyle="miter"/>
                  <v:path arrowok="t" textboxrect="0,0,25883,55722"/>
                </v:shape>
                <v:shape id="Shape 61" o:spid="_x0000_s1061" style="position:absolute;left:11774;top:8972;width:428;height:587;visibility:visible;mso-wrap-style:square;v-text-anchor:top" coordsize="42799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SQIxAAAANsAAAAPAAAAZHJzL2Rvd25yZXYueG1sRI/disIw&#10;FITvF3yHcARvFk0VV2o1iqwIoiD+PcChObalzUm3iVrf3iws7OUwM98w82VrKvGgxhWWFQwHEQji&#10;1OqCMwXXy6Yfg3AeWWNlmRS8yMFy0fmYY6Ltk0/0OPtMBAi7BBXk3teJlC7NyaAb2Jo4eDfbGPRB&#10;NpnUDT4D3FRyFEUTabDgsJBjTd85peX5bhQU8WE/jct6fNx/3srd5rWufmitVK/brmYgPLX+P/zX&#10;3moFXyP4/RJ+gFy8AQAA//8DAFBLAQItABQABgAIAAAAIQDb4fbL7gAAAIUBAAATAAAAAAAAAAAA&#10;AAAAAAAAAABbQ29udGVudF9UeXBlc10ueG1sUEsBAi0AFAAGAAgAAAAhAFr0LFu/AAAAFQEAAAsA&#10;AAAAAAAAAAAAAAAAHwEAAF9yZWxzLy5yZWxzUEsBAi0AFAAGAAgAAAAhAG9FJAjEAAAA2wAAAA8A&#10;AAAAAAAAAAAAAAAABwIAAGRycy9kb3ducmV2LnhtbFBLBQYAAAAAAwADALcAAAD4AgAAAAA=&#10;" path="m,l42393,r,6032l6617,6032r,20016l38608,26048r,6032l6617,32080r,20523l42799,52603r,6033l,58636,,xe" fillcolor="#003876" stroked="f" strokeweight="0">
                  <v:stroke miterlimit="83231f" joinstyle="miter"/>
                  <v:path arrowok="t" textboxrect="0,0,42799,58636"/>
                </v:shape>
                <v:shape id="Shape 62" o:spid="_x0000_s1062" style="position:absolute;left:12777;top:8972;width:396;height:587;visibility:visible;mso-wrap-style:square;v-text-anchor:top" coordsize="39624,586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nCK/xgAAANsAAAAPAAAAZHJzL2Rvd25yZXYueG1sRI9PawIx&#10;FMTvgt8hPKEX0WwtimyN0hakpdCDf5feHpvn7urmZU1S3X77piB4HGbmN8xs0ZpaXMj5yrKCx2EC&#10;gji3uuJCwXazHExB+ICssbZMCn7Jw2Le7cww1fbKK7qsQyEihH2KCsoQmlRKn5dk0A9tQxy9g3UG&#10;Q5SukNrhNcJNLUdJMpEGK44LJTb0VlJ+Wv8YBV/772XY9OsT5tnrkcfZp9u9n5V66LUvzyACteEe&#10;vrU/tILxE/x/iT9Azv8AAAD//wMAUEsBAi0AFAAGAAgAAAAhANvh9svuAAAAhQEAABMAAAAAAAAA&#10;AAAAAAAAAAAAAFtDb250ZW50X1R5cGVzXS54bWxQSwECLQAUAAYACAAAACEAWvQsW78AAAAVAQAA&#10;CwAAAAAAAAAAAAAAAAAfAQAAX3JlbHMvLnJlbHNQSwECLQAUAAYACAAAACEAupwiv8YAAADbAAAA&#10;DwAAAAAAAAAAAAAAAAAHAgAAZHJzL2Rvd25yZXYueG1sUEsFBgAAAAADAAMAtwAAAPoCAAAAAA==&#10;" path="m,l6617,r,52527l39624,52527r,6109l,58636,,xe" fillcolor="#003876" stroked="f" strokeweight="0">
                  <v:stroke miterlimit="83231f" joinstyle="miter"/>
                  <v:path arrowok="t" textboxrect="0,0,39624,58636"/>
                </v:shape>
                <v:shape id="Shape 63" o:spid="_x0000_s1063" style="position:absolute;left:13341;top:8968;width:297;height:590;visibility:visible;mso-wrap-style:square;v-text-anchor:top" coordsize="29705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iYmwwAAANsAAAAPAAAAZHJzL2Rvd25yZXYueG1sRI/RasJA&#10;FETfC/7DcoW+6UZRK9FVRBAKFYupH3DNXpPF7N2Q3SZpv94VCn0cZuYMs972thItNd44VjAZJyCI&#10;c6cNFwouX4fREoQPyBorx6TghzxsN4OXNabadXymNguFiBD2KSooQ6hTKX1ekkU/djVx9G6usRii&#10;bAqpG+wi3FZymiQLadFwXCixpn1J+T37tgosfbzR8vjrM9PO2s+rybtTfVTqddjvViAC9eE//Nd+&#10;1wrmM3h+iT9Abh4AAAD//wMAUEsBAi0AFAAGAAgAAAAhANvh9svuAAAAhQEAABMAAAAAAAAAAAAA&#10;AAAAAAAAAFtDb250ZW50X1R5cGVzXS54bWxQSwECLQAUAAYACAAAACEAWvQsW78AAAAVAQAACwAA&#10;AAAAAAAAAAAAAAAfAQAAX3JlbHMvLnJlbHNQSwECLQAUAAYACAAAACEAbCImJsMAAADbAAAADwAA&#10;AAAAAAAAAAAAAAAHAgAAZHJzL2Rvd25yZXYueG1sUEsFBgAAAAADAAMAtwAAAPcCAAAAAA==&#10;" path="m26733,r2972,l29705,7766,16345,37605r13360,l29705,43561r-15964,l6795,59042,,59042,26733,xe" fillcolor="#003876" stroked="f" strokeweight="0">
                  <v:stroke miterlimit="83231f" joinstyle="miter"/>
                  <v:path arrowok="t" textboxrect="0,0,29705,59042"/>
                </v:shape>
                <v:shape id="Shape 64" o:spid="_x0000_s1064" style="position:absolute;left:13638;top:8968;width:299;height:590;visibility:visible;mso-wrap-style:square;v-text-anchor:top" coordsize="29947,590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kk/xAAAANsAAAAPAAAAZHJzL2Rvd25yZXYueG1sRI9Ba8JA&#10;FITvBf/D8gRvdWMhRVM3QaSip7ZqoT0+s88kmn0bsmtM/70rFDwOM/MNM896U4uOWldZVjAZRyCI&#10;c6srLhR871fPUxDOI2usLZOCP3KQpYOnOSbaXnlL3c4XIkDYJaig9L5JpHR5SQbd2DbEwTva1qAP&#10;si2kbvEa4KaWL1H0Kg1WHBZKbGhZUn7eXYyCj6/N+t3Z+Pf0g7P9YYrdOfKfSo2G/eINhKfeP8L/&#10;7Y1WEMdw/xJ+gExvAAAA//8DAFBLAQItABQABgAIAAAAIQDb4fbL7gAAAIUBAAATAAAAAAAAAAAA&#10;AAAAAAAAAABbQ29udGVudF9UeXBlc10ueG1sUEsBAi0AFAAGAAgAAAAhAFr0LFu/AAAAFQEAAAsA&#10;AAAAAAAAAAAAAAAAHwEAAF9yZWxzLy5yZWxzUEsBAi0AFAAGAAgAAAAhAKNCST/EAAAA2wAAAA8A&#10;AAAAAAAAAAAAAAAABwIAAGRycy9kb3ducmV2LnhtbFBLBQYAAAAAAwADALcAAAD4AgAAAAA=&#10;" path="m,l3213,,29947,59042r-7125,l15951,43561,,43561,,37605r13360,l26,7709,,7766,,xe" fillcolor="#003876" stroked="f" strokeweight="0">
                  <v:stroke miterlimit="83231f" joinstyle="miter"/>
                  <v:path arrowok="t" textboxrect="0,0,29947,59042"/>
                </v:shape>
                <v:shape id="Shape 65" o:spid="_x0000_s1065" style="position:absolute;top:10056;width:399;height:850;visibility:visible;mso-wrap-style:square;v-text-anchor:top" coordsize="3991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5VmxAAAANsAAAAPAAAAZHJzL2Rvd25yZXYueG1sRI9Pa8JA&#10;FMTvBb/D8gq91U0jSomuUvxTe9WK4u2RfW5Cs29jdqPx27sFweMwM79hJrPOVuJCjS8dK/joJyCI&#10;c6dLNgp2v6v3TxA+IGusHJOCG3mYTXsvE8y0u/KGLttgRISwz1BBEUKdSenzgiz6vquJo3dyjcUQ&#10;ZWOkbvAa4baSaZKMpMWS40KBNc0Lyv+2rVXgBu2i/T7v28PeHtP1/GDcMjVKvb12X2MQgbrwDD/a&#10;P1rBcAT/X+IPkNM7AAAA//8DAFBLAQItABQABgAIAAAAIQDb4fbL7gAAAIUBAAATAAAAAAAAAAAA&#10;AAAAAAAAAABbQ29udGVudF9UeXBlc10ueG1sUEsBAi0AFAAGAAgAAAAhAFr0LFu/AAAAFQEAAAsA&#10;AAAAAAAAAAAAAAAAHwEAAF9yZWxzLy5yZWxzUEsBAi0AFAAGAAgAAAAhAO1TlWbEAAAA2wAAAA8A&#10;AAAAAAAAAAAAAAAABwIAAGRycy9kb3ducmV2LnhtbFBLBQYAAAAAAwADALcAAAD4AgAAAAA=&#10;" path="m1702,114c6413,724,11735,851,15596,851v8966,,17297,-737,23101,-737l39725,375r,7739l34950,6413v-7137,,-9436,2896,-9436,9665l25514,40983r3518,l39725,39269r,10986l36662,47987c33410,46882,29750,46609,25514,46546r,23469c25514,78473,31318,79934,39065,80899v851,127,242,4115,-737,4115l1702,85014c724,85014,,81026,978,80899,7137,80048,11011,77635,11011,70015r,-53937c11011,8103,6782,5804,978,4229,,3988,609,,1702,114xe" fillcolor="#003876" stroked="f" strokeweight="0">
                  <v:stroke miterlimit="83231f" joinstyle="miter"/>
                  <v:path arrowok="t" textboxrect="0,0,39916,85014"/>
                </v:shape>
                <v:shape id="Shape 66" o:spid="_x0000_s1066" style="position:absolute;left:397;top:10060;width:506;height:876;visibility:visible;mso-wrap-style:square;v-text-anchor:top" coordsize="50610,876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x0wgAAANsAAAAPAAAAZHJzL2Rvd25yZXYueG1sRI/BasMw&#10;EETvgf6D2EIvoZYTcGrcKMEUinNsnODzYm1tU2llLDV2/z4qFHocZuYNsz8u1ogbTX5wrGCTpCCI&#10;W6cH7hRcL+/POQgfkDUax6TghzwcDw+rPRbazXymWx06ESHsC1TQhzAWUvq2J4s+cSNx9D7dZDFE&#10;OXVSTzhHuDVym6Y7aXHguNDjSG89tV/1t1WwLbONXFeVMVXTfZSY26adG6WeHpfyFUSgJfyH/9on&#10;rSB7gd8v8QfIwx0AAP//AwBQSwECLQAUAAYACAAAACEA2+H2y+4AAACFAQAAEwAAAAAAAAAAAAAA&#10;AAAAAAAAW0NvbnRlbnRfVHlwZXNdLnhtbFBLAQItABQABgAIAAAAIQBa9CxbvwAAABUBAAALAAAA&#10;AAAAAAAAAAAAAB8BAABfcmVscy8ucmVsc1BLAQItABQABgAIAAAAIQDrjXx0wgAAANsAAAAPAAAA&#10;AAAAAAAAAAAAAAcCAABkcnMvZG93bnJldi54bWxQSwUGAAAAAAMAAwC3AAAA9gIAAAAA&#10;" path="m,l21060,5346v5337,3734,8391,9328,8391,16770c29451,36137,18085,43033,7925,43630r,610c12764,44240,16269,46297,21590,52952l39611,75571v3747,4711,7379,6045,10033,6045c50610,81616,50368,84867,49644,85121,42024,87648,31496,87293,24257,77984l5626,54044,,49879,,38893,8517,37528v3974,-2296,5694,-6103,5694,-12148c14211,18910,12157,14074,8757,10856l,7738,,xe" fillcolor="#003876" stroked="f" strokeweight="0">
                  <v:stroke miterlimit="83231f" joinstyle="miter"/>
                  <v:path arrowok="t" textboxrect="0,0,50610,87648"/>
                </v:shape>
                <v:shape id="Shape 67" o:spid="_x0000_s1067" style="position:absolute;left:1079;top:10056;width:734;height:854;visibility:visible;mso-wrap-style:square;v-text-anchor:top" coordsize="73419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k83vwAAANsAAAAPAAAAZHJzL2Rvd25yZXYueG1sRE9Ni8Iw&#10;EL0L/ocwwl7Epi5UpBpFhIX1pq14HpqxLW0mpUm17q/fHASPj/e93Y+mFQ/qXW1ZwTKKQRAXVtdc&#10;KrjmP4s1COeRNbaWScGLHOx308kWU22ffKFH5ksRQtilqKDyvkuldEVFBl1kO+LA3W1v0AfYl1L3&#10;+AzhppXfcbySBmsODRV2dKyoaLLBKGiS7DScbf7n7DofVsvrPLllpNTXbDxsQHga/Uf8dv9qBUkY&#10;G76EHyB3/wAAAP//AwBQSwECLQAUAAYACAAAACEA2+H2y+4AAACFAQAAEwAAAAAAAAAAAAAAAAAA&#10;AAAAW0NvbnRlbnRfVHlwZXNdLnhtbFBLAQItABQABgAIAAAAIQBa9CxbvwAAABUBAAALAAAAAAAA&#10;AAAAAAAAAB8BAABfcmVscy8ucmVsc1BLAQItABQABgAIAAAAIQA0fk83vwAAANsAAAAPAAAAAAAA&#10;AAAAAAAAAAcCAABkcnMvZG93bnJldi54bWxQSwUGAAAAAAMAAwC3AAAA8wIAAAAA&#10;" path="m3873,114v8827,965,24067,737,31446,737c46317,851,54305,368,64211,114v2908,,2908,1943,2311,4725l63614,16332v-368,1689,-3378,1689,-3873,c57925,10401,54305,7010,39192,7010v-8471,,-11252,2185,-11252,8471l27940,35192v,3137,1575,3746,4000,3746l34582,38938v9805,,18263,-965,23228,-5435c59017,32410,61684,32652,60591,35077l53695,50305v-965,2171,-2781,1943,-4102,114c46799,46546,40640,44983,33630,44983r-1690,c29515,44983,27940,45593,27940,48730r,20320c27940,75946,30848,78486,40881,78486v18263,,25514,-8357,28410,-12941c70142,64211,73419,64808,73419,66878v,6160,-5207,18364,-12828,18364c53822,84887,47168,84531,37008,84531v-11125,,-24308,-368,-35306,711c483,85382,,81140,978,80899,7988,79083,13424,77991,13424,69050r,-53696c13424,7607,8471,5563,3277,4229,2299,3988,2908,,3873,114xe" fillcolor="#003876" stroked="f" strokeweight="0">
                  <v:stroke miterlimit="83231f" joinstyle="miter"/>
                  <v:path arrowok="t" textboxrect="0,0,73419,85382"/>
                </v:shape>
                <v:shape id="Shape 68" o:spid="_x0000_s1068" style="position:absolute;left:2041;top:10056;width:411;height:850;visibility:visible;mso-wrap-style:square;v-text-anchor:top" coordsize="41173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PvnwwAAANsAAAAPAAAAZHJzL2Rvd25yZXYueG1sRI9PawIx&#10;FMTvBb9DeEJvNbGg6LpxkaWCiBethx4fm7d/cPOybqJuv70pFDwOM/MbJs0G24o79b5xrGE6USCI&#10;C2carjScv7cfCxA+IBtsHZOGX/KQrUdvKSbGPfhI91OoRISwT1BDHUKXSOmLmiz6ieuIo1e63mKI&#10;sq+k6fER4baVn0rNpcWG40KNHeU1FZfTzWo47NR5rn6qr3Ipb/lwvOy53V+1fh8PmxWIQEN4hf/b&#10;O6NhtoS/L/EHyPUTAAD//wMAUEsBAi0AFAAGAAgAAAAhANvh9svuAAAAhQEAABMAAAAAAAAAAAAA&#10;AAAAAAAAAFtDb250ZW50X1R5cGVzXS54bWxQSwECLQAUAAYACAAAACEAWvQsW78AAAAVAQAACwAA&#10;AAAAAAAAAAAAAAAfAQAAX3JlbHMvLnJlbHNQSwECLQAUAAYACAAAACEAZ0z758MAAADbAAAADwAA&#10;AAAAAAAAAAAAAAAHAgAAZHJzL2Rvd25yZXYueG1sUEsFBgAAAAADAAMAtwAAAPcCAAAAAA==&#10;" path="m1689,114c6414,724,11722,851,15596,851v8953,,16446,-737,22618,-737l41173,828r,7820l35192,6413v-7620,,-9678,2655,-9678,9665l25514,46685,41173,45396r,7666l25514,52591r,17424c25514,78486,31318,79934,39053,80899v850,127,241,4115,-724,4115l1689,85014c724,85014,,81026,965,80899,7138,80048,10998,77635,10998,70015r,-53937c10998,8103,6769,5804,965,4229,,3988,610,,1689,114xe" fillcolor="#003876" stroked="f" strokeweight="0">
                  <v:stroke miterlimit="83231f" joinstyle="miter"/>
                  <v:path arrowok="t" textboxrect="0,0,41173,85014"/>
                </v:shape>
                <v:shape id="Shape 69" o:spid="_x0000_s1069" style="position:absolute;left:2452;top:10064;width:313;height:524;visibility:visible;mso-wrap-style:square;v-text-anchor:top" coordsize="31255,52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7xrwAAAANsAAAAPAAAAZHJzL2Rvd25yZXYueG1sRE/LisIw&#10;FN0L/kO4gjtNVRDpGEUFQXDjYwac3aW509ZpbkoSbfXrzUJweTjv+bI1lbiT86VlBaNhAoI4s7rk&#10;XMH3eTuYgfABWWNlmRQ8yMNy0e3MMdW24SPdTyEXMYR9igqKEOpUSp8VZNAPbU0cuT/rDIYIXS61&#10;wyaGm0qOk2QqDZYcGwqsaVNQ9n+6GQXrn2t1u/4e9pPL5KnH5WWVO26U6vfa1ReIQG34iN/unVYw&#10;jevjl/gD5OIFAAD//wMAUEsBAi0AFAAGAAgAAAAhANvh9svuAAAAhQEAABMAAAAAAAAAAAAAAAAA&#10;AAAAAFtDb250ZW50X1R5cGVzXS54bWxQSwECLQAUAAYACAAAACEAWvQsW78AAAAVAQAACwAAAAAA&#10;AAAAAAAAAAAfAQAAX3JlbHMvLnJlbHNQSwECLQAUAAYACAAAACEAPwO8a8AAAADbAAAADwAAAAAA&#10;AAAAAAAAAAAHAgAAZHJzL2Rvd25yZXYueG1sUEsFBgAAAAADAAMAtwAAAPQCAAAAAA==&#10;" path="m,l21177,5108v6210,4097,10078,10568,10078,20061c31255,41314,19896,50451,2944,52322l,52234,,44568r7710,-635c12970,41076,15659,35875,15659,27950v,-7194,-2299,-12786,-6153,-16578l,7820,,xe" fillcolor="#003876" stroked="f" strokeweight="0">
                  <v:stroke miterlimit="83231f" joinstyle="miter"/>
                  <v:path arrowok="t" textboxrect="0,0,31255,52322"/>
                </v:shape>
                <v:shape id="Shape 70" o:spid="_x0000_s1070" style="position:absolute;left:2999;top:10060;width:911;height:865;visibility:visible;mso-wrap-style:square;v-text-anchor:top" coordsize="91173,865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eFfCwgAAANsAAAAPAAAAZHJzL2Rvd25yZXYueG1sRI9Lb8Iw&#10;EITvlfgP1iL1Vhx64BEwCFWtxLE8DhyXeEkC8TryupDy63GlShxHM/ONZr7sXKOuFKT2bGA4yEAR&#10;F97WXBrY777eJqAkIltsPJOBXxJYLnovc8ytv/GGrttYqgRhydFAFWObay1FRQ5l4Fvi5J18cBiT&#10;DKW2AW8J7hr9nmUj7bDmtFBhSx8VFZftjzPwvZnuj/eJrJsgeBiPP1HODo157XerGahIXXyG/9tr&#10;a2A0hL8v6QfoxQMAAP//AwBQSwECLQAUAAYACAAAACEA2+H2y+4AAACFAQAAEwAAAAAAAAAAAAAA&#10;AAAAAAAAW0NvbnRlbnRfVHlwZXNdLnhtbFBLAQItABQABgAIAAAAIQBa9CxbvwAAABUBAAALAAAA&#10;AAAAAAAAAAAAAB8BAABfcmVscy8ucmVsc1BLAQItABQABgAIAAAAIQDzeFfCwgAAANsAAAAPAAAA&#10;AAAAAAAAAAAAAAcCAABkcnMvZG93bnJldi54bWxQSwUGAAAAAAMAAwC3AAAA9gIAAAAA&#10;" path="m1689,l34696,v965,,1689,3988,724,4102c30581,4699,25743,6528,25743,14986r,38583c25743,70485,35547,78359,48361,78359v13183,,23699,-7874,23699,-24790l72060,14986c72060,7125,67589,4953,61659,4102,60820,3988,61417,,62395,l89598,v852,,1575,3988,610,4102c85369,4699,80531,6528,80531,14986r,37846c80531,75095,66142,86563,46914,86563v-17057,,-36157,-9055,-36157,-33604l10757,14986c10757,7366,6883,4826,952,4102,,3988,711,,1689,xe" fillcolor="#003876" stroked="f" strokeweight="0">
                  <v:stroke miterlimit="83231f" joinstyle="miter"/>
                  <v:path arrowok="t" textboxrect="0,0,91173,86563"/>
                </v:shape>
                <v:shape id="Shape 71" o:spid="_x0000_s1071" style="position:absolute;left:3340;top:9727;width:245;height:247;visibility:visible;mso-wrap-style:square;v-text-anchor:top" coordsize="24536,246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gjeiwAAAANsAAAAPAAAAZHJzL2Rvd25yZXYueG1sRI9Pi8Iw&#10;FMTvC36H8ARva6oHkWosIgiiB7G7eH40z/7NS2nSWr+9ERb2OMzMb5htMppGDNS50rKCxTwCQZxZ&#10;XXKu4Pfn+L0G4TyyxsYyKXiRg2Q3+dpirO2TbzSkPhcBwi5GBYX3bSylywoy6Oa2JQ7ew3YGfZBd&#10;LnWHzwA3jVxG0UoaLDksFNjSoaCsTnujYOh7neprfT/XY3uVma8ua6yUmk3H/QaEp9H/h//aJ61g&#10;tYTPl/AD5O4NAAD//wMAUEsBAi0AFAAGAAgAAAAhANvh9svuAAAAhQEAABMAAAAAAAAAAAAAAAAA&#10;AAAAAFtDb250ZW50X1R5cGVzXS54bWxQSwECLQAUAAYACAAAACEAWvQsW78AAAAVAQAACwAAAAAA&#10;AAAAAAAAAAAfAQAAX3JlbHMvLnJlbHNQSwECLQAUAAYACAAAACEApII3osAAAADbAAAADwAAAAAA&#10;AAAAAAAAAAAHAgAAZHJzL2Rvd25yZXYueG1sUEsFBgAAAAADAAMAtwAAAPQCAAAAAA==&#10;" path="m12205,3137c14376,,24536,9309,21641,11481l5804,23457c4229,24663,,20790,1194,19101l12205,3137xe" fillcolor="#003876" stroked="f" strokeweight="0">
                  <v:stroke miterlimit="83231f" joinstyle="miter"/>
                  <v:path arrowok="t" textboxrect="0,0,24536,24663"/>
                </v:shape>
                <v:shape id="Shape 72" o:spid="_x0000_s1072" style="position:absolute;left:4109;top:10056;width:442;height:854;visibility:visible;mso-wrap-style:square;v-text-anchor:top" coordsize="44202,85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CH2xQAAANsAAAAPAAAAZHJzL2Rvd25yZXYueG1sRI9Ba8JA&#10;FITvBf/D8oTe6sYWtUQ3QQIthdqDsYjHR/aZDWbfptmtpv/eFQoeh5n5hlnlg23FmXrfOFYwnSQg&#10;iCunG64VfO/enl5B+ICssXVMCv7IQ56NHlaYanfhLZ3LUIsIYZ+iAhNCl0rpK0MW/cR1xNE7ut5i&#10;iLKvpe7xEuG2lc9JMpcWG44LBjsqDFWn8tcqwJ/p12ZRbJrD/tMu3gc/K00xU+pxPKyXIAIN4R7+&#10;b39oBfMXuH2JP0BmVwAAAP//AwBQSwECLQAUAAYACAAAACEA2+H2y+4AAACFAQAAEwAAAAAAAAAA&#10;AAAAAAAAAAAAW0NvbnRlbnRfVHlwZXNdLnhtbFBLAQItABQABgAIAAAAIQBa9CxbvwAAABUBAAAL&#10;AAAAAAAAAAAAAAAAAB8BAABfcmVscy8ucmVsc1BLAQItABQABgAIAAAAIQCskCH2xQAAANsAAAAP&#10;AAAAAAAAAAAAAAAAAAcCAABkcnMvZG93bnJldi54bWxQSwUGAAAAAAMAAwC3AAAA+QIAAAAA&#10;" path="m3873,114c8826,724,14643,851,18504,851v9677,,16814,-737,22123,-737l44202,992r,7925l36525,6414v-6414,,-8585,2171,-8585,8940l27940,36881r12446,l44202,35628r,8683l40386,42926r-12446,l27940,69050v,6642,3378,9919,13906,9919l44202,78411r,6287l42214,85242v-5816,,-12585,-711,-21526,-711c13068,84531,7264,84646,1701,85242,609,85382,,81140,965,80899,7988,79083,13424,78003,13424,69050r,-53696c13424,7620,8471,5563,3277,4242,2299,3988,2908,,3873,114xe" fillcolor="#003876" stroked="f" strokeweight="0">
                  <v:stroke miterlimit="83231f" joinstyle="miter"/>
                  <v:path arrowok="t" textboxrect="0,0,44202,85382"/>
                </v:shape>
                <v:shape id="Shape 73" o:spid="_x0000_s1073" style="position:absolute;left:4551;top:10066;width:319;height:837;visibility:visible;mso-wrap-style:square;v-text-anchor:top" coordsize="31871,83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aIcxAAAANsAAAAPAAAAZHJzL2Rvd25yZXYueG1sRI9Pi8Iw&#10;FMTvgt8hvAVvmrqILl2jLC4FDyL4B9a9PZpnW2xeahJt/fZmYcHjMDO/YebLztTiTs5XlhWMRwkI&#10;4tzqigsFx0M2/ADhA7LG2jIpeJCH5aLfm2Oqbcs7uu9DISKEfYoKyhCaVEqfl2TQj2xDHL2zdQZD&#10;lK6Q2mEb4aaW70kylQYrjgslNrQqKb/sb0aBMd+b6/hX1m7rV6fd7Cdr/SlTavDWfX2CCNSFV/i/&#10;vdYKphP4+xJ/gFw8AQAA//8DAFBLAQItABQABgAIAAAAIQDb4fbL7gAAAIUBAAATAAAAAAAAAAAA&#10;AAAAAAAAAABbQ29udGVudF9UeXBlc10ueG1sUEsBAi0AFAAGAAgAAAAhAFr0LFu/AAAAFQEAAAsA&#10;AAAAAAAAAAAAAAAAHwEAAF9yZWxzLy5yZWxzUEsBAi0AFAAGAAgAAAAhAKxBohzEAAAA2wAAAA8A&#10;AAAAAAAAAAAAAAAABwIAAGRycy9kb3ducmV2LnhtbFBLBQYAAAAAAwADALcAAAD4AgAAAAA=&#10;" path="m,l16505,4050v5170,3296,8406,8255,8469,14910c25089,28752,18193,35533,9734,37223r,724c20987,37947,31871,46049,31871,59600v,7493,-3420,13656,-9362,17945l,83707,,77420,10944,74831v3324,-2360,5318,-6290,5318,-12577c16262,55606,14056,50526,10442,47108l,43319,,34636,6347,32552c8706,30301,9976,26885,9976,22224,9976,16477,8042,12277,4869,9513l,7925,,xe" fillcolor="#003876" stroked="f" strokeweight="0">
                  <v:stroke miterlimit="83231f" joinstyle="miter"/>
                  <v:path arrowok="t" textboxrect="0,0,31871,83707"/>
                </v:shape>
                <v:shape id="Shape 74" o:spid="_x0000_s1074" style="position:absolute;left:5092;top:10060;width:734;height:850;visibility:visible;mso-wrap-style:square;v-text-anchor:top" coordsize="73406,850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r5CwwAAANsAAAAPAAAAZHJzL2Rvd25yZXYueG1sRI9Pi8Iw&#10;FMTvC36H8IS9ranCdqUaxbqU9eqfg8dn8myLzUtpoq3f3iws7HGYmd8wy/VgG/GgzteOFUwnCQhi&#10;7UzNpYLTsfiYg/AB2WDjmBQ8ycN6NXpbYmZcz3t6HEIpIoR9hgqqENpMSq8rsugnriWO3tV1FkOU&#10;XSlNh32E20bOkiSVFmuOCxW2tK1I3w53q+Cc9vPiu9V5ocvn/mt2yc1PnSv1Ph42CxCBhvAf/mvv&#10;jIL0E36/xB8gVy8AAAD//wMAUEsBAi0AFAAGAAgAAAAhANvh9svuAAAAhQEAABMAAAAAAAAAAAAA&#10;AAAAAAAAAFtDb250ZW50X1R5cGVzXS54bWxQSwECLQAUAAYACAAAACEAWvQsW78AAAAVAQAACwAA&#10;AAAAAAAAAAAAAAAfAQAAX3JlbHMvLnJlbHNQSwECLQAUAAYACAAAACEAbAa+QsMAAADbAAAADwAA&#10;AAAAAAAAAAAAAAAHAgAAZHJzL2Rvd25yZXYueG1sUEsFBgAAAAADAAMAtwAAAPcCAAAAAA==&#10;" path="m3873,l37236,v851,,1461,3988,610,4102c32766,4699,27927,6528,27927,14986r,53696c27927,75578,30835,78118,40868,78118v18263,,25515,-8357,28423,-12942c70129,63843,73406,64440,73406,66510v,6159,-5207,18364,-12827,18364c53810,84519,47155,84163,36995,84163v-11125,,-24308,-368,-35306,711c483,85014,,80772,965,80531,7975,78715,13411,77622,13411,68682r,-53696c13411,6528,8458,4839,3264,4102,2286,3988,3022,,3873,xe" fillcolor="#003876" stroked="f" strokeweight="0">
                  <v:stroke miterlimit="83231f" joinstyle="miter"/>
                  <v:path arrowok="t" textboxrect="0,0,73406,85014"/>
                </v:shape>
                <v:shape id="Shape 75" o:spid="_x0000_s1075" style="position:absolute;left:6029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dNEwwAAANsAAAAPAAAAZHJzL2Rvd25yZXYueG1sRI9Ba8JA&#10;FITvQv/D8gredFORIKmriFCoJ1P10N4e2ddsMPs2zT5N+u+7hUKPw8x8w6y3o2/VnfrYBDbwNM9A&#10;EVfBNlwbuJxfZitQUZAttoHJwDdF2G4eJmssbBj4je4nqVWCcCzQgBPpCq1j5chjnIeOOHmfofco&#10;Sfa1tj0OCe5bvciyXHtsOC047GjvqLqebt7AcinBlV/HcJD3YcdjLMuPw2DM9HHcPYMSGuU//Nd+&#10;tQbyHH6/pB+gNz8AAAD//wMAUEsBAi0AFAAGAAgAAAAhANvh9svuAAAAhQEAABMAAAAAAAAAAAAA&#10;AAAAAAAAAFtDb250ZW50X1R5cGVzXS54bWxQSwECLQAUAAYACAAAACEAWvQsW78AAAAVAQAACwAA&#10;AAAAAAAAAAAAAAAfAQAAX3JlbHMvLnJlbHNQSwECLQAUAAYACAAAACEA+RXTRMMAAADbAAAADwAA&#10;AAAAAAAAAAAAAAAHAgAAZHJzL2Rvd25yZXYueG1sUEsFBgAAAAADAAMAtwAAAPcCAAAAAA==&#10;" path="m1689,l34823,v966,,1690,3988,724,4102c30353,4839,25514,6528,25514,14986r,54661c25514,78118,30353,79807,35547,80531v966,127,242,4115,-724,4115l1689,84646c724,84646,,80658,965,80531,7137,79680,11011,77267,11011,69647r,-54661c11011,7366,7137,4953,965,4102,,3988,724,,1689,xe" fillcolor="#003876" stroked="f" strokeweight="0">
                  <v:stroke miterlimit="83231f" joinstyle="miter"/>
                  <v:path arrowok="t" textboxrect="0,0,36513,84646"/>
                </v:shape>
                <v:shape id="Shape 76" o:spid="_x0000_s1076" style="position:absolute;left:6640;top:10040;width:737;height:885;visibility:visible;mso-wrap-style:square;v-text-anchor:top" coordsize="73635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F4UKxAAAANsAAAAPAAAAZHJzL2Rvd25yZXYueG1sRI/NasMw&#10;EITvgb6D2EJviZQUkuJEMcW00PaQv+YBNtbGNrZWRlIT9+2jQiHHYWa+YVb5YDtxIR8axxqmEwWC&#10;uHSm4UrD8ft9/AIiRGSDnWPS8EsB8vXDaIWZcVfe0+UQK5EgHDLUUMfYZ1KGsiaLYeJ64uSdnbcY&#10;k/SVNB6vCW47OVNqLi02nBZq7KmoqWwPP1ZDNds9F8VbecLFdKs+/UbZr6LV+ulxeF2CiDTEe/i/&#10;/WE0zBfw9yX9ALm+AQAA//8DAFBLAQItABQABgAIAAAAIQDb4fbL7gAAAIUBAAATAAAAAAAAAAAA&#10;AAAAAAAAAABbQ29udGVudF9UeXBlc10ueG1sUEsBAi0AFAAGAAgAAAAhAFr0LFu/AAAAFQEAAAsA&#10;AAAAAAAAAAAAAAAAHwEAAF9yZWxzLy5yZWxzUEsBAi0AFAAGAAgAAAAhAH4XhQrEAAAA2wAAAA8A&#10;AAAAAAAAAAAAAAAABwIAAGRycy9kb3ducmV2LnhtbFBLBQYAAAAAAwADALcAAAD4AgAAAAA=&#10;" path="m46672,c60706,,72796,4356,71349,8585r-1575,4712c65418,26251,60706,9677,39179,9677v-17297,,-25755,11253,-25755,28664c13424,65545,34099,76924,50660,76924v2185,,13183,-1715,19469,-5690c71107,70625,73635,73406,72923,74498,67716,82118,51511,88519,47765,88519,27445,88519,,76670,,45834,,24917,12814,,46672,xe" fillcolor="#003876" stroked="f" strokeweight="0">
                  <v:stroke miterlimit="83231f" joinstyle="miter"/>
                  <v:path arrowok="t" textboxrect="0,0,73635,88519"/>
                </v:shape>
                <v:shape id="Shape 77" o:spid="_x0000_s1077" style="position:absolute;left:7568;top:10058;width:426;height:848;visibility:visible;mso-wrap-style:square;v-text-anchor:top" coordsize="42634,84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zJzvgAAANsAAAAPAAAAZHJzL2Rvd25yZXYueG1sRE9Ni8Iw&#10;EL0v+B/CCN7WVFGRahQRhEVQ0IrnoRmbYjMpTdZWf705CB4f73u57mwlHtT40rGC0TABQZw7XXKh&#10;4JLtfucgfEDWWDkmBU/ysF71fpaYatfyiR7nUIgYwj5FBSaEOpXS54Ys+qGriSN3c43FEGFTSN1g&#10;G8NtJcdJMpMWS44NBmvaGsrv53+rILSHaVHKyTN7HTPcz8dXc9pdlRr0u80CRKAufMUf959WMItj&#10;45f4A+TqDQAA//8DAFBLAQItABQABgAIAAAAIQDb4fbL7gAAAIUBAAATAAAAAAAAAAAAAAAAAAAA&#10;AABbQ29udGVudF9UeXBlc10ueG1sUEsBAi0AFAAGAAgAAAAhAFr0LFu/AAAAFQEAAAsAAAAAAAAA&#10;AAAAAAAAHwEAAF9yZWxzLy5yZWxzUEsBAi0AFAAGAAgAAAAhAPcvMnO+AAAA2wAAAA8AAAAAAAAA&#10;AAAAAAAABwIAAGRycy9kb3ducmV2LnhtbFBLBQYAAAAAAwADALcAAADyAgAAAAA=&#10;" path="m42634,r,19315l28423,53022v-724,1702,1092,1930,2781,1930l42634,54952r,6782l30239,61734v-3632,,-5690,242,-6896,3137l22136,67894v-4229,10401,356,11976,6160,12827c29871,80962,29515,84823,27940,84823r-26124,c369,84823,,80962,1448,80721,6414,79870,9309,78168,13792,67894l34227,20980c38938,10337,40386,5384,40386,787l42634,xe" fillcolor="#003876" stroked="f" strokeweight="0">
                  <v:stroke miterlimit="83231f" joinstyle="miter"/>
                  <v:path arrowok="t" textboxrect="0,0,42634,84823"/>
                </v:shape>
                <v:shape id="Shape 78" o:spid="_x0000_s1078" style="position:absolute;left:7994;top:10043;width:499;height:863;visibility:visible;mso-wrap-style:square;v-text-anchor:top" coordsize="49886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iwXxQAAANsAAAAPAAAAZHJzL2Rvd25yZXYueG1sRI9Ba8JA&#10;FITvBf/D8gRvdWMRqdGNFKvgRVpjSa/P7GsSzL6N2U1M/323UOhxmJlvmPVmMLXoqXWVZQWzaQSC&#10;OLe64kLBx3n/+AzCeWSNtWVS8E0ONsnoYY2xtnc+UZ/6QgQIuxgVlN43sZQuL8mgm9qGOHhftjXo&#10;g2wLqVu8B7ip5VMULaTBisNCiQ1tS8qvaWcUpOnpGmV0yN764+dr1u1w/n65KTUZDy8rEJ4G/x/+&#10;ax+0gsUSfr+EHyCTHwAAAP//AwBQSwECLQAUAAYACAAAACEA2+H2y+4AAACFAQAAEwAAAAAAAAAA&#10;AAAAAAAAAAAAW0NvbnRlbnRfVHlwZXNdLnhtbFBLAQItABQABgAIAAAAIQBa9CxbvwAAABUBAAAL&#10;AAAAAAAAAAAAAAAAAB8BAABfcmVscy8ucmVsc1BLAQItABQABgAIAAAAIQBnqiwXxQAAANsAAAAP&#10;AAAAAAAAAAAAAAAAAAcCAABkcnMvZG93bnJldi54bWxQSwUGAAAAAAMAAwC3AAAA+QIAAAAA&#10;" path="m6579,425l36094,69234v4343,10274,7251,12217,12090,12941c49886,82417,49403,86277,47943,86277r-31915,c14453,86277,14326,82417,15647,82175v4483,-851,9321,-2425,4851,-12827l19165,66326c17958,63430,15901,63189,12281,63189l,63189,,56407r11418,c13119,56407,14936,56178,14212,54477l64,20618,,20769,,1455,2032,743c4194,273,6401,,6579,425xe" fillcolor="#003876" stroked="f" strokeweight="0">
                  <v:stroke miterlimit="83231f" joinstyle="miter"/>
                  <v:path arrowok="t" textboxrect="0,0,49886,86277"/>
                </v:shape>
                <v:shape id="Shape 79" o:spid="_x0000_s1079" style="position:absolute;left:9050;top:10056;width:508;height:854;visibility:visible;mso-wrap-style:square;v-text-anchor:top" coordsize="50787,853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LZTvwAAANsAAAAPAAAAZHJzL2Rvd25yZXYueG1sRE+7bsIw&#10;FN0r8Q/WRWIrThhoFTARQuKlTgQGxqv4EkeJr0NsIPx9PVTqeHTey3ywrXhS72vHCtJpAoK4dLrm&#10;SsHlvP38BuEDssbWMSl4k4d8NfpYYqbdi0/0LEIlYgj7DBWYELpMSl8asuinriOO3M31FkOEfSV1&#10;j68Ybls5S5K5tFhzbDDY0cZQ2RQPq+C0O4bm2jW3/T0tdvqn9dpUXqnJeFgvQAQawr/4z33QCr7i&#10;+vgl/gC5+gUAAP//AwBQSwECLQAUAAYACAAAACEA2+H2y+4AAACFAQAAEwAAAAAAAAAAAAAAAAAA&#10;AAAAW0NvbnRlbnRfVHlwZXNdLnhtbFBLAQItABQABgAIAAAAIQBa9CxbvwAAABUBAAALAAAAAAAA&#10;AAAAAAAAAB8BAABfcmVscy8ucmVsc1BLAQItABQABgAIAAAAIQBIfLZTvwAAANsAAAAPAAAAAAAA&#10;AAAAAAAAAAcCAABkcnMvZG93bnJldi54bWxQSwUGAAAAAAMAAwC3AAAA8wIAAAAA&#10;" path="m3874,114c8827,724,13907,851,18987,851v9436,,17894,-737,24066,-737l50787,1345r,7704l39307,6528v-8586,,-11380,2654,-11380,8826l27927,69050v,6528,4483,9792,16218,9792l50787,76479r,7284l42939,85242v-5817,,-13310,-711,-22251,-711c13183,84531,7252,84646,1702,85242,483,85369,,81140,965,80899,7988,79083,13437,77991,13437,69050r,-53696c13437,7607,8471,5563,3264,4229,2299,3988,2908,,3874,114xe" fillcolor="#003876" stroked="f" strokeweight="0">
                  <v:stroke miterlimit="83231f" joinstyle="miter"/>
                  <v:path arrowok="t" textboxrect="0,0,50787,85369"/>
                </v:shape>
                <v:shape id="Shape 80" o:spid="_x0000_s1080" style="position:absolute;left:9558;top:10069;width:374;height:825;visibility:visible;mso-wrap-style:square;v-text-anchor:top" coordsize="37389,824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E4cwgAAANsAAAAPAAAAZHJzL2Rvd25yZXYueG1sRI9Bi8Iw&#10;FITvwv6H8Ba8aaos7lKNIoKwh15al8Xjo3k2xealJFHrvzeC4HGYmW+Y1WawnbiSD61jBbNpBoK4&#10;drrlRsHfYT/5AREissbOMSm4U4DN+mO0wly7G5d0rWIjEoRDjgpMjH0uZagNWQxT1xMn7+S8xZik&#10;b6T2eEtw28l5li2kxZbTgsGedobqc3WxCk6e/+/VrjDb4lgevo77ouQsKDX+HLZLEJGG+A6/2r9a&#10;wfcMnl/SD5DrBwAAAP//AwBQSwECLQAUAAYACAAAACEA2+H2y+4AAACFAQAAEwAAAAAAAAAAAAAA&#10;AAAAAAAAW0NvbnRlbnRfVHlwZXNdLnhtbFBLAQItABQABgAIAAAAIQBa9CxbvwAAABUBAAALAAAA&#10;AAAAAAAAAAAAAB8BAABfcmVscy8ucmVsc1BLAQItABQABgAIAAAAIQBdQE4cwgAAANsAAAAPAAAA&#10;AAAAAAAAAAAAAAcCAABkcnMvZG93bnJldi54bWxQSwUGAAAAAAMAAwC3AAAA9gIAAAAA&#10;" path="m,l11666,1856c28474,7851,37389,22026,37389,39524v,17411,-8915,33666,-25771,40705l,82418,,75134,15501,69621v4911,-5215,7359,-12984,7359,-23201c22860,29094,15788,14561,3068,8377l,7704,,xe" fillcolor="#003876" stroked="f" strokeweight="0">
                  <v:stroke miterlimit="83231f" joinstyle="miter"/>
                  <v:path arrowok="t" textboxrect="0,0,37389,82418"/>
                </v:shape>
                <v:shape id="Shape 81" o:spid="_x0000_s1081" style="position:absolute;left:10195;top:10040;width:438;height:885;visibility:visible;mso-wrap-style:square;v-text-anchor:top" coordsize="43840,88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7DfqxAAAANsAAAAPAAAAZHJzL2Rvd25yZXYueG1sRI9Ba8JA&#10;FITvQv/D8oRepG4q1ZTUVUoh2EMREtv7I/uaBLNvw+7GxH/fLQgeh5n5htnuJ9OJCznfWlbwvExA&#10;EFdWt1wr+D7lT68gfEDW2FkmBVfysN89zLaYaTtyQZcy1CJC2GeooAmhz6T0VUMG/dL2xNH7tc5g&#10;iNLVUjscI9x0cpUkG2mw5bjQYE8fDVXncjAK2vygB0dJ+vJ1sNew+DmaYj0o9Tif3t9ABJrCPXxr&#10;f2oF6Qr+v8QfIHd/AAAA//8DAFBLAQItABQABgAIAAAAIQDb4fbL7gAAAIUBAAATAAAAAAAAAAAA&#10;AAAAAAAAAABbQ29udGVudF9UeXBlc10ueG1sUEsBAi0AFAAGAAgAAAAhAFr0LFu/AAAAFQEAAAsA&#10;AAAAAAAAAAAAAAAAHwEAAF9yZWxzLy5yZWxzUEsBAi0AFAAGAAgAAAAhAPjsN+rEAAAA2wAAAA8A&#10;AAAAAAAAAAAAAAAABwIAAGRycy9kb3ducmV2LnhtbFBLBQYAAAAAAwADALcAAAD4AgAAAAA=&#10;" path="m43840,r,9371l39179,8207v-10642,,-24663,7023,-24663,29756c14516,56461,23838,71022,35792,77146r8048,2013l43840,88474r-178,35c18504,88509,,69891,,44732,,26406,9794,10402,25862,3545l43840,xe" fillcolor="#003876" stroked="f" strokeweight="0">
                  <v:stroke miterlimit="83231f" joinstyle="miter"/>
                  <v:path arrowok="t" textboxrect="0,0,43840,88509"/>
                </v:shape>
                <v:shape id="Shape 82" o:spid="_x0000_s1082" style="position:absolute;left:10633;top:10040;width:437;height:885;visibility:visible;mso-wrap-style:square;v-text-anchor:top" coordsize="43713,88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E8JxAAAANsAAAAPAAAAZHJzL2Rvd25yZXYueG1sRI9Pi8Iw&#10;FMTvgt8hPMGLaKrLqlSjuILiZQ/+QfD2aJ5NsXkpTVbrfnqzsOBxmJnfMPNlY0txp9oXjhUMBwkI&#10;4szpgnMFp+OmPwXhA7LG0jEpeJKH5aLdmmOq3YP3dD+EXEQI+xQVmBCqVEqfGbLoB64ijt7V1RZD&#10;lHUudY2PCLelHCXJWFosOC4YrGhtKLsdfqyCi//c/p5PPSrHbv291WFqvhqvVLfTrGYgAjXhHf5v&#10;77SCyQf8fYk/QC5eAAAA//8DAFBLAQItABQABgAIAAAAIQDb4fbL7gAAAIUBAAATAAAAAAAAAAAA&#10;AAAAAAAAAABbQ29udGVudF9UeXBlc10ueG1sUEsBAi0AFAAGAAgAAAAhAFr0LFu/AAAAFQEAAAsA&#10;AAAAAAAAAAAAAAAAHwEAAF9yZWxzLy5yZWxzUEsBAi0AFAAGAAgAAAAhAD7ATwnEAAAA2wAAAA8A&#10;AAAAAAAAAAAAAAAABwIAAGRycy9kb3ducmV2LnhtbFBLBQYAAAAAAwADALcAAAD4AgAAAAA=&#10;" path="m51,c25336,,43713,18504,43713,43650v,18412,-9729,34445,-25814,41310l,88484,,79169r4534,1133c15176,80302,29324,73279,29324,50432,29324,32106,20001,17523,7995,11377l,9381,,10,51,xe" fillcolor="#003876" stroked="f" strokeweight="0">
                  <v:stroke miterlimit="83231f" joinstyle="miter"/>
                  <v:path arrowok="t" textboxrect="0,0,43713,88484"/>
                </v:shape>
                <v:shape id="Shape 83" o:spid="_x0000_s1083" style="position:absolute;left:11310;top:10040;width:1092;height:866;visibility:visible;mso-wrap-style:square;v-text-anchor:top" coordsize="109195,865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csYxQAAANsAAAAPAAAAZHJzL2Rvd25yZXYueG1sRI9Ba8JA&#10;FITvBf/D8oTe6sYiVqKriFgsPbRoFPT2yD6T4O7bkN0m8d93CwWPw8x8wyxWvTWipcZXjhWMRwkI&#10;4tzpigsFx+z9ZQbCB2SNxjEpuJOH1XLwtMBUu4731B5CISKEfYoKyhDqVEqfl2TRj1xNHL2rayyG&#10;KJtC6ga7CLdGvibJVFqsOC6UWNOmpPx2+LEKpvtd97UtvrNPc87uiObSXk8XpZ6H/XoOIlAfHuH/&#10;9odW8DaBvy/xB8jlLwAAAP//AwBQSwECLQAUAAYACAAAACEA2+H2y+4AAACFAQAAEwAAAAAAAAAA&#10;AAAAAAAAAAAAW0NvbnRlbnRfVHlwZXNdLnhtbFBLAQItABQABgAIAAAAIQBa9CxbvwAAABUBAAAL&#10;AAAAAAAAAAAAAAAAAB8BAABfcmVscy8ucmVsc1BLAQItABQABgAIAAAAIQAcTcsYxQAAANsAAAAP&#10;AAAAAAAAAAAAAAAAAAcCAABkcnMvZG93bnJldi54bWxQSwUGAAAAAAMAAwC3AAAA+QIAAAAA&#10;" path="m17428,594v1314,-16,2765,498,3375,1590l55880,67729,88392,2184c89484,,94323,127,94450,2184r3873,69406c98806,80061,103150,81864,108242,82474v953,127,229,4115,-609,4115l76073,86589v-851,,-1460,-3988,-737,-4115c80416,81623,84163,79210,83807,71590l81496,30963,61913,70866v-2540,5194,-4471,10528,-4827,12459c56845,84773,54305,85496,52362,85496v-1816,,-3022,-723,-3734,-2171l20675,30353,18872,71590v-381,8471,4585,10401,8459,10884c28296,82601,27572,86589,26721,86589r-25032,c724,86589,,82601,978,82474v5194,-610,9550,-2413,10033,-10884l14872,2184c14936,1156,16113,610,17428,594xe" fillcolor="#003876" stroked="f" strokeweight="0">
                  <v:stroke miterlimit="83231f" joinstyle="miter"/>
                  <v:path arrowok="t" textboxrect="0,0,109195,86589"/>
                </v:shape>
                <v:shape id="Shape 84" o:spid="_x0000_s1084" style="position:absolute;left:12625;top:10060;width:365;height:846;visibility:visible;mso-wrap-style:square;v-text-anchor:top" coordsize="36513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tvuxAAAANsAAAAPAAAAZHJzL2Rvd25yZXYueG1sRI9Ba8JA&#10;FITvBf/D8oTe6kaxrURXEaFQT01tD3p7ZF+zodm3Mftq0n/fFYQeh5n5hlltBt+oC3WxDmxgOslA&#10;EZfB1lwZ+Px4eViAioJssQlMBn4pwmY9ulthbkPP73Q5SKUShGOOBpxIm2sdS0ce4yS0xMn7Cp1H&#10;SbKrtO2wT3Df6FmWPWmPNacFhy3tHJXfhx9vYD6X4IrzW9jLsd/yEIvitO+NuR8P2yUooUH+w7f2&#10;qzXw/AjXL+kH6PUfAAAA//8DAFBLAQItABQABgAIAAAAIQDb4fbL7gAAAIUBAAATAAAAAAAAAAAA&#10;AAAAAAAAAABbQ29udGVudF9UeXBlc10ueG1sUEsBAi0AFAAGAAgAAAAhAFr0LFu/AAAAFQEAAAsA&#10;AAAAAAAAAAAAAAAAHwEAAF9yZWxzLy5yZWxzUEsBAi0AFAAGAAgAAAAhAIwe2+7EAAAA2wAAAA8A&#10;AAAAAAAAAAAAAAAABwIAAGRycy9kb3ducmV2LnhtbFBLBQYAAAAAAwADALcAAAD4AgAAAAA=&#10;" path="m1689,l34823,v966,,1690,3988,724,4102c30340,4839,25514,6528,25514,14986r,54661c25514,78118,30340,79807,35547,80531v966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13,84646"/>
                </v:shape>
                <v:shape id="Shape 85" o:spid="_x0000_s1085" style="position:absolute;left:13206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aZ7xQAAANsAAAAPAAAAZHJzL2Rvd25yZXYueG1sRI9Ba8JA&#10;FITvgv9heYVepG5awZboKioK5lCwaQs9PrLPZGn2bZrdaPz3bkHwOMzMN8x82dtanKj1xrGC53EC&#10;grhw2nCp4Otz9/QGwgdkjbVjUnAhD8vFcDDHVLszf9ApD6WIEPYpKqhCaFIpfVGRRT92DXH0jq61&#10;GKJsS6lbPEe4reVLkkylRcNxocKGNhUVv3lnFWTf753JJmgO27/Or0cyW/1MMqUeH/rVDESgPtzD&#10;t/ZeK3idwv+X+APk4goAAP//AwBQSwECLQAUAAYACAAAACEA2+H2y+4AAACFAQAAEwAAAAAAAAAA&#10;AAAAAAAAAAAAW0NvbnRlbnRfVHlwZXNdLnhtbFBLAQItABQABgAIAAAAIQBa9CxbvwAAABUBAAAL&#10;AAAAAAAAAAAAAAAAAB8BAABfcmVscy8ucmVsc1BLAQItABQABgAIAAAAIQCaAaZ7xQAAANsAAAAP&#10;AAAAAAAAAAAAAAAAAAcCAABkcnMvZG93bnJldi54bWxQSwUGAAAAAAMAAwC3AAAA+QIAAAAA&#10;" path="m6782,r8941,c16929,,17780,114,18618,1079l74981,60706r,-45479c74981,6642,69533,5677,63246,4102,62281,3874,62763,,63957,l92621,v978,,1575,3874,610,4102c87909,5677,83325,6642,83325,15227r,47054c83325,70256,83553,79083,84772,83553v483,1816,-1447,2299,-3378,2299c79324,85852,78232,85014,76911,83553l19355,23330r,45949c19355,77508,24193,78829,31090,80531v965,241,482,4115,-737,4115l1689,84646c724,84646,,80899,1092,80531v5080,-1702,9919,-2655,9919,-11252l11011,22365c11011,13779,9677,9665,6528,5436,5436,3988,4344,3023,4344,2654,4344,1562,5080,,6782,xe" fillcolor="#003876" stroked="f" strokeweight="0">
                  <v:stroke miterlimit="83231f" joinstyle="miter"/>
                  <v:path arrowok="t" textboxrect="0,0,94196,85852"/>
                </v:shape>
                <v:shape id="Shape 86" o:spid="_x0000_s1086" style="position:absolute;left:14371;top:10060;width:365;height:846;visibility:visible;mso-wrap-style:square;v-text-anchor:top" coordsize="36525,846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By/dxQAAANsAAAAPAAAAZHJzL2Rvd25yZXYueG1sRI9Ba8JA&#10;FITvhf6H5RV6KbrRQyPRjZTaQg+9GEXI7Zl9JiHZt2F3G9N/3y0IHoeZ+YbZbCfTi5Gcby0rWMwT&#10;EMSV1S3XCo6Hz9kKhA/IGnvLpOCXPGzzx4cNZtpeeU9jEWoRIewzVNCEMGRS+qohg35uB+LoXawz&#10;GKJ0tdQOrxFuerlMkldpsOW40OBA7w1VXfFjFIzf+ryTH2Z/qsui7MxLukzQKfX8NL2tQQSawj18&#10;a39pBWkK/1/iD5D5HwAAAP//AwBQSwECLQAUAAYACAAAACEA2+H2y+4AAACFAQAAEwAAAAAAAAAA&#10;AAAAAAAAAAAAW0NvbnRlbnRfVHlwZXNdLnhtbFBLAQItABQABgAIAAAAIQBa9CxbvwAAABUBAAAL&#10;AAAAAAAAAAAAAAAAAB8BAABfcmVscy8ucmVsc1BLAQItABQABgAIAAAAIQAHBy/dxQAAANsAAAAP&#10;AAAAAAAAAAAAAAAAAAcCAABkcnMvZG93bnJldi54bWxQSwUGAAAAAAMAAwC3AAAA+QIAAAAA&#10;" path="m1689,l34823,v966,,1702,3988,724,4102c30340,4839,25514,6528,25514,14986r,54661c25514,78118,30340,79807,35547,80531v978,127,242,4115,-724,4115l1689,84646c711,84646,,80658,965,80531,7124,79680,10998,77267,10998,69647r,-54661c10998,7366,7124,4953,965,4102,,3988,711,,1689,xe" fillcolor="#003876" stroked="f" strokeweight="0">
                  <v:stroke miterlimit="83231f" joinstyle="miter"/>
                  <v:path arrowok="t" textboxrect="0,0,36525,84646"/>
                </v:shape>
                <v:shape id="Shape 87" o:spid="_x0000_s1087" style="position:absolute;left:14982;top:10040;width:736;height:885;visibility:visible;mso-wrap-style:square;v-text-anchor:top" coordsize="73647,88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GJwgAAANsAAAAPAAAAZHJzL2Rvd25yZXYueG1sRI/BasJA&#10;EIbvBd9hmYK3uqtClegqRRC0t6oBj0N2TNJmZ0N2NfHtO4dCj8M//zfzrbeDb9SDulgHtjCdGFDE&#10;RXA1lxYu5/3bElRMyA6bwGThSRG2m9HLGjMXev6ixymVSiAcM7RQpdRmWseiIo9xElpiyW6h85hk&#10;7ErtOuwF7hs9M+Zde6xZLlTY0q6i4ud090K5GXP9TCZ/mv5w+c6PzZDPp9aOX4ePFahEQ/pf/msf&#10;nIWFPCsu4gF68wsAAP//AwBQSwECLQAUAAYACAAAACEA2+H2y+4AAACFAQAAEwAAAAAAAAAAAAAA&#10;AAAAAAAAW0NvbnRlbnRfVHlwZXNdLnhtbFBLAQItABQABgAIAAAAIQBa9CxbvwAAABUBAAALAAAA&#10;AAAAAAAAAAAAAB8BAABfcmVscy8ucmVsc1BLAQItABQABgAIAAAAIQD1wRGJwgAAANsAAAAPAAAA&#10;AAAAAAAAAAAAAAcCAABkcnMvZG93bnJldi54bWxQSwUGAAAAAAMAAwC3AAAA9gIAAAAA&#10;" path="m46685,c60706,,72796,4356,71349,8585r-1575,4712c65418,26251,60706,9677,39192,9677v-17284,,-25755,11253,-25755,28664c13437,65545,34112,76924,50673,76924v2184,,13182,-1715,19469,-5690c71120,70625,73647,73406,72923,74498,67729,82118,51524,88519,47777,88519,27457,88519,,76670,,45834,,24917,12827,,46685,xe" fillcolor="#003876" stroked="f" strokeweight="0">
                  <v:stroke miterlimit="83231f" joinstyle="miter"/>
                  <v:path arrowok="t" textboxrect="0,0,73647,88519"/>
                </v:shape>
                <v:shape id="Shape 88" o:spid="_x0000_s1088" style="position:absolute;left:15910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N2NwgAAANsAAAAPAAAAZHJzL2Rvd25yZXYueG1sRI9Pi8Iw&#10;FMTvC36H8ARva7oiq1ajiNjFq39Aj4/m2ZZtXkoSa91PvxEEj8PM/IZZrDpTi5acrywr+BomIIhz&#10;qysuFJyO2ecUhA/IGmvLpOBBHlbL3scCU23vvKf2EAoRIexTVFCG0KRS+rwkg35oG+LoXa0zGKJ0&#10;hdQO7xFuajlKkm9psOK4UGJDm5Ly38PNKNhm5/Gpdbvbn07qUXa5mv2Zf5Qa9Lv1HESgLrzDr/ZO&#10;K5jM4Pkl/gC5/AcAAP//AwBQSwECLQAUAAYACAAAACEA2+H2y+4AAACFAQAAEwAAAAAAAAAAAAAA&#10;AAAAAAAAW0NvbnRlbnRfVHlwZXNdLnhtbFBLAQItABQABgAIAAAAIQBa9CxbvwAAABUBAAALAAAA&#10;AAAAAAAAAAAAAB8BAABfcmVscy8ucmVsc1BLAQItABQABgAIAAAAIQAQgN2NwgAAANsAAAAPAAAA&#10;AAAAAAAAAAAAAAcCAABkcnMvZG93bnJldi54bWxQSwUGAAAAAAMAAwC3AAAA9gIAAAAA&#10;" path="m42630,r,19319l28423,53017v-724,1702,1092,1931,2768,1931l42630,54948r,6781l30226,61729v-3619,,-5677,242,-6883,3137l22136,67889v-4229,10401,356,11976,6172,12827c29871,80957,29515,84818,27940,84818r-26124,c368,84818,,80957,1461,80716,6414,79865,9309,78163,13792,67889l34227,20975c38951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89" o:spid="_x0000_s1089" style="position:absolute;left:16336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hpmwAAAANsAAAAPAAAAZHJzL2Rvd25yZXYueG1sRE/NasJA&#10;EL4XfIdlBG910x4kja7BWgRPLVUfYMhOk9TsbNidaOzTdw+Cx4/vf1WOrlMXCrH1bOBlnoEirrxt&#10;uTZwOu6ec1BRkC12nsnAjSKU68nTCgvrr/xNl4PUKoVwLNBAI9IXWseqIYdx7nvixP344FASDLW2&#10;Aa8p3HX6NcsW2mHLqaHBnrYNVefD4AyM77mcwu9bu3fyZbfD55Ht34cxs+m4WYISGuUhvrv31kCe&#10;1qcv6Qfo9T8AAAD//wMAUEsBAi0AFAAGAAgAAAAhANvh9svuAAAAhQEAABMAAAAAAAAAAAAAAAAA&#10;AAAAAFtDb250ZW50X1R5cGVzXS54bWxQSwECLQAUAAYACAAAACEAWvQsW78AAAAVAQAACwAAAAAA&#10;AAAAAAAAAAAfAQAAX3JlbHMvLnJlbHNQSwECLQAUAAYACAAAACEA8M4aZsAAAADbAAAADwAAAAAA&#10;AAAAAAAAAAAHAgAAZHJzL2Rvd25yZXYueG1sUEsFBgAAAAADAAMAtwAAAPQCAAAAAA==&#10;" path="m6595,425l36097,69234v4356,10274,7252,12217,12104,12941c49890,82417,49394,86277,47947,86277r-31915,c14456,86277,14342,82417,15663,82175v4471,-851,9309,-2425,4839,-12827l19168,66326c17962,63430,15904,63189,12285,63189l,63189,,56407r11421,c13123,56407,14939,56178,14203,54477l67,20618,,20778,,1459,2044,743c4204,273,6411,,6595,425xe" fillcolor="#003876" stroked="f" strokeweight="0">
                  <v:stroke miterlimit="83231f" joinstyle="miter"/>
                  <v:path arrowok="t" textboxrect="0,0,49890,86277"/>
                </v:shape>
                <v:shape id="Shape 90" o:spid="_x0000_s1090" style="position:absolute;left:17031;top:10060;width:942;height:858;visibility:visible;mso-wrap-style:square;v-text-anchor:top" coordsize="94196,858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U4oxgAAANsAAAAPAAAAZHJzL2Rvd25yZXYueG1sRI9Pa8JA&#10;FMTvBb/D8gq9lLqxQpHUNURpwRwE/7TQ4yP7mizNvo3ZjcZv7woFj8PM/IaZZ4NtxIk6bxwrmIwT&#10;EMSl04YrBV+Hz5cZCB+QNTaOScGFPGSL0cMcU+3OvKPTPlQiQtinqKAOoU2l9GVNFv3YtcTR+3Wd&#10;xRBlV0nd4TnCbSNfk+RNWjQcF2psaVVT+bfvrYLie9ObYopm+3Hs/fJZFvnPtFDq6XHI30EEGsI9&#10;/N9eawWzCdy+xB8gF1cAAAD//wMAUEsBAi0AFAAGAAgAAAAhANvh9svuAAAAhQEAABMAAAAAAAAA&#10;AAAAAAAAAAAAAFtDb250ZW50X1R5cGVzXS54bWxQSwECLQAUAAYACAAAACEAWvQsW78AAAAVAQAA&#10;CwAAAAAAAAAAAAAAAAAfAQAAX3JlbHMvLnJlbHNQSwECLQAUAAYACAAAACEAID1OKMYAAADbAAAA&#10;DwAAAAAAAAAAAAAAAAAHAgAAZHJzL2Rvd25yZXYueG1sUEsFBgAAAAADAAMAtwAAAPoCAAAAAA==&#10;" path="m6769,r8954,c16916,,17780,114,18618,1079l74968,60706r,-45479c74968,6642,69533,5677,63246,4102,62281,3874,62763,,63957,l92621,v965,,1575,3874,610,4102c87909,5677,83312,6642,83312,15227r,47054c83312,70256,83553,79083,84760,83553v482,1816,-1448,2299,-3379,2299c79311,85852,78232,85014,76911,83553l19355,23330r,45949c19355,77508,24181,78829,31077,80531v965,241,482,4115,-737,4115l1689,84646c724,84646,,80899,1079,80531v5093,-1702,9919,-2655,9919,-11252l10998,22365c10998,13779,9665,9665,6528,5436,5436,3988,4344,3023,4344,2654,4344,1562,5080,,6769,xe" fillcolor="#003876" stroked="f" strokeweight="0">
                  <v:stroke miterlimit="83231f" joinstyle="miter"/>
                  <v:path arrowok="t" textboxrect="0,0,94196,85852"/>
                </v:shape>
                <v:shape id="Shape 91" o:spid="_x0000_s1091" style="position:absolute;left:18143;top:10058;width:426;height:848;visibility:visible;mso-wrap-style:square;v-text-anchor:top" coordsize="42630,848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8T/bwwAAANsAAAAPAAAAZHJzL2Rvd25yZXYueG1sRI/BasMw&#10;EETvhfyD2EBvtVwTSnCthFLikKudQHpcrI1taq2MpDhOv74qFHIcZuYNU2xnM4iJnO8tK3hNUhDE&#10;jdU9twpOx/JlDcIHZI2DZVJwJw/bzeKpwFzbG1c01aEVEcI+RwVdCGMupW86MugTOxJH72KdwRCl&#10;a6V2eItwM8gsTd+kwZ7jQocjfXbUfNdXo2BXnlenyR2uPzodsvLrYqoz75V6Xs4f7yACzeER/m8f&#10;tIJ1Bn9f4g+Qm18AAAD//wMAUEsBAi0AFAAGAAgAAAAhANvh9svuAAAAhQEAABMAAAAAAAAAAAAA&#10;AAAAAAAAAFtDb250ZW50X1R5cGVzXS54bWxQSwECLQAUAAYACAAAACEAWvQsW78AAAAVAQAACwAA&#10;AAAAAAAAAAAAAAAfAQAAX3JlbHMvLnJlbHNQSwECLQAUAAYACAAAACEAK/E/28MAAADbAAAADwAA&#10;AAAAAAAAAAAAAAAHAgAAZHJzL2Rvd25yZXYueG1sUEsFBgAAAAADAAMAtwAAAPcCAAAAAA==&#10;" path="m42630,r,19319l28423,53018v-724,1701,1092,1930,2768,1930l42630,54948r,6782l30226,61730v-3619,,-5677,241,-6883,3137l22136,67889v-4229,10401,356,11976,6160,12827c29871,80957,29515,84818,27940,84818r-26124,c368,84818,,80957,1461,80716,6401,79865,9309,78164,13792,67889l34227,20975c38938,10333,40399,5380,40399,782l42630,xe" fillcolor="#003876" stroked="f" strokeweight="0">
                  <v:stroke miterlimit="83231f" joinstyle="miter"/>
                  <v:path arrowok="t" textboxrect="0,0,42630,84818"/>
                </v:shape>
                <v:shape id="Shape 92" o:spid="_x0000_s1092" style="position:absolute;left:18569;top:10043;width:499;height:863;visibility:visible;mso-wrap-style:square;v-text-anchor:top" coordsize="49890,862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IQRwgAAANsAAAAPAAAAZHJzL2Rvd25yZXYueG1sRI9Ra8JA&#10;EITfBf/DsULf9NIWSoye0loKPlmq/oAltybR3F64WzX6671CoY/DzHzDzJe9a9WFQmw8G3ieZKCI&#10;S28brgzsd1/jHFQUZIutZzJwowjLxXAwx8L6K//QZSuVShCOBRqoRbpC61jW5DBOfEecvIMPDiXJ&#10;UGkb8JrgrtUvWfamHTacFmrsaFVTedqenYH+I5d9OE6btZNvuzpvdmzvn8Y8jfr3GSihXv7Df+21&#10;NZC/wu+X9AP04gEAAP//AwBQSwECLQAUAAYACAAAACEA2+H2y+4AAACFAQAAEwAAAAAAAAAAAAAA&#10;AAAAAAAAW0NvbnRlbnRfVHlwZXNdLnhtbFBLAQItABQABgAIAAAAIQBa9CxbvwAAABUBAAALAAAA&#10;AAAAAAAAAAAAAB8BAABfcmVscy8ucmVsc1BLAQItABQABgAIAAAAIQAAHIQRwgAAANsAAAAPAAAA&#10;AAAAAAAAAAAAAAcCAABkcnMvZG93bnJldi54bWxQSwUGAAAAAAMAAwC3AAAA9gIAAAAA&#10;" path="m6583,425l36097,69234v4344,10274,7252,12217,12091,12941c49890,82417,49394,86277,47934,86277r-31902,c14456,86277,14330,82417,15651,82175v4483,-851,9321,-2425,4851,-12827l19168,66326c17962,63430,15904,63189,12272,63189l,63189,,56407r11421,c13110,56407,14939,56178,14203,54477l67,20618,,20778,,1459,2043,743c4201,273,6405,,6583,425xe" fillcolor="#003876" stroked="f" strokeweight="0">
                  <v:stroke miterlimit="83231f" joinstyle="miter"/>
                  <v:path arrowok="t" textboxrect="0,0,49890,86277"/>
                </v:shape>
                <v:shape id="Shape 93" o:spid="_x0000_s1093" style="position:absolute;left:4188;top:13685;width:959;height:1103;visibility:visible;mso-wrap-style:square;v-text-anchor:top" coordsize="95936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weUxQAAANsAAAAPAAAAZHJzL2Rvd25yZXYueG1sRI9Ba8JA&#10;FITvQv/D8gredFOtoqmrFEH0pDUqeHzNviah2bcxu9H037tCweMwM98ws0VrSnGl2hWWFbz1IxDE&#10;qdUFZwqOh1VvAsJ5ZI2lZVLwRw4W85fODGNtb7yna+IzESDsYlSQe1/FUro0J4Oubyvi4P3Y2qAP&#10;ss6krvEW4KaUgygaS4MFh4UcK1rmlP4mjVGwKy7f26ZdDU92ffhajpLt9DxulOq+tp8fIDy1/hn+&#10;b2+0gsk7PL6EHyDndwAAAP//AwBQSwECLQAUAAYACAAAACEA2+H2y+4AAACFAQAAEwAAAAAAAAAA&#10;AAAAAAAAAAAAW0NvbnRlbnRfVHlwZXNdLnhtbFBLAQItABQABgAIAAAAIQBa9CxbvwAAABUBAAAL&#10;AAAAAAAAAAAAAAAAAB8BAABfcmVscy8ucmVsc1BLAQItABQABgAIAAAAIQD3uweUxQAAANsAAAAP&#10;AAAAAAAAAAAAAAAAAAcCAABkcnMvZG93bnJldi54bWxQSwUGAAAAAAMAAwC3AAAA+QIAAAAA&#10;" path="m5004,165v11252,1397,33286,940,41237,940c60465,1105,70472,470,83744,165v3759,,3899,2502,3124,6096l83122,21260v-470,2184,-4369,2184,-5004,c75616,13437,71095,9538,51867,9538v-10300,,-13741,2806,-13741,10464l38126,45161v,4052,2031,4839,5155,4839l46876,50000v11874,,23126,-1562,29210,-6718c77648,41872,81090,42189,79680,45466l70929,65151v-1244,3124,-3746,2819,-5461,317c61875,60312,54064,58280,45784,58280r-2503,c40157,58280,38126,59055,38126,63119r,25464c38126,97498,41402,101092,54064,101092v22174,,32652,-11252,36246,-16726c91402,82804,95936,83744,95936,86398v,7353,-7036,23901,-17031,23749c69215,109677,61722,109207,48755,109207v-14224,,-32499,-470,-46558,940c635,110299,,104216,1257,103899v9056,-2350,15939,-3747,15939,-15316l17196,19850c17196,10160,10947,7658,4216,5779,2972,5474,3759,,5004,165xe" fillcolor="#ed232a" stroked="f" strokeweight="0">
                  <v:stroke miterlimit="83231f" joinstyle="miter"/>
                  <v:path arrowok="t" textboxrect="0,0,95936,110299"/>
                </v:shape>
                <v:shape id="Shape 94" o:spid="_x0000_s1094" style="position:absolute;left:5303;top:13685;width:665;height:1103;visibility:visible;mso-wrap-style:square;v-text-anchor:top" coordsize="66472,110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g9DxAAAANsAAAAPAAAAZHJzL2Rvd25yZXYueG1sRI9PawIx&#10;FMTvQr9DeAUvRbOKLctqlCpYPAla/x1fN6+bpZuXZZPq+u2NIHgcZuY3zGTW2kqcqfGlYwWDfgKC&#10;OHe65ELB7nvZS0H4gKyxckwKruRhNn3pTDDT7sIbOm9DISKEfYYKTAh1JqXPDVn0fVcTR+/XNRZD&#10;lE0hdYOXCLeVHCbJh7RYclwwWNPCUP63/bcKDiNM5CkdDOX+53g9lmZdzL/elOq+tp9jEIHa8Aw/&#10;2iutIH2H+5f4A+T0BgAA//8DAFBLAQItABQABgAIAAAAIQDb4fbL7gAAAIUBAAATAAAAAAAAAAAA&#10;AAAAAAAAAABbQ29udGVudF9UeXBlc10ueG1sUEsBAi0AFAAGAAgAAAAhAFr0LFu/AAAAFQEAAAsA&#10;AAAAAAAAAAAAAAAAHwEAAF9yZWxzLy5yZWxzUEsBAi0AFAAGAAgAAAAhAErCD0PEAAAA2wAAAA8A&#10;AAAAAAAAAAAAAAAABwIAAGRycy9kb3ducmV2LnhtbFBLBQYAAAAAAwADALcAAAD4AgAAAAA=&#10;" path="m5004,165v6401,775,12954,927,20460,927c38583,1092,49530,165,57341,165r9131,1468l66472,12163,52184,8903v-10312,,-14071,3276,-14071,10934l38113,88583v,8280,6566,12814,21717,12814l66472,100354r,8003l57176,110147v-7341,,-17031,-940,-29528,-940c17031,109207,9373,109360,2184,110147,622,110299,,104204,1245,103899v9068,-2350,15938,-3760,15938,-15316l17183,19837c17183,10160,10935,7506,4216,5779,2972,5474,3747,,5004,165xe" fillcolor="#ed232a" stroked="f" strokeweight="0">
                  <v:stroke miterlimit="83231f" joinstyle="miter"/>
                  <v:path arrowok="t" textboxrect="0,0,66472,110299"/>
                </v:shape>
                <v:shape id="Shape 95" o:spid="_x0000_s1095" style="position:absolute;left:5968;top:13701;width:491;height:1067;visibility:visible;mso-wrap-style:square;v-text-anchor:top" coordsize="49136,1067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i2WvwAAANsAAAAPAAAAZHJzL2Rvd25yZXYueG1sRI9LC8Iw&#10;EITvgv8hrOBNUz2IVqOIIvi4+AKvS7O2xWZTmljrvzeC4HGYmW+Y2aIxhaipcrllBYN+BII4sTrn&#10;VMH1sumNQTiPrLGwTAre5GAxb7dmGGv74hPVZ5+KAGEXo4LM+zKW0iUZGXR9WxIH724rgz7IKpW6&#10;wleAm0IOo2gkDeYcFjIsaZVR8jg/jYL1hQbWpkktd24/uTWHHd2PpVLdTrOcgvDU+H/4195qBeMR&#10;fL+EHyDnHwAAAP//AwBQSwECLQAUAAYACAAAACEA2+H2y+4AAACFAQAAEwAAAAAAAAAAAAAAAAAA&#10;AAAAW0NvbnRlbnRfVHlwZXNdLnhtbFBLAQItABQABgAIAAAAIQBa9CxbvwAAABUBAAALAAAAAAAA&#10;AAAAAAAAAB8BAABfcmVscy8ucmVsc1BLAQItABQABgAIAAAAIQC8Ji2WvwAAANsAAAAPAAAAAAAA&#10;AAAAAAAAAAcCAABkcnMvZG93bnJldi54bWxQSwUGAAAAAAMAAwC3AAAA8wIAAAAA&#10;" path="m,l15655,2517v21616,7739,33481,26044,33481,48656c49136,73205,37535,94443,15784,103685l,106724,,98721,8980,97311c22208,92417,28359,80228,28359,61016,28359,38051,19394,19301,3644,11362l,10530,,xe" fillcolor="#ed232a" stroked="f" strokeweight="0">
                  <v:stroke miterlimit="83231f" joinstyle="miter"/>
                  <v:path arrowok="t" textboxrect="0,0,49136,106724"/>
                </v:shape>
                <v:shape id="Shape 96" o:spid="_x0000_s1096" style="position:absolute;left:6646;top:13690;width:1186;height:1118;visibility:visible;mso-wrap-style:square;v-text-anchor:top" coordsize="118580,111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rGwgAAANsAAAAPAAAAZHJzL2Rvd25yZXYueG1sRI9Bi8Iw&#10;FITvC/6H8ARva6qCK9UoIogieFgVrLdH82yLzUtJotZ/b4SFPQ4z8w0zW7SmFg9yvrKsYNBPQBDn&#10;VldcKDgd198TED4ga6wtk4IXeVjMO18zTLV98i89DqEQEcI+RQVlCE0qpc9LMuj7tiGO3tU6gyFK&#10;V0jt8BnhppbDJBlLgxXHhRIbWpWU3w53o2C/2tzGmaP7MGvsOdslo0vuRkr1uu1yCiJQG/7Df+2t&#10;VjD5gc+X+APk/A0AAP//AwBQSwECLQAUAAYACAAAACEA2+H2y+4AAACFAQAAEwAAAAAAAAAAAAAA&#10;AAAAAAAAW0NvbnRlbnRfVHlwZXNdLnhtbFBLAQItABQABgAIAAAAIQBa9CxbvwAAABUBAAALAAAA&#10;AAAAAAAAAAAAAB8BAABfcmVscy8ucmVsc1BLAQItABQABgAIAAAAIQAMdSrGwgAAANsAAAAPAAAA&#10;AAAAAAAAAAAAAAcCAABkcnMvZG93bnJldi54bWxQSwUGAAAAAAMAAwC3AAAA9gIAAAAA&#10;" path="m2184,l46876,v1244,,2184,5613,940,5779c41402,6401,35154,8903,35154,19837r,49213c35154,90614,47651,100292,63271,100292v16409,,29680,-9678,29680,-31242l92951,19837c92951,9830,87338,6871,79680,5779,78588,5613,79375,,80620,r35928,c117640,,118580,5613,117183,5779v-6096,622,-12357,3124,-12357,14058l104826,68110v,28905,-18580,43739,-43739,43739c38748,111849,13754,100139,13754,68263r,-48426c13754,10147,9068,6718,1257,5779,,5613,940,,2184,xe" fillcolor="#ed232a" stroked="f" strokeweight="0">
                  <v:stroke miterlimit="83231f" joinstyle="miter"/>
                  <v:path arrowok="t" textboxrect="0,0,118580,111849"/>
                </v:shape>
                <v:shape id="Shape 97" o:spid="_x0000_s1097" style="position:absolute;left:8027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tKZwAAAANsAAAAPAAAAZHJzL2Rvd25yZXYueG1sRE/dasIw&#10;FL4f+A7hCLtbU3fhpBpFFEGw62j1AQ7NsS02JyXJavf2y8Vglx/f/2Y3mV6M5HxnWcEiSUEQ11Z3&#10;3Ci4XU9vKxA+IGvsLZOCH/Kw285eNphp++SSxio0Ioawz1BBG8KQSenrlgz6xA7EkbtbZzBE6Bqp&#10;HT5juOnle5oupcGOY0OLAx1aqh/Vt1GQHz4u49exuC8/yz0VQdbalblSr/NpvwYRaAr/4j/3WStY&#10;xbHxS/wBcvsLAAD//wMAUEsBAi0AFAAGAAgAAAAhANvh9svuAAAAhQEAABMAAAAAAAAAAAAAAAAA&#10;AAAAAFtDb250ZW50X1R5cGVzXS54bWxQSwECLQAUAAYACAAAACEAWvQsW78AAAAVAQAACwAAAAAA&#10;AAAAAAAAAAAfAQAAX3JlbHMvLnJlbHNQSwECLQAUAAYACAAAACEAarrSmcAAAADbAAAADwAAAAAA&#10;AAAAAAAAAAAHAgAAZHJzL2Rvd25yZXYueG1sUEsFBgAAAAADAAMAtwAAAPQCAAAAAA==&#10;" path="m60617,c78905,,94513,5626,92482,11087r-2185,6566c84049,35941,79058,13284,50305,13284v-22022,,-31712,14529,-31712,35929c18593,84518,45466,98273,65621,98273v2959,,18263,-2185,24994,-6566c91859,90919,95466,94831,94513,96241v-6718,9842,-27965,18123,-33109,18123c35166,114364,,99060,,59373,,32499,16243,,60617,xe" fillcolor="#ed232a" stroked="f" strokeweight="0">
                  <v:stroke miterlimit="83231f" joinstyle="miter"/>
                  <v:path arrowok="t" textboxrect="0,0,95466,114364"/>
                </v:shape>
                <v:shape id="Shape 98" o:spid="_x0000_s1098" style="position:absolute;left:9115;top:13689;width:543;height:1094;visibility:visible;mso-wrap-style:square;v-text-anchor:top" coordsize="54309,109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lCRxAAAANsAAAAPAAAAZHJzL2Rvd25yZXYueG1sRI/dagIx&#10;FITvC32HcArelJptL/xZjSJiwQu11PoAh81xs+zmZElSd317IwheDjPzDTNf9rYRF/Khcqzgc5iB&#10;IC6crrhUcPr7/piACBFZY+OYFFwpwHLx+jLHXLuOf+lyjKVIEA45KjAxtrmUoTBkMQxdS5y8s/MW&#10;Y5K+lNpjl+C2kV9ZNpIWK04LBltaGyrq479VsNmWu8oU00Od6Z9Rt9+c/Pi9Vmrw1q9mICL18Rl+&#10;tLdawWQK9y/pB8jFDQAA//8DAFBLAQItABQABgAIAAAAIQDb4fbL7gAAAIUBAAATAAAAAAAAAAAA&#10;AAAAAAAAAABbQ29udGVudF9UeXBlc10ueG1sUEsBAi0AFAAGAAgAAAAhAFr0LFu/AAAAFQEAAAsA&#10;AAAAAAAAAAAAAAAAHwEAAF9yZWxzLy5yZWxzUEsBAi0AFAAGAAgAAAAhAPWaUJHEAAAA2wAAAA8A&#10;AAAAAAAAAAAAAAAABwIAAGRycy9kb3ducmV2LnhtbFBLBQYAAAAAAwADALcAAAD4AgAAAAA=&#10;" path="m54309,r,27941l37325,68609v-927,2184,1258,2489,3290,2489l54309,71098r,9385l38735,80483v-4686,,-6883,470,-8433,4369l29363,87519v-5474,13119,469,15304,7962,16243c39357,104067,38888,109376,36856,109376r-34519,c470,109376,,104067,1867,103762v6401,-1092,10160,-3124,15773,-16243l44044,26584c50140,12830,52007,6747,52007,803l54309,xe" fillcolor="#ed232a" stroked="f" strokeweight="0">
                  <v:stroke miterlimit="83231f" joinstyle="miter"/>
                  <v:path arrowok="t" textboxrect="0,0,54309,109376"/>
                </v:shape>
                <v:shape id="Shape 99" o:spid="_x0000_s1099" style="position:absolute;left:9658;top:13668;width:649;height:1115;visibility:visible;mso-wrap-style:square;v-text-anchor:top" coordsize="64881,1114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95QawQAAANsAAAAPAAAAZHJzL2Rvd25yZXYueG1sRE9La8JA&#10;EL4X/A/LFLyUulGKtmk2IoJSvPmgeByy0yQ0Oxuya4z+eudQ6PHje2fLwTWqpy7Ung1MJwko4sLb&#10;mksDp+Pm9R1UiMgWG89k4EYBlvnoKcPU+ivvqT/EUkkIhxQNVDG2qdahqMhhmPiWWLgf3zmMArtS&#10;2w6vEu4aPUuSuXZYszRU2NK6ouL3cHFSwqe3ze626HGxvXy7wp3v/cvZmPHzsPoEFWmI/+I/95c1&#10;8CHr5Yv8AJ0/AAAA//8DAFBLAQItABQABgAIAAAAIQDb4fbL7gAAAIUBAAATAAAAAAAAAAAAAAAA&#10;AAAAAABbQ29udGVudF9UeXBlc10ueG1sUEsBAi0AFAAGAAgAAAAhAFr0LFu/AAAAFQEAAAsAAAAA&#10;AAAAAAAAAAAAHwEAAF9yZWxzLy5yZWxzUEsBAi0AFAAGAAgAAAAhAPj3lBrBAAAA2wAAAA8AAAAA&#10;AAAAAAAAAAAABwIAAGRycy9kb3ducmV2LnhtbFBLBQYAAAAAAwADALcAAAD1AgAAAAA=&#10;" path="m9115,546l47227,89433v5462,12967,9221,15469,15469,16409c64881,106147,64271,111455,62391,111455r-43129,c17078,111455,17078,106147,18792,105842v5626,-1092,12040,-2972,6262,-16244l23796,86932c22234,83033,20050,82563,15668,82563l,82563,,73177r13636,c15668,73177,18018,72872,16925,70688l47,29908,,30021,,2079,3230,952c6026,349,8880,,9115,546xe" fillcolor="#ed232a" stroked="f" strokeweight="0">
                  <v:stroke miterlimit="83231f" joinstyle="miter"/>
                  <v:path arrowok="t" textboxrect="0,0,64881,111455"/>
                </v:shape>
                <v:shape id="Shape 100" o:spid="_x0000_s1100" style="position:absolute;left:10400;top:13664;width:955;height:1144;visibility:visible;mso-wrap-style:square;v-text-anchor:top" coordsize="95466,114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e3ZxAAAANsAAAAPAAAAZHJzL2Rvd25yZXYueG1sRI/NasMw&#10;EITvhb6D2EBvjewe3NSJEoxLodD84DQPsFgb28RaGUl13LevCoEch5n5hlltJtOLkZzvLCtI5wkI&#10;4trqjhsFp++P5wUIH5A19pZJwS952KwfH1aYa3vlisZjaESEsM9RQRvCkEvp65YM+rkdiKN3ts5g&#10;iNI1Uju8Rrjp5UuSZNJgx3GhxYHKlurL8cco2JavX+PhfX/OdlVB+yBr7aqtUk+zqViCCDSFe/jW&#10;/tQK3lL4/xJ/gFz/AQAA//8DAFBLAQItABQABgAIAAAAIQDb4fbL7gAAAIUBAAATAAAAAAAAAAAA&#10;AAAAAAAAAABbQ29udGVudF9UeXBlc10ueG1sUEsBAi0AFAAGAAgAAAAhAFr0LFu/AAAAFQEAAAsA&#10;AAAAAAAAAAAAAAAAHwEAAF9yZWxzLy5yZWxzUEsBAi0AFAAGAAgAAAAhAH5Z7dnEAAAA2wAAAA8A&#10;AAAAAAAAAAAAAAAABwIAAGRycy9kb3ducmV2LnhtbFBLBQYAAAAAAwADALcAAAD4AgAAAAA=&#10;" path="m60604,c78892,,94513,5626,92482,11087r-2198,6566c84049,35941,79058,13284,50305,13284v-22022,,-31712,14529,-31712,35929c18593,84518,45466,98273,65621,98273v2959,,18263,-2185,24994,-6566c91859,90919,95466,94831,94513,96241v-6718,9842,-27965,18123,-33121,18123c35154,114364,,99060,,59373,,32499,16243,,60604,xe" fillcolor="#ed232a" stroked="f" strokeweight="0">
                  <v:stroke miterlimit="83231f" joinstyle="miter"/>
                  <v:path arrowok="t" textboxrect="0,0,95466,114364"/>
                </v:shape>
                <v:shape id="Shape 101" o:spid="_x0000_s1101" style="position:absolute;left:11542;top:13689;width:491;height:1094;visibility:visible;mso-wrap-style:square;v-text-anchor:top" coordsize="49060,109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nCZxQAAANsAAAAPAAAAZHJzL2Rvd25yZXYueG1sRI/dasJA&#10;FITvC77DcoTe1Y1BrEZXkYIQKJT6g+jdIXtMotmz6e5W07fvFoReDjPzDTNfdqYRN3K+tqxgOEhA&#10;EBdW11wq2O/WLxMQPiBrbCyTgh/ysFz0nuaYaXvnDd22oRQRwj5DBVUIbSalLyoy6Ae2JY7e2TqD&#10;IUpXSu3wHuGmkWmSjKXBmuNChS29VVRct99Gwakrvux+9J66y+azzg8fx7F/zZV67nerGYhAXfgP&#10;P9q5VjBN4e9L/AFy8QsAAP//AwBQSwECLQAUAAYACAAAACEA2+H2y+4AAACFAQAAEwAAAAAAAAAA&#10;AAAAAAAAAAAAW0NvbnRlbnRfVHlwZXNdLnhtbFBLAQItABQABgAIAAAAIQBa9CxbvwAAABUBAAAL&#10;AAAAAAAAAAAAAAAAAB8BAABfcmVscy8ucmVsc1BLAQItABQABgAIAAAAIQAkcnCZxQAAANsAAAAP&#10;AAAAAAAAAAAAAAAAAAcCAABkcnMvZG93bnJldi54bWxQSwUGAAAAAAMAAwC3AAAA+QIAAAAA&#10;" path="m2184,l46876,v1244,,2184,5626,927,5779c41237,6731,35001,8903,35001,19850r,69672c35001,100457,41237,102641,47803,103581v1257,165,317,5779,-927,5779l2184,109360v-1244,,-2184,-5614,-927,-5779c9373,102489,14072,99213,14072,89522r,-69672c14072,10160,9373,6883,1257,5779,,5626,940,,2184,xe" fillcolor="#ed232a" stroked="f" strokeweight="0">
                  <v:stroke miterlimit="83231f" joinstyle="miter"/>
                  <v:path arrowok="t" textboxrect="0,0,49060,109360"/>
                </v:shape>
                <v:shape id="Shape 102" o:spid="_x0000_s1102" style="position:absolute;left:12236;top:13665;width:568;height:1143;visibility:visible;mso-wrap-style:square;v-text-anchor:top" coordsize="56871,11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fz/wwAAANsAAAAPAAAAZHJzL2Rvd25yZXYueG1sRI9Ba4NA&#10;FITvhfyH5QV6q2tTMNW4CZIg5FaatD0/3BeVum/F3Ubrr88WCjkOM/MNk+8m04krDa61rOA5ikEQ&#10;V1a3XCv4OJdPryCcR9bYWSYFv+Rgt1085JhpO/I7XU++FgHCLkMFjfd9JqWrGjLoItsTB+9iB4M+&#10;yKGWesAxwE0nV3GcSIMth4UGe9o3VH2ffowCLsbibR6TtLbr5PPrgHNSTgelHpdTsQHhafL38H/7&#10;qBWkL/D3JfwAub0BAAD//wMAUEsBAi0AFAAGAAgAAAAhANvh9svuAAAAhQEAABMAAAAAAAAAAAAA&#10;AAAAAAAAAFtDb250ZW50X1R5cGVzXS54bWxQSwECLQAUAAYACAAAACEAWvQsW78AAAAVAQAACwAA&#10;AAAAAAAAAAAAAAAfAQAAX3JlbHMvLnJlbHNQSwECLQAUAAYACAAAACEAZc38/8MAAADbAAAADwAA&#10;AAAAAAAAAAAAAAAHAgAAZHJzL2Rvd25yZXYueG1sUEsFBgAAAAADAAMAtwAAAPcCAAAAAA==&#10;" path="m56871,r,13043l50622,11405v-13271,,-29845,9055,-29845,37172c20777,72133,32472,90945,47411,98878r9460,2458l56871,114289r-318,62c24232,114351,,90449,,57798,,34138,12752,13456,33556,4595l56871,xe" fillcolor="#ed232a" stroked="f" strokeweight="0">
                  <v:stroke miterlimit="83231f" joinstyle="miter"/>
                  <v:path arrowok="t" textboxrect="0,0,56871,114351"/>
                </v:shape>
                <v:shape id="Shape 103" o:spid="_x0000_s1103" style="position:absolute;left:12654;top:13304;width:150;height:275;visibility:visible;mso-wrap-style:square;v-text-anchor:top" coordsize="14998,274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Sz8wwAAANsAAAAPAAAAZHJzL2Rvd25yZXYueG1sRI9fa8JA&#10;EMTfC36HY4W+FL20SGliThFBFPqkDYhvS27zB3N7IbfV+O17hUIfh5n5DZOvR9epGw2h9WzgdZ6A&#10;Ii69bbk2UHztZh+ggiBb7DyTgQcFWK8mTzlm1t/5SLeT1CpCOGRooBHpM61D2ZDDMPc9cfQqPziU&#10;KIda2wHvEe46/ZYk79phy3GhwZ62DZXX07cz4NPzcWv7FyuLvdBn6orqIoUxz9NxswQlNMp/+K99&#10;sAbSBfx+iT9Ar34AAAD//wMAUEsBAi0AFAAGAAgAAAAhANvh9svuAAAAhQEAABMAAAAAAAAAAAAA&#10;AAAAAAAAAFtDb250ZW50X1R5cGVzXS54bWxQSwECLQAUAAYACAAAACEAWvQsW78AAAAVAQAACwAA&#10;AAAAAAAAAAAAAAAfAQAAX3JlbHMvLnJlbHNQSwECLQAUAAYACAAAACEAHU0s/MMAAADbAAAADwAA&#10;AAAAAAAAAAAAAAAHAgAAZHJzL2Rvd25yZXYueG1sUEsFBgAAAAADAAMAtwAAAPcCAAAAAA==&#10;" path="m14998,r,20443l7810,25864c5778,27426,,21965,1562,19768l14998,xe" fillcolor="#ed232a" stroked="f" strokeweight="0">
                  <v:stroke miterlimit="83231f" joinstyle="miter"/>
                  <v:path arrowok="t" textboxrect="0,0,14998,27426"/>
                </v:shape>
                <v:shape id="Shape 104" o:spid="_x0000_s1104" style="position:absolute;left:12804;top:13665;width:567;height:1142;visibility:visible;mso-wrap-style:square;v-text-anchor:top" coordsize="56718,114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Om4xAAAANsAAAAPAAAAZHJzL2Rvd25yZXYueG1sRI9BawIx&#10;FITvBf9DeEJvNaug6NYoImp7su3aHry9bp6bxc3LkqS6/ntTKPQ4zMw3zHzZ2UZcyIfasYLhIANB&#10;XDpdc6Xg87B9moIIEVlj45gU3CjActF7mGOu3ZU/6FLESiQIhxwVmBjbXMpQGrIYBq4lTt7JeYsx&#10;SV9J7fGa4LaRoyybSIs1pwWDLa0Nlefixyo4Fu709bb/rqfObJr2uNq9v3ir1GO/Wz2DiNTF//Bf&#10;+1UrmI3h90v6AXJxBwAA//8DAFBLAQItABQABgAIAAAAIQDb4fbL7gAAAIUBAAATAAAAAAAAAAAA&#10;AAAAAAAAAABbQ29udGVudF9UeXBlc10ueG1sUEsBAi0AFAAGAAgAAAAhAFr0LFu/AAAAFQEAAAsA&#10;AAAAAAAAAAAAAAAAHwEAAF9yZWxzLy5yZWxzUEsBAi0AFAAGAAgAAAAhAF5g6bjEAAAA2wAAAA8A&#10;AAAAAAAAAAAAAAAABwIAAGRycy9kb3ducmV2LnhtbFBLBQYAAAAAAwADALcAAAD4AgAAAAA=&#10;" path="m,c32652,,56718,23736,56718,56401v,23783,-12658,44489,-33555,53355l,114289,,101336r6248,1623c19381,102959,36094,93891,36094,65608,36094,42415,24406,23522,9465,15525l,13043,,,,xe" fillcolor="#ed232a" stroked="f" strokeweight="0">
                  <v:stroke miterlimit="83231f" joinstyle="miter"/>
                  <v:path arrowok="t" textboxrect="0,0,56718,114289"/>
                </v:shape>
                <v:shape id="Shape 105" o:spid="_x0000_s1105" style="position:absolute;left:12804;top:13287;width:160;height:222;visibility:visible;mso-wrap-style:square;v-text-anchor:top" coordsize="15939,2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jVTwwAAANsAAAAPAAAAZHJzL2Rvd25yZXYueG1sRI/BasMw&#10;EETvhf6D2EBvjWxDQ+NGNqHFJdckhV431tYWtlbGUh03Xx8FAj0OM/OG2ZSz7cVEozeOFaTLBARx&#10;7bThRsHXsXp+BeEDssbeMSn4Iw9l8fiwwVy7M+9pOoRGRAj7HBW0IQy5lL5uyaJfuoE4ej9utBii&#10;HBupRzxHuO1lliQradFwXGhxoPeW6u7waxV8N0Sn/Ut26S7HKvtMjfnwmVHqaTFv30AEmsN/+N7e&#10;aQXrFdy+xB8giysAAAD//wMAUEsBAi0AFAAGAAgAAAAhANvh9svuAAAAhQEAABMAAAAAAAAAAAAA&#10;AAAAAAAAAFtDb250ZW50X1R5cGVzXS54bWxQSwECLQAUAAYACAAAACEAWvQsW78AAAAVAQAACwAA&#10;AAAAAAAAAAAAAAAfAQAAX3JlbHMvLnJlbHNQSwECLQAUAAYACAAAACEAWnY1U8MAAADbAAAADwAA&#10;AAAAAAAAAAAAAAAHAgAAZHJzL2Rvd25yZXYueG1sUEsFBgAAAAADAAMAtwAAAPcCAAAAAA==&#10;" path="m4164,684v4835,1968,11775,9581,8955,11571l,22150,,1708,470,1016c1175,,2553,28,4164,684xe" fillcolor="#ed232a" stroked="f" strokeweight="0">
                  <v:stroke miterlimit="83231f" joinstyle="miter"/>
                  <v:path arrowok="t" textboxrect="0,0,15939,22150"/>
                </v:shape>
                <v:shape id="Shape 106" o:spid="_x0000_s1106" style="position:absolute;left:13565;top:13689;width:1223;height:1110;visibility:visible;mso-wrap-style:square;v-text-anchor:top" coordsize="122326,1109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GhxQAAANsAAAAPAAAAZHJzL2Rvd25yZXYueG1sRI9Pa8JA&#10;FMTvBb/D8oTe6qYt+Cd1FUlTsAcFNWiPj+xrNph9G7JbTb+9KxR6HGbmN8x82dtGXKjztWMFz6ME&#10;BHHpdM2VguLw8TQF4QOyxsYxKfglD8vF4GGOqXZX3tFlHyoRIexTVGBCaFMpfWnIoh+5ljh6366z&#10;GKLsKqk7vEa4beRLkoylxZrjgsGWMkPlef9jFRzH6817eypesw1uGT+/inxicqUeh/3qDUSgPvyH&#10;/9prrWA2gfuX+APk4gYAAP//AwBQSwECLQAUAAYACAAAACEA2+H2y+4AAACFAQAAEwAAAAAAAAAA&#10;AAAAAAAAAAAAW0NvbnRlbnRfVHlwZXNdLnhtbFBLAQItABQABgAIAAAAIQBa9CxbvwAAABUBAAAL&#10;AAAAAAAAAAAAAAAAAB8BAABfcmVscy8ucmVsc1BLAQItABQABgAIAAAAIQANrwGhxQAAANsAAAAP&#10;AAAAAAAAAAAAAAAAAAcCAABkcnMvZG93bnJldi54bWxQSwUGAAAAAAMAAwC3AAAA+QIAAAAA&#10;" path="m8903,l20930,v1574,,2654,152,3746,1397l96863,75768r,-55613c96863,9055,89675,7963,80925,5779,79680,5474,80289,,81852,r38582,c121691,,122326,5474,121234,5779v-6883,2184,-12814,3276,-12814,14376l108420,79832v,10935,470,22339,1879,28118c110909,110299,108572,110922,105766,110922v-2807,,-4382,-1092,-6249,-2972l25768,32804r,56096c25768,99670,32029,101232,41707,103581v1257,318,622,5779,-940,5779l2184,109360v-1257,,-2184,-5156,-787,-5779c7328,101232,14059,100609,14059,88900r,-59373c14059,17501,11874,13119,8585,7811,7023,5474,5474,4064,5474,3594,5474,2184,6401,,8903,xe" fillcolor="#ed232a" stroked="f" strokeweight="0">
                  <v:stroke miterlimit="83231f" joinstyle="miter"/>
                  <v:path arrowok="t" textboxrect="0,0,122326,110922"/>
                </v:shape>
              </v:group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31.1pt;margin-top:-36.7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7fH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F2A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Cz+3sy4AAA&#10;AAoBAAAPAAAAZHJzL2Rvd25yZXYueG1sTI9NT4NAEIbvJv6HzZh4a5eipS2yNI3Rk4mR4qHHhZ0C&#10;KTuL7LbFf+940tt8PHnnmWw72V5ccPSdIwWLeQQCqXamo0bBZ/k6W4PwQZPRvSNU8I0etvntTaZT&#10;465U4GUfGsEh5FOtoA1hSKX0dYtW+7kbkHh3dKPVgduxkWbUVw63vYyjKJFWd8QXWj3gc4v1aX+2&#10;CnYHKl66r/fqozgWXVluInpLTkrd3027JxABp/AHw68+q0POTpU7k/GiVzBL4phRLlYPSxBMrFcL&#10;EBUP4uUjyDyT/1/IfwAAAP//AwBQSwECLQAUAAYACAAAACEAtoM4kv4AAADhAQAAEwAAAAAAAAAA&#10;AAAAAAAAAAAAW0NvbnRlbnRfVHlwZXNdLnhtbFBLAQItABQABgAIAAAAIQA4/SH/1gAAAJQBAAAL&#10;AAAAAAAAAAAAAAAAAC8BAABfcmVscy8ucmVsc1BLAQItABQABgAIAAAAIQCEZ7fHsAIAALEFAAAO&#10;AAAAAAAAAAAAAAAAAC4CAABkcnMvZTJvRG9jLnhtbFBLAQItABQABgAIAAAAIQCz+3sy4AAAAAoB&#10;AAAPAAAAAAAAAAAAAAAAAAoFAABkcnMvZG93bnJldi54bWxQSwUGAAAAAAQABADzAAAAFwYAAAAA&#10;" filled="f" stroked="f">
                <v:textbox inset="0,0,0,0">
                  <w:txbxContent>
                    <w:p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B3494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41.65pt;margin-top:-12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XlmugIAAMIFAAAOAAAAZHJzL2Uyb0RvYy54bWysVNtunDAQfa/Uf7D8TjCE3QUUtkqWpaqU&#10;XqSkH+AFs1gFm9rehbTqv3ds9pbkpWrrB8v2jM/czszNu7Fr0Z4pzaXIcHBFMGKilBUX2wx/fSy8&#10;GCNtqKhoKwXL8BPT+N3y7ZuboU9ZKBvZVkwhABE6HfoMN8b0qe/rsmEd1VeyZwKEtVQdNXBVW79S&#10;dAD0rvVDQub+IFXVK1kyreE1n4R46fDrmpXmc11rZlCbYfDNuF25fWN3f3lD062ifcPLgxv0L7zo&#10;KBdg9ASVU0PRTvFXUB0vldSyNlel7HxZ17xkLgaIJiAvonloaM9cLJAc3Z/SpP8fbPlp/0UhXkHt&#10;AowE7aBGj2w06E6OKLTpGXqdgtZDD3pmhGdQdaHq/l6W3zQSctVQsWW3SsmhYbQC9wL707/4OuFo&#10;C7IZPsoKzNCdkQ5orFVncwfZQIAOZXo6lca6UlqTJIwXBEQlyAKyiMNrVzyfpsfvvdLmPZMdsocM&#10;K6i9g6f7e22sOzQ9qlhrQha8bV39W/HsARSnFzAOX63MuuHK+TMhyTpex5EXhfO1F5E8926LVeTN&#10;i2Axy6/z1SoPflm7QZQ2vKqYsGaO1AqiPyvdgeQTKU7k0rLllYWzLmm13axahfYUqF245ZIOkrOa&#10;/9wNlwSI5UVIQRiRuzDxinm88KIimnnJgsQeCZK7ZE6iJMqL5yHdc8H+PSQ0ZDiZhbOJTWenX8RG&#10;3HodG007bmB4tLzLcHxSoqnl4FpUrrSG8nY6X6TCun9OBZT7WGjHWEvSia5m3IyuN66PjbCR1RNQ&#10;WEkgGJARBh8cGql+YDTAEMmw/r6jimHUfhDQBkkQRXbquEs0W4RwUZeSzaWEihKgMmwwmo4rM02q&#10;Xa/4tgFLU+MJeQutU3NHattjk1eHhoNB4WI7DDU7iS7vTus8epe/AQAA//8DAFBLAwQUAAYACAAA&#10;ACEA5PRJD94AAAAKAQAADwAAAGRycy9kb3ducmV2LnhtbEyPwU7DMAyG70i8Q2QkblvC2rJSmk4I&#10;xBXEgEm7ZY3XVjRO1WRreXvMCW62/On395eb2fXijGPoPGm4WSoQSLW3HTUaPt6fFzmIEA1Z03tC&#10;Dd8YYFNdXpSmsH6iNzxvYyM4hEJhNLQxDoWUoW7RmbD0AxLfjn50JvI6NtKOZuJw18uVUrfSmY74&#10;Q2sGfGyx/tqenIbPl+N+l6rX5sllw+RnJcndSa2vr+aHexAR5/gHw68+q0PFTgd/IhtEr2GRJwmj&#10;PKyyDAQT63wN4sBkmiYgq1L+r1D9AAAA//8DAFBLAQItABQABgAIAAAAIQC2gziS/gAAAOEBAAAT&#10;AAAAAAAAAAAAAAAAAAAAAABbQ29udGVudF9UeXBlc10ueG1sUEsBAi0AFAAGAAgAAAAhADj9If/W&#10;AAAAlAEAAAsAAAAAAAAAAAAAAAAALwEAAF9yZWxzLy5yZWxzUEsBAi0AFAAGAAgAAAAhAGU5eWa6&#10;AgAAwgUAAA4AAAAAAAAAAAAAAAAALgIAAGRycy9lMm9Eb2MueG1sUEsBAi0AFAAGAAgAAAAhAOT0&#10;SQ/eAAAACg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51D3A">
        <w:t xml:space="preserve">                                                                         </w:t>
      </w:r>
    </w:p>
    <w:p w:rsidR="00535962" w:rsidRDefault="00B3494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4286251</wp:posOffset>
                </wp:positionH>
                <wp:positionV relativeFrom="paragraph">
                  <wp:posOffset>140970</wp:posOffset>
                </wp:positionV>
                <wp:extent cx="1877060" cy="26670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706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337.5pt;margin-top:11.1pt;width:147.8pt;height:2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NfIugIAAMIFAAAOAAAAZHJzL2Uyb0RvYy54bWysVNtunDAQfa/Uf7D8TrjUywIKGyXLUlVK&#10;L1LSD/CCWayCTW3vsmnVf+/Y7C3JS9WWB2R7xmfOzBzP9c2+79COKc2lyHF4FWDERCVrLjY5/vpY&#10;eglG2lBR004KluMnpvHN4u2b63HIWCRb2dVMIQAROhuHHLfGDJnv66plPdVXcmACjI1UPTWwVRu/&#10;VnQE9L7zoyCI/VGqelCyYlrDaTEZ8cLhNw2rzOem0cygLsfAzbi/cv+1/fuLa5ptFB1aXh1o0L9g&#10;0VMuIOgJqqCGoq3ir6B6XimpZWOuKtn7sml4xVwOkE0YvMjmoaUDc7lAcfRwKpP+f7DVp90XhXgN&#10;vYPyCNpDjx7Z3qA7uUdhZOszDjoDt4cBHM0ezsHX5aqHe1l900jIZUvFht0qJceW0Rr4hfamf3F1&#10;wtEWZD1+lDXEoVsjHdC+Ub0tHpQDAToQeTr1xnKpbMhkPg9iMFVgi+J4Hrjm+TQ73h6UNu+Z7JFd&#10;5FhB7x063d1rY9nQ7OhigwlZ8q5z/e/EswNwnE4gNly1NsvCtfNnGqSrZJUQj0TxyiNBUXi35ZJ4&#10;cRnOZ8W7Yrkswl82bkiyltc1EzbMUVoh+bPWHUQ+ieIkLi07Xls4S0mrzXrZKbSjIO3Sfa7mYDm7&#10;+c9puCJALi9SCiMS3EWpV8bJ3CMlmXnpPEi8IEzv0jggKSnK5yndc8H+PSU05jidRbNJTGfSL3IL&#10;3Pc6N5r13MDw6Hif4+TkRDMrwZWoXWsN5d20viiFpX8uBbT72GgnWKvRSa1mv967t0GO72At6ydQ&#10;sJIgMNAiDD5YtFL9wGiEIZJj/X1LFcOo+yDgFaQhIeBm3IbM5hFs1KVlfWmhogKoHBuMpuXSTJNq&#10;Oyi+aSHS9O6EvIWX03AnavvEJlaH9waDwuV2GGp2El3undd59C5+AwAA//8DAFBLAwQUAAYACAAA&#10;ACEAzXOq7d4AAAAJAQAADwAAAGRycy9kb3ducmV2LnhtbEyPzU7DMBCE70h9B2srcaM2VpvSEKdC&#10;IK5UlB+Jmxtvk4h4HcVuE96e7QmOoxnNfFNsJ9+JMw6xDWTgdqFAIFXBtVQbeH97vrkDEZMlZ7tA&#10;aOAHI2zL2VVhcxdGesXzPtWCSyjm1kCTUp9LGasGvY2L0COxdwyDt4nlUEs32JHLfSe1Upn0tiVe&#10;aGyPjw1W3/uTN/Dxcvz6XKpd/eRX/RgmJclvpDHX8+nhHkTCKf2F4YLP6FAy0yGcyEXRGcjWK/6S&#10;DGitQXBgs1YZiAM7Sw2yLOT/B+UvAAAA//8DAFBLAQItABQABgAIAAAAIQC2gziS/gAAAOEBAAAT&#10;AAAAAAAAAAAAAAAAAAAAAABbQ29udGVudF9UeXBlc10ueG1sUEsBAi0AFAAGAAgAAAAhADj9If/W&#10;AAAAlAEAAAsAAAAAAAAAAAAAAAAALwEAAF9yZWxzLy5yZWxzUEsBAi0AFAAGAAgAAAAhAPDU18i6&#10;AgAAwgUAAA4AAAAAAAAAAAAAAAAALgIAAGRycy9lMm9Eb2MueG1sUEsBAi0AFAAGAAgAAAAhAM1z&#10;qu3eAAAACQEAAA8AAAAAAAAAAAAAAAAAFAUAAGRycy9kb3ducmV2LnhtbFBLBQYAAAAABAAEAPMA&#10;AAAfBgAAAAA=&#10;" filled="f" stroked="f">
                <v:textbox>
                  <w:txbxContent>
                    <w:p w:rsidR="0026335F" w:rsidRPr="0026335F" w:rsidRDefault="0026335F"/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8676711" wp14:editId="41E9CE0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A505E">
                              <w:fldChar w:fldCharType="begin"/>
                            </w:r>
                            <w:r w:rsidR="00EA505E">
                              <w:instrText xml:space="preserve"> NUMPAGES   \* MERGEFORMAT </w:instrText>
                            </w:r>
                            <w:r w:rsidR="00EA505E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A505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676711" id="Text Box 13" o:spid="_x0000_s1034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l2Jtg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JRoJ20KIHNhp0K0cUXtryDL1Oweu+Bz8zwjm02VHV/Z0sv2ok5KqhYstulJJDw2gF6YX2pn92&#10;dcLRFmQzfJAVxKE7Ix3QWKvO1g6qgQAd2vR4ao3NpbQhg1k4j8BUgi2KoyCJXQiaHm/3Spt3THbI&#10;LjKsoPUOne7vtLHZ0PToYoMJWfC2de1vxbMDcJxOIDZctTabhevmjyRI1ov1gngkmq09EuS5d1Os&#10;iDcrwnmcX+arVR7+tHFDkja8qpiwYY7KCsmfde6g8UkTJ21p2fLKwtmUtNpuVq1CewrKLtx3KMiZ&#10;m/88DVcE4PKCUhiR4DZKvGK2mHukILGXzIOFF4TJbTILSELy4jmlOy7Yv1NCA4gujuJJTL/lFrjv&#10;NTeadtzA7Gh5l+HFyYmmVoJrUbnWGsrbaX1WCpv+Uymg3cdGO8FajU5qNeNmdE/DSc2KeSOrR1Cw&#10;kiAw0CLMPVg0Un3HaIAZkmH9bUcVw6h9L+AVJCEhdui4DYmdftW5ZXNuoaIEqAwbjKblykyDatcr&#10;vm0g0vTuhLyBl1NzJ+qnrA7vDeaE43aYaXYQne+d19PkXf4CAAD//wMAUEsDBBQABgAIAAAAIQDh&#10;eMWe3wAAAAkBAAAPAAAAZHJzL2Rvd25yZXYueG1sTI/LTsMwEEX3SP0Ha5DYUTs0tE3IpEJFbEEt&#10;D4mdG0+TqPE4it0m/D1mBcvRPbr3TLGZbCcuNPjWMUIyVyCIK2darhHe355v1yB80Gx055gQvsnD&#10;ppxdFTo3buQdXfahFrGEfa4RmhD6XEpfNWS1n7ueOGZHN1gd4jnU0gx6jOW2k3dKLaXVLceFRve0&#10;bag67c8W4ePl+PWZqtf6yd73o5uUZJtJxJvr6fEBRKAp/MHwqx/VoYxOB3dm40WHsMoWq4gipEkK&#10;IgLZUmUgDgjrJAFZFvL/B+UPAAAA//8DAFBLAQItABQABgAIAAAAIQC2gziS/gAAAOEBAAATAAAA&#10;AAAAAAAAAAAAAAAAAABbQ29udGVudF9UeXBlc10ueG1sUEsBAi0AFAAGAAgAAAAhADj9If/WAAAA&#10;lAEAAAsAAAAAAAAAAAAAAAAALwEAAF9yZWxzLy5yZWxzUEsBAi0AFAAGAAgAAAAhAHxmXYm2AgAA&#10;wQUAAA4AAAAAAAAAAAAAAAAALgIAAGRycy9lMm9Eb2MueG1sUEsBAi0AFAAGAAgAAAAhAOF4xZ7f&#10;AAAACQEAAA8AAAAAAAAAAAAAAAAAEA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A505E">
                        <w:fldChar w:fldCharType="begin"/>
                      </w:r>
                      <w:r w:rsidR="00EA505E">
                        <w:instrText xml:space="preserve"> NUMPAGES   \* MERGEFORMAT </w:instrText>
                      </w:r>
                      <w:r w:rsidR="00EA505E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A505E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B34943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iT+hwIAABcFAAAOAAAAZHJzL2Uyb0RvYy54bWysVNuO2yAQfa/Uf0C8Z31ZJ7GtOKtNtqkq&#10;bS/Sbj+AGByjYqBAYm+r/nsHnKTptpWqqn7AwAyHmTlnWNwMnUAHZixXssLJVYwRk7WiXO4q/PFx&#10;M8kxso5ISoSSrMJPzOKb5csXi16XLFWtEpQZBCDSlr2ucOucLqPI1i3riL1SmkkwNsp0xMHS7CJq&#10;SA/onYjSOJ5FvTJUG1Uza2H3bjTiZcBvGla7901jmUOiwhCbC6MJ49aP0XJByp0huuX1MQzyD1F0&#10;hEu49Ax1RxxBe8N/gep4bZRVjbuqVReppuE1CzlANkn8LJuHlmgWcoHiWH0uk/1/sPW7wweDOK3w&#10;HCNJOqDokQ0OrdSAktyXp9e2BK8HDX5ugH2gOaRq9b2qP1kk1bolcsdujVF9ywiF8BJ/Mro4OuJY&#10;D7Lt3yoK95C9UwFoaEznawfVQIAOND2dqfGx1LB5Pb3O0xRMNdjSeTLPA3cRKU+ntbHuNVMd8pMK&#10;G6A+oJPDvXU+GlKeXPxlVglON1yIsDC77VoYdCAgk034QgLP3IT0zlL5YyPiuANBwh3e5sMNtH8t&#10;kjSLV2kx2czy+STbZNNJMY/zSZwUq2IWZ0V2t/nmA0yysuWUMnnPJTtJMMn+juJjM4ziCSJEfYWL&#10;aTodKfpjknH4fpdkxx10pOBdhfOzEyk9sa8khbRJ6QgX4zz6OfxQZajB6R+qEmTgmR814IbtEAQ3&#10;O6lrq+gT6MIooA0YhtcEJq0yXzDqoTMrbD/viWEYiTcStFUkWeZbOSyy6dyrwlxatpcWImuAqrDD&#10;aJyu3dj+e234roWbRjVLdQt6bHiQihfuGNVRxdB9IafjS+Hb+3IdvH68Z8vvAAAA//8DAFBLAwQU&#10;AAYACAAAACEAzjdZ1N0AAAAJAQAADwAAAGRycy9kb3ducmV2LnhtbEyPQU+DQBCF7yb+h82YeDF2&#10;oSlgkaVRE43X1v6AAaZAZGcJuy303zue9DTz8l7efFPsFjuoC02+d2wgXkWgiGvX9NwaOH69Pz6B&#10;8gG5wcExGbiSh115e1Ng3riZ93Q5hFZJCfscDXQhjLnWvu7Iol+5kVi8k5ssBpFTq5sJZym3g15H&#10;Uaot9iwXOhzpraP6+3C2Bk6f80OynauPcMz2m/QV+6xyV2Pu75aXZ1CBlvAXhl98QYdSmCp35sar&#10;QXSSbiUqy1qmBLJ4E4OqDCRJBros9P8Pyh8AAAD//wMAUEsBAi0AFAAGAAgAAAAhALaDOJL+AAAA&#10;4QEAABMAAAAAAAAAAAAAAAAAAAAAAFtDb250ZW50X1R5cGVzXS54bWxQSwECLQAUAAYACAAAACEA&#10;OP0h/9YAAACUAQAACwAAAAAAAAAAAAAAAAAvAQAAX3JlbHMvLnJlbHNQSwECLQAUAAYACAAAACEA&#10;9Yok/ocCAAAXBQAADgAAAAAAAAAAAAAAAAAuAgAAZHJzL2Uyb0RvYy54bWxQSwECLQAUAAYACAAA&#10;ACEAzjdZ1N0AAAAJAQAADwAAAAAAAAAAAAAAAADhBAAAZHJzL2Rvd25yZXYueG1sUEsFBgAAAAAE&#10;AAQA8wAAAOsFAAAAAA==&#10;" stroked="f">
                <v:textbox>
                  <w:txbxContent>
                    <w:p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B34943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A505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363305">
                                  <w:rPr>
                                    <w:rStyle w:val="Style8"/>
                                  </w:rPr>
                                  <w:t>Departamento</w:t>
                                </w:r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</w:t>
                                </w:r>
                                <w:r w:rsidR="00363305">
                                  <w:rPr>
                                    <w:rStyle w:val="Style8"/>
                                  </w:rPr>
                                  <w:t>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6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JMhQIAABcFAAAOAAAAZHJzL2Uyb0RvYy54bWysVNuO2yAQfa/Uf0C8Z31ZO4mtOKtNtqkq&#10;bS/Sbj+AGByjYqBAYm+r/nsHnKTZXqSqqh8wMMNhZs4ZFjdDJ9CBGcuVrHByFWPEZK0ol7sKf3zc&#10;TOYYWUckJUJJVuEnZvHN8uWLRa9LlqpWCcoMAhBpy15XuHVOl1Fk65Z1xF4pzSQYG2U64mBpdhE1&#10;pAf0TkRpHE+jXhmqjaqZtbB7NxrxMuA3Davd+6axzCFRYYjNhdGEcevHaLkg5c4Q3fL6GAb5hyg6&#10;wiVceoa6I46gveG/QHW8Nsqqxl3VqotU0/CahRwgmyT+KZuHlmgWcoHiWH0uk/1/sPW7wweDOK3w&#10;FCNJOqDokQ0OrdSAkpkvT69tCV4PGvzcAPtAc0jV6ntVf7JIqnVL5I7dGqP6lhEK4SX+ZHRxdMSx&#10;HmTbv1UU7iF7pwLQ0JjO1w6qgQAdaHo6U+NjqWEzv76e5hmYarClBczzcAUpT6e1se41Ux3ykwob&#10;oD6gk8O9dT4aUp5c/GVWCU43XIiwMLvtWhh0ICCTTfiO6M/chPTOUvljI+K4A0HCHd7mww20fy2S&#10;NItXaTHZTOezSbbJ8kkxi+eTOClWxTTOiuxu880HmGRlyyll8p5LdpJgkv0dxcdmGMUTRIj6Chd5&#10;mo8U/THJOHy/S7LjDjpS8K7C87MTKT2xrySFtEnpCBfjPHoefqgy1OD0D1UJMvDMjxpww3YIgjur&#10;a6voE+jCKKANGIbXBCatMl8w6qEzK2w/74lhGIk3ErRVJJkXgguLLJ+lsDCXlu2lhcgaoCrsMBqn&#10;aze2/14bvmvhplHNUt2CHhsepOKFO0Z1VDF0X8jp+FL49r5cB68f79nyOwAAAP//AwBQSwMEFAAG&#10;AAgAAAAhAC87kyfdAAAACAEAAA8AAABkcnMvZG93bnJldi54bWxMj8FOwzAQRO9I/IO1SFwQdQjU&#10;KWmcCpBAXFv6AU68TaLG6yh2m/TvWU70ODujmbfFZna9OOMYOk8anhYJCKTa244aDfufz8cViBAN&#10;WdN7Qg0XDLApb28Kk1s/0RbPu9gILqGQGw1tjEMuZahbdCYs/IDE3sGPzkSWYyPtaCYud71Mk0RJ&#10;ZzrihdYM+NFifdydnIbD9/SwfJ2qr7jPti/q3XRZ5S9a39/Nb2sQEef4H4Y/fEaHkpkqfyIbRK8h&#10;zVJO8n35DIL9lcoUiEqDShOQZSGvHyh/AQAA//8DAFBLAQItABQABgAIAAAAIQC2gziS/gAAAOEB&#10;AAATAAAAAAAAAAAAAAAAAAAAAABbQ29udGVudF9UeXBlc10ueG1sUEsBAi0AFAAGAAgAAAAhADj9&#10;If/WAAAAlAEAAAsAAAAAAAAAAAAAAAAALwEAAF9yZWxzLy5yZWxzUEsBAi0AFAAGAAgAAAAhAHyh&#10;skyFAgAAFwUAAA4AAAAAAAAAAAAAAAAALgIAAGRycy9lMm9Eb2MueG1sUEsBAi0AFAAGAAgAAAAh&#10;AC87kyfdAAAACAEAAA8AAAAAAAAAAAAAAAAA3wQAAGRycy9kb3ducmV2LnhtbFBLBQYAAAAABAAE&#10;APMAAADpBQAAAAA=&#10;" stroked="f">
                <v:textbox>
                  <w:txbxContent>
                    <w:p w:rsidR="002E1412" w:rsidRPr="002E1412" w:rsidRDefault="00EA505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363305">
                            <w:rPr>
                              <w:rStyle w:val="Style8"/>
                            </w:rPr>
                            <w:t>Departamento</w:t>
                          </w:r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</w:t>
                          </w:r>
                          <w:r w:rsidR="00363305">
                            <w:rPr>
                              <w:rStyle w:val="Style8"/>
                            </w:rPr>
                            <w:t>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:rsidTr="00E82502">
        <w:trPr>
          <w:cantSplit/>
          <w:trHeight w:val="440"/>
        </w:trPr>
        <w:tc>
          <w:tcPr>
            <w:tcW w:w="9252" w:type="dxa"/>
          </w:tcPr>
          <w:p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8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05E" w:rsidRDefault="00EA505E" w:rsidP="001007E7">
      <w:pPr>
        <w:spacing w:after="0" w:line="240" w:lineRule="auto"/>
      </w:pPr>
      <w:r>
        <w:separator/>
      </w:r>
    </w:p>
  </w:endnote>
  <w:endnote w:type="continuationSeparator" w:id="0">
    <w:p w:rsidR="00EA505E" w:rsidRDefault="00EA505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fh9rAIAAKk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QLEq3sjyCaSrJCgL&#10;RAjzDoxaqu8Y9TA7Uqy/7ahiGDXvBcjfDprRUKOxGQ0qCriaYoPRYK7MMJB2neLbGpCHBybkLTyR&#10;ijv1PmdxfFgwDxyJ4+yyA+f833k9T9jlLwAAAP//AwBQSwMEFAAGAAgAAAAhABh9RWngAAAACgEA&#10;AA8AAABkcnMvZG93bnJldi54bWxMj8FOwzAMhu9IvENkJG5bSobKWupOE4IT0kRXDhzTJmujNU5p&#10;sq28/cIJbrb86ff3F5vZDuysJ28cITwsE2CaWqcMdQif9dtiDcwHSUoOjjTCj/awKW9vCpkrd6FK&#10;n/ehYzGEfC4R+hDGnHPf9tpKv3Sjpng7uMnKENep42qSlxhuBy6SJOVWGoofejnql163x/3JImy/&#10;qHo137vmozpUpq6zhN7TI+L93bx9Bhb0HP5g+NWP6lBGp8adSHk2IKRZKiKKsFiJR2CRyMQ6Dg3C&#10;SjwBLwv+v0J5BQAA//8DAFBLAQItABQABgAIAAAAIQC2gziS/gAAAOEBAAATAAAAAAAAAAAAAAAA&#10;AAAAAABbQ29udGVudF9UeXBlc10ueG1sUEsBAi0AFAAGAAgAAAAhADj9If/WAAAAlAEAAAsAAAAA&#10;AAAAAAAAAAAALwEAAF9yZWxzLy5yZWxzUEsBAi0AFAAGAAgAAAAhAHqV+H2sAgAAqQUAAA4AAAAA&#10;AAAAAAAAAAAALgIAAGRycy9lMm9Eb2MueG1sUEsBAi0AFAAGAAgAAAAhABh9RWngAAAACgEAAA8A&#10;AAAAAAAAAAAAAAAABgUAAGRycy9kb3ducmV2LnhtbFBLBQYAAAAABAAEAPMAAAAT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B34943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sX4rQIAAK8FAAAOAAAAZHJzL2Uyb0RvYy54bWysVG1vmzAQ/j5p/8HydwqkJAVUUrUhTJO6&#10;F6ndD3DABGtge7YT6Kb9951NSJNWk6ZtfEBn+/z4nrvn7vpm6Fq0p0ozwTMcXgQYUV6KivFthr88&#10;Fl6MkTaEV6QVnGb4iWp8s3z75rqXKZ2JRrQVVQhAuE57meHGGJn6vi4b2hF9ISTlcFgL1REDS7X1&#10;K0V6QO9afxYEC78XqpJKlFRr2M3HQ7x0+HVNS/OprjU1qM0wxGbcX7n/xv795TVJt4rIhpWHMMhf&#10;RNERxuHRI1RODEE7xV5BdaxUQovaXJSi80Vds5I6DsAmDF6weWiIpI4LJEfLY5r0/4MtP+4/K8Sq&#10;DF9ixEkHJXqkg0F3YkChzU4vdQpODxLczADbUGXHVMt7UX7ViItVQ/iW3iol+oaSCqJzN/2TqyOO&#10;tiCb/oOo4BmyM8IBDbXqbOogGQjQoUpPx8rYUErYjOdBEsBJCUfh1TxO5jY2n6TTZam0eUdFh6yR&#10;YQWFd+Bkf6/N6Dq52Le4KFjbuuK3/GwDMMcdeBqu2jMbhKvljyRI1vE6jrxotlh7UZDn3m2xirxF&#10;AUHll/lqlYc/7bthlDasqii3z0y6CqM/q9tB4aMijsrSomWVhbMhabXdrFqF9gR0XbjvkJATN/88&#10;DJcv4PKCUjiLgrtZ4hWL+MqLimjuJVdB7AVhcpcsgiiJ8uKc0j3j9N8poT7DyXw2H7X0W26B+15z&#10;I2nHDEyOlnWgjqMTSa0C17xypTWEtaN9kgob/nMqoNxToZ1erURHsZphM7jGOLbBRlRPIGAlQGCg&#10;RZh6YDRCfceohwmSYf1tRxTFqH3PoQnsuJkMNRmbySC8hKsZNhiN5sqMY2knFds2gDy2GRe30Cg1&#10;cyK2HTVGAQzsAqaC43KYYHbsnK6d1/OcXf4CAAD//wMAUEsDBBQABgAIAAAAIQDINdHK3wAAAAkB&#10;AAAPAAAAZHJzL2Rvd25yZXYueG1sTI/BTsMwDIbvSLxDZCRuW7IMJlaaThOCExKiK4cd0yZrozVO&#10;abKtvD3eCW62/On39+ebyffsbMfoAipYzAUwi00wDlsFX9Xb7AlYTBqN7gNaBT82wqa4vcl1ZsIF&#10;S3vepZZRCMZMK+hSGjLOY9NZr+M8DBbpdgij14nWseVm1BcK9z2XQqy41w7pQ6cH+9LZ5rg7eQXb&#10;PZav7vuj/iwPpauqtcD31VGp+7tp+wws2Sn9wXDVJ3UoyKkOJzSR9QpmCyEJpeHhEdgVkEvqUiuQ&#10;Swm8yPn/BsUvAAAA//8DAFBLAQItABQABgAIAAAAIQC2gziS/gAAAOEBAAATAAAAAAAAAAAAAAAA&#10;AAAAAABbQ29udGVudF9UeXBlc10ueG1sUEsBAi0AFAAGAAgAAAAhADj9If/WAAAAlAEAAAsAAAAA&#10;AAAAAAAAAAAALwEAAF9yZWxzLy5yZWxzUEsBAi0AFAAGAAgAAAAhAIiOxfitAgAArwUAAA4AAAAA&#10;AAAAAAAAAAAALgIAAGRycy9lMm9Eb2MueG1sUEsBAi0AFAAGAAgAAAAhAMg10crfAAAACQEAAA8A&#10;AAAAAAAAAAAAAAAABwUAAGRycy9kb3ducmV2LnhtbFBLBQYAAAAABAAEAPMAAAATBgAAAAA=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05E" w:rsidRDefault="00EA505E" w:rsidP="001007E7">
      <w:pPr>
        <w:spacing w:after="0" w:line="240" w:lineRule="auto"/>
      </w:pPr>
      <w:r>
        <w:separator/>
      </w:r>
    </w:p>
  </w:footnote>
  <w:footnote w:type="continuationSeparator" w:id="0">
    <w:p w:rsidR="00EA505E" w:rsidRDefault="00EA505E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FnUT6eiwL3NIh/7Zre5KveAe5x0=" w:salt="8Q1YDhkCP54qIK8gnki1t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DCD"/>
    <w:rsid w:val="00034DD9"/>
    <w:rsid w:val="00045479"/>
    <w:rsid w:val="0005792C"/>
    <w:rsid w:val="00066F4B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33E6E"/>
    <w:rsid w:val="00253DBA"/>
    <w:rsid w:val="0026335F"/>
    <w:rsid w:val="00295BD4"/>
    <w:rsid w:val="002D451D"/>
    <w:rsid w:val="002E1412"/>
    <w:rsid w:val="00314023"/>
    <w:rsid w:val="003350D1"/>
    <w:rsid w:val="00341484"/>
    <w:rsid w:val="00363305"/>
    <w:rsid w:val="00392351"/>
    <w:rsid w:val="003A6141"/>
    <w:rsid w:val="003B771C"/>
    <w:rsid w:val="00404131"/>
    <w:rsid w:val="0042490F"/>
    <w:rsid w:val="004379A6"/>
    <w:rsid w:val="0044234A"/>
    <w:rsid w:val="00456C17"/>
    <w:rsid w:val="00466B9C"/>
    <w:rsid w:val="004B30DA"/>
    <w:rsid w:val="004C1004"/>
    <w:rsid w:val="004D45A8"/>
    <w:rsid w:val="004D7C42"/>
    <w:rsid w:val="00535962"/>
    <w:rsid w:val="00594312"/>
    <w:rsid w:val="00611A07"/>
    <w:rsid w:val="0062592A"/>
    <w:rsid w:val="006506D0"/>
    <w:rsid w:val="00651E48"/>
    <w:rsid w:val="00666D56"/>
    <w:rsid w:val="006709BC"/>
    <w:rsid w:val="006F567F"/>
    <w:rsid w:val="00702D4B"/>
    <w:rsid w:val="00725091"/>
    <w:rsid w:val="00780880"/>
    <w:rsid w:val="007B0E1F"/>
    <w:rsid w:val="007B6F6F"/>
    <w:rsid w:val="00820C9F"/>
    <w:rsid w:val="0082707E"/>
    <w:rsid w:val="008315B0"/>
    <w:rsid w:val="00850AB8"/>
    <w:rsid w:val="0086755D"/>
    <w:rsid w:val="008B3AE5"/>
    <w:rsid w:val="008C388B"/>
    <w:rsid w:val="00966EEE"/>
    <w:rsid w:val="00977C54"/>
    <w:rsid w:val="00A03B68"/>
    <w:rsid w:val="00A16099"/>
    <w:rsid w:val="00A640BD"/>
    <w:rsid w:val="00A641A7"/>
    <w:rsid w:val="00A72F42"/>
    <w:rsid w:val="00AD1CF0"/>
    <w:rsid w:val="00AD7919"/>
    <w:rsid w:val="00AF2E6B"/>
    <w:rsid w:val="00B34943"/>
    <w:rsid w:val="00B51D3A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B074F"/>
    <w:rsid w:val="00CD0C3C"/>
    <w:rsid w:val="00CE67A3"/>
    <w:rsid w:val="00D1201E"/>
    <w:rsid w:val="00D24FA7"/>
    <w:rsid w:val="00D45A3E"/>
    <w:rsid w:val="00D64696"/>
    <w:rsid w:val="00D7710E"/>
    <w:rsid w:val="00D90D49"/>
    <w:rsid w:val="00DC5D96"/>
    <w:rsid w:val="00DD4E53"/>
    <w:rsid w:val="00DD4F3E"/>
    <w:rsid w:val="00E035DA"/>
    <w:rsid w:val="00E13E55"/>
    <w:rsid w:val="00E738D3"/>
    <w:rsid w:val="00E82502"/>
    <w:rsid w:val="00EA505E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0262874"/>
  <w15:docId w15:val="{A66C7957-109B-4A76-ABC0-67C08BCD8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99943-7781-47E9-AA2B-7B7F8F13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Carmen Rosario Castillo</cp:lastModifiedBy>
  <cp:revision>11</cp:revision>
  <cp:lastPrinted>2011-03-04T18:48:00Z</cp:lastPrinted>
  <dcterms:created xsi:type="dcterms:W3CDTF">2012-12-18T00:50:00Z</dcterms:created>
  <dcterms:modified xsi:type="dcterms:W3CDTF">2021-08-19T13:45:00Z</dcterms:modified>
</cp:coreProperties>
</file>