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066F4B">
      <w:r w:rsidRPr="00066F4B">
        <w:rPr>
          <w:noProof/>
          <w:lang w:val="es-DO" w:eastAsia="es-DO"/>
        </w:rPr>
        <w:drawing>
          <wp:anchor distT="0" distB="0" distL="114300" distR="114300" simplePos="0" relativeHeight="251660800" behindDoc="1" locked="0" layoutInCell="1" allowOverlap="1" wp14:anchorId="08FAD3AE" wp14:editId="19975CAE">
            <wp:simplePos x="0" y="0"/>
            <wp:positionH relativeFrom="margin">
              <wp:posOffset>213582</wp:posOffset>
            </wp:positionH>
            <wp:positionV relativeFrom="page">
              <wp:posOffset>231408</wp:posOffset>
            </wp:positionV>
            <wp:extent cx="3595279" cy="974725"/>
            <wp:effectExtent l="0" t="0" r="5715" b="0"/>
            <wp:wrapNone/>
            <wp:docPr id="19" name="Picture 1" descr="MINERD:Users:doriana.delpilar:Documents:MINISTERIO DE EDUCACION:MINERD:2017:004- ABRIL:D. LOGO MINISTERIO:PRODUCTOS:PAPELERIA:timbrado:timbrado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ERD:Users:doriana.delpilar:Documents:MINISTERIO DE EDUCACION:MINERD:2017:004- ABRIL:D. LOGO MINISTERIO:PRODUCTOS:PAPELERIA:timbrado:timbradohead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8" t="20772" r="46171"/>
                    <a:stretch/>
                  </pic:blipFill>
                  <pic:spPr bwMode="auto">
                    <a:xfrm>
                      <a:off x="0" y="0"/>
                      <a:ext cx="3595279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494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-466725</wp:posOffset>
                </wp:positionV>
                <wp:extent cx="198691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E035DA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MINERD</w:t>
                                    </w:r>
                                    <w:r w:rsidR="00CD0C3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CCC-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20.25pt;margin-top:-36.75pt;width:156.45pt;height:55.2pt;z-index:2516587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E035DA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MINERD</w:t>
                              </w:r>
                              <w:r w:rsidR="00CD0C3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CCC-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3494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B3494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1.65pt;margin-top:-12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T0&#10;SQ/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1D3A">
        <w:t xml:space="preserve">                                                                         </w:t>
      </w:r>
    </w:p>
    <w:p w:rsidR="00535962" w:rsidRDefault="00B3494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02D4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1.35pt;margin-top:11pt;width:114.05pt;height:21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    <v:textbox>
                  <w:txbxContent>
                    <w:p w:rsidR="0026335F" w:rsidRPr="0026335F" w:rsidRDefault="00702D4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676711" wp14:editId="41E9CE0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76711"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B34943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B34943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702D4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363305">
                                  <w:rPr>
                                    <w:rStyle w:val="Style8"/>
                                  </w:rPr>
                                  <w:t>Departamento</w:t>
                                </w:r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</w:t>
                                </w:r>
                                <w:r w:rsidR="00363305">
                                  <w:rPr>
                                    <w:rStyle w:val="Style8"/>
                                  </w:rPr>
                                  <w:t>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Hyh&#10;sky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702D4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363305">
                            <w:rPr>
                              <w:rStyle w:val="Style8"/>
                            </w:rPr>
                            <w:t>Departamento</w:t>
                          </w:r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</w:t>
                          </w:r>
                          <w:r w:rsidR="00363305">
                            <w:rPr>
                              <w:rStyle w:val="Style8"/>
                            </w:rPr>
                            <w:t>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>[El Oferente deberá completar es</w:t>
      </w:r>
      <w:bookmarkStart w:id="0" w:name="_GoBack"/>
      <w:bookmarkEnd w:id="0"/>
      <w:r w:rsidRPr="004F17F3">
        <w:rPr>
          <w:i/>
          <w:iCs/>
          <w:color w:val="FF0000"/>
          <w:sz w:val="20"/>
          <w:szCs w:val="20"/>
          <w:lang w:val="es-DO"/>
        </w:rPr>
        <w:t xml:space="preserve">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D4B" w:rsidRDefault="00702D4B" w:rsidP="001007E7">
      <w:pPr>
        <w:spacing w:after="0" w:line="240" w:lineRule="auto"/>
      </w:pPr>
      <w:r>
        <w:separator/>
      </w:r>
    </w:p>
  </w:endnote>
  <w:endnote w:type="continuationSeparator" w:id="0">
    <w:p w:rsidR="00702D4B" w:rsidRDefault="00702D4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4943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B34943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D4B" w:rsidRDefault="00702D4B" w:rsidP="001007E7">
      <w:pPr>
        <w:spacing w:after="0" w:line="240" w:lineRule="auto"/>
      </w:pPr>
      <w:r>
        <w:separator/>
      </w:r>
    </w:p>
  </w:footnote>
  <w:footnote w:type="continuationSeparator" w:id="0">
    <w:p w:rsidR="00702D4B" w:rsidRDefault="00702D4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34DD9"/>
    <w:rsid w:val="00045479"/>
    <w:rsid w:val="0005792C"/>
    <w:rsid w:val="00066F4B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33E6E"/>
    <w:rsid w:val="00253DBA"/>
    <w:rsid w:val="0026335F"/>
    <w:rsid w:val="00295BD4"/>
    <w:rsid w:val="002D451D"/>
    <w:rsid w:val="002E1412"/>
    <w:rsid w:val="00314023"/>
    <w:rsid w:val="003350D1"/>
    <w:rsid w:val="00341484"/>
    <w:rsid w:val="00363305"/>
    <w:rsid w:val="00392351"/>
    <w:rsid w:val="003A6141"/>
    <w:rsid w:val="003B771C"/>
    <w:rsid w:val="00404131"/>
    <w:rsid w:val="0042490F"/>
    <w:rsid w:val="004379A6"/>
    <w:rsid w:val="0044234A"/>
    <w:rsid w:val="00456C17"/>
    <w:rsid w:val="00466B9C"/>
    <w:rsid w:val="004B30DA"/>
    <w:rsid w:val="004D45A8"/>
    <w:rsid w:val="004D7C42"/>
    <w:rsid w:val="00535962"/>
    <w:rsid w:val="00594312"/>
    <w:rsid w:val="00611A07"/>
    <w:rsid w:val="0062592A"/>
    <w:rsid w:val="006506D0"/>
    <w:rsid w:val="00651E48"/>
    <w:rsid w:val="00666D56"/>
    <w:rsid w:val="006709BC"/>
    <w:rsid w:val="006F567F"/>
    <w:rsid w:val="00702D4B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3B68"/>
    <w:rsid w:val="00A16099"/>
    <w:rsid w:val="00A640BD"/>
    <w:rsid w:val="00A641A7"/>
    <w:rsid w:val="00A72F42"/>
    <w:rsid w:val="00AD1CF0"/>
    <w:rsid w:val="00AD7919"/>
    <w:rsid w:val="00AF2E6B"/>
    <w:rsid w:val="00B34943"/>
    <w:rsid w:val="00B51D3A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D0C3C"/>
    <w:rsid w:val="00CE67A3"/>
    <w:rsid w:val="00D1201E"/>
    <w:rsid w:val="00D24FA7"/>
    <w:rsid w:val="00D45A3E"/>
    <w:rsid w:val="00D64696"/>
    <w:rsid w:val="00D7710E"/>
    <w:rsid w:val="00D90D49"/>
    <w:rsid w:val="00DC5D96"/>
    <w:rsid w:val="00DD4F3E"/>
    <w:rsid w:val="00E035DA"/>
    <w:rsid w:val="00E13E55"/>
    <w:rsid w:val="00E738D3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BE294BE"/>
  <w15:docId w15:val="{A66C7957-109B-4A76-ABC0-67C08BCD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482FF-E9A3-4855-9CF2-1E31152C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Madelin Almonte Bruno</cp:lastModifiedBy>
  <cp:revision>7</cp:revision>
  <cp:lastPrinted>2011-03-04T18:48:00Z</cp:lastPrinted>
  <dcterms:created xsi:type="dcterms:W3CDTF">2012-12-18T00:50:00Z</dcterms:created>
  <dcterms:modified xsi:type="dcterms:W3CDTF">2018-06-26T20:21:00Z</dcterms:modified>
</cp:coreProperties>
</file>