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8245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17315195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724259">
                                      <w:rPr>
                                        <w:rStyle w:val="Style2"/>
                                      </w:rPr>
                                      <w:t>6-00</w:t>
                                    </w:r>
                                    <w:r w:rsidR="001D68D1">
                                      <w:rPr>
                                        <w:rStyle w:val="Style2"/>
                                      </w:rPr>
                                      <w:t>47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58247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17315195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14CF5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214CF5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724259">
                                <w:rPr>
                                  <w:rStyle w:val="Style2"/>
                                </w:rPr>
                                <w:t>6-00</w:t>
                              </w:r>
                              <w:r w:rsidR="001D68D1">
                                <w:rPr>
                                  <w:rStyle w:val="Style2"/>
                                </w:rPr>
                                <w:t>47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3A4092AD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7" wp14:editId="0310664C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E8479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E8479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519C318C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DEC451B" wp14:editId="6D8B4F47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E8479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4" type="#_x0000_t202" style="position:absolute;margin-left:232.1pt;margin-top:15pt;width:233.45pt;height:30.8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QiCJxP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E8479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5" type="#_x0000_t202" style="position:absolute;margin-left:627.6pt;margin-top:4.5pt;width:89pt;height:19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D9Cpaf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DEC449F" w14:textId="5A47BC3B" w:rsidR="007372FF" w:rsidRPr="009C638F" w:rsidRDefault="00222908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EC4519" wp14:editId="5A46C3ED">
                <wp:simplePos x="0" y="0"/>
                <wp:positionH relativeFrom="column">
                  <wp:posOffset>6769100</wp:posOffset>
                </wp:positionH>
                <wp:positionV relativeFrom="paragraph">
                  <wp:posOffset>3810</wp:posOffset>
                </wp:positionV>
                <wp:extent cx="2096135" cy="278130"/>
                <wp:effectExtent l="0" t="0" r="0" b="762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61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3A920BC5" w:rsidR="0026335F" w:rsidRPr="0026335F" w:rsidRDefault="00E8479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 w:fullDate="2026-09-15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D68D1">
                                  <w:rPr>
                                    <w:rStyle w:val="Style5"/>
                                    <w:lang w:val="es-DO"/>
                                  </w:rPr>
                                  <w:t>15 de septiembre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6" type="#_x0000_t202" style="position:absolute;left:0;text-align:left;margin-left:533pt;margin-top:.3pt;width:165.05pt;height:2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" filled="f" stroked="f">
                <v:textbox>
                  <w:txbxContent>
                    <w:p w14:paraId="2DEC4532" w14:textId="3A920BC5" w:rsidR="0026335F" w:rsidRPr="0026335F" w:rsidRDefault="00E8479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 w:fullDate="2026-09-15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D68D1">
                            <w:rPr>
                              <w:rStyle w:val="Style5"/>
                              <w:lang w:val="es-DO"/>
                            </w:rPr>
                            <w:t>15 de septiembre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C30515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val="pt-PT"/>
              </w:rPr>
            </w:pPr>
            <w:r w:rsidRPr="00C30515">
              <w:rPr>
                <w:rFonts w:ascii="Arial" w:hAnsi="Arial" w:cs="Arial"/>
                <w:b/>
                <w:bCs/>
                <w:sz w:val="20"/>
                <w:szCs w:val="22"/>
                <w:lang w:val="pt-PT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A105F" w14:textId="77777777" w:rsidR="00E84792" w:rsidRDefault="00E84792" w:rsidP="001007E7">
      <w:pPr>
        <w:spacing w:after="0" w:line="240" w:lineRule="auto"/>
      </w:pPr>
      <w:r>
        <w:separator/>
      </w:r>
    </w:p>
  </w:endnote>
  <w:endnote w:type="continuationSeparator" w:id="0">
    <w:p w14:paraId="1476F447" w14:textId="77777777" w:rsidR="00E84792" w:rsidRDefault="00E84792" w:rsidP="001007E7">
      <w:pPr>
        <w:spacing w:after="0" w:line="240" w:lineRule="auto"/>
      </w:pPr>
      <w:r>
        <w:continuationSeparator/>
      </w:r>
    </w:p>
  </w:endnote>
  <w:endnote w:type="continuationNotice" w:id="1">
    <w:p w14:paraId="5CF92A37" w14:textId="77777777" w:rsidR="00E84792" w:rsidRDefault="00E847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58241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58242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A91F6" w14:textId="77777777" w:rsidR="00E84792" w:rsidRDefault="00E84792" w:rsidP="001007E7">
      <w:pPr>
        <w:spacing w:after="0" w:line="240" w:lineRule="auto"/>
      </w:pPr>
      <w:r>
        <w:separator/>
      </w:r>
    </w:p>
  </w:footnote>
  <w:footnote w:type="continuationSeparator" w:id="0">
    <w:p w14:paraId="562032EA" w14:textId="77777777" w:rsidR="00E84792" w:rsidRDefault="00E84792" w:rsidP="001007E7">
      <w:pPr>
        <w:spacing w:after="0" w:line="240" w:lineRule="auto"/>
      </w:pPr>
      <w:r>
        <w:continuationSeparator/>
      </w:r>
    </w:p>
  </w:footnote>
  <w:footnote w:type="continuationNotice" w:id="1">
    <w:p w14:paraId="4E4E2ECB" w14:textId="77777777" w:rsidR="00E84792" w:rsidRDefault="00E8479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4B39"/>
    <w:rsid w:val="0001679F"/>
    <w:rsid w:val="00034DD9"/>
    <w:rsid w:val="00076534"/>
    <w:rsid w:val="00087015"/>
    <w:rsid w:val="00090E8D"/>
    <w:rsid w:val="000A5DAC"/>
    <w:rsid w:val="000B3B70"/>
    <w:rsid w:val="000D1A28"/>
    <w:rsid w:val="001007E7"/>
    <w:rsid w:val="001020C0"/>
    <w:rsid w:val="0010364C"/>
    <w:rsid w:val="00123B8D"/>
    <w:rsid w:val="00131148"/>
    <w:rsid w:val="001341C6"/>
    <w:rsid w:val="00146823"/>
    <w:rsid w:val="001550BB"/>
    <w:rsid w:val="00157600"/>
    <w:rsid w:val="00165A4D"/>
    <w:rsid w:val="00170EC5"/>
    <w:rsid w:val="00176682"/>
    <w:rsid w:val="0019068D"/>
    <w:rsid w:val="00191842"/>
    <w:rsid w:val="00194FF2"/>
    <w:rsid w:val="001A0B18"/>
    <w:rsid w:val="001A124D"/>
    <w:rsid w:val="001D68D1"/>
    <w:rsid w:val="001F28CC"/>
    <w:rsid w:val="001F73A7"/>
    <w:rsid w:val="00214CF5"/>
    <w:rsid w:val="00222908"/>
    <w:rsid w:val="002356C0"/>
    <w:rsid w:val="00253DBA"/>
    <w:rsid w:val="0026335F"/>
    <w:rsid w:val="002655DF"/>
    <w:rsid w:val="00273DF6"/>
    <w:rsid w:val="00284B63"/>
    <w:rsid w:val="002860A4"/>
    <w:rsid w:val="00296514"/>
    <w:rsid w:val="002971F5"/>
    <w:rsid w:val="002E1412"/>
    <w:rsid w:val="002E78D7"/>
    <w:rsid w:val="00314023"/>
    <w:rsid w:val="0031441A"/>
    <w:rsid w:val="003B38E0"/>
    <w:rsid w:val="003D15B2"/>
    <w:rsid w:val="003F0543"/>
    <w:rsid w:val="0042490F"/>
    <w:rsid w:val="00466B9C"/>
    <w:rsid w:val="004762B3"/>
    <w:rsid w:val="004767CC"/>
    <w:rsid w:val="004C4743"/>
    <w:rsid w:val="00527A7B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073"/>
    <w:rsid w:val="006709BC"/>
    <w:rsid w:val="006758C0"/>
    <w:rsid w:val="006A43C4"/>
    <w:rsid w:val="006A6ADD"/>
    <w:rsid w:val="006C1299"/>
    <w:rsid w:val="00701413"/>
    <w:rsid w:val="00724259"/>
    <w:rsid w:val="007372FF"/>
    <w:rsid w:val="007544E8"/>
    <w:rsid w:val="007563D3"/>
    <w:rsid w:val="00780880"/>
    <w:rsid w:val="007B6F6F"/>
    <w:rsid w:val="007D608F"/>
    <w:rsid w:val="007F4CE2"/>
    <w:rsid w:val="00810515"/>
    <w:rsid w:val="00821682"/>
    <w:rsid w:val="00822B7A"/>
    <w:rsid w:val="00830A6F"/>
    <w:rsid w:val="0083342F"/>
    <w:rsid w:val="00840E00"/>
    <w:rsid w:val="008610EA"/>
    <w:rsid w:val="008940A7"/>
    <w:rsid w:val="00896739"/>
    <w:rsid w:val="008A68D0"/>
    <w:rsid w:val="008A74C2"/>
    <w:rsid w:val="008B3AE5"/>
    <w:rsid w:val="008D5126"/>
    <w:rsid w:val="00931E0A"/>
    <w:rsid w:val="009A2AEC"/>
    <w:rsid w:val="009A41E5"/>
    <w:rsid w:val="009E2BA3"/>
    <w:rsid w:val="009F5DE4"/>
    <w:rsid w:val="00A16099"/>
    <w:rsid w:val="00A640BD"/>
    <w:rsid w:val="00A6449B"/>
    <w:rsid w:val="00A73BAD"/>
    <w:rsid w:val="00AA4239"/>
    <w:rsid w:val="00AB0F33"/>
    <w:rsid w:val="00AB4966"/>
    <w:rsid w:val="00AC0F95"/>
    <w:rsid w:val="00AD7919"/>
    <w:rsid w:val="00AE0C17"/>
    <w:rsid w:val="00AF0D2F"/>
    <w:rsid w:val="00B07926"/>
    <w:rsid w:val="00B420BA"/>
    <w:rsid w:val="00B61C14"/>
    <w:rsid w:val="00B62EEF"/>
    <w:rsid w:val="00B950AF"/>
    <w:rsid w:val="00B97B51"/>
    <w:rsid w:val="00BC1D0C"/>
    <w:rsid w:val="00BC61BD"/>
    <w:rsid w:val="00BE4FB0"/>
    <w:rsid w:val="00C02595"/>
    <w:rsid w:val="00C10990"/>
    <w:rsid w:val="00C30515"/>
    <w:rsid w:val="00C3792D"/>
    <w:rsid w:val="00C465F9"/>
    <w:rsid w:val="00C470D0"/>
    <w:rsid w:val="00C60365"/>
    <w:rsid w:val="00C66D08"/>
    <w:rsid w:val="00C95ADE"/>
    <w:rsid w:val="00CA4661"/>
    <w:rsid w:val="00CB394C"/>
    <w:rsid w:val="00CD0EA1"/>
    <w:rsid w:val="00CE2ABB"/>
    <w:rsid w:val="00CE3138"/>
    <w:rsid w:val="00CE67A3"/>
    <w:rsid w:val="00D24FA7"/>
    <w:rsid w:val="00D26E54"/>
    <w:rsid w:val="00D33C6A"/>
    <w:rsid w:val="00D64696"/>
    <w:rsid w:val="00D90D49"/>
    <w:rsid w:val="00DA150F"/>
    <w:rsid w:val="00DC5D96"/>
    <w:rsid w:val="00DD4F3E"/>
    <w:rsid w:val="00DE6F4B"/>
    <w:rsid w:val="00DE7402"/>
    <w:rsid w:val="00E13E55"/>
    <w:rsid w:val="00E304D1"/>
    <w:rsid w:val="00E55BDA"/>
    <w:rsid w:val="00E81276"/>
    <w:rsid w:val="00E84792"/>
    <w:rsid w:val="00EA7406"/>
    <w:rsid w:val="00EC6430"/>
    <w:rsid w:val="00ED39DD"/>
    <w:rsid w:val="00F001A0"/>
    <w:rsid w:val="00F116C5"/>
    <w:rsid w:val="00F225BF"/>
    <w:rsid w:val="00F25B99"/>
    <w:rsid w:val="00F3073F"/>
    <w:rsid w:val="00F3510F"/>
    <w:rsid w:val="00F4086F"/>
    <w:rsid w:val="00F50CCE"/>
    <w:rsid w:val="00F53753"/>
    <w:rsid w:val="00F7167E"/>
    <w:rsid w:val="00F7443C"/>
    <w:rsid w:val="00FA2CFC"/>
    <w:rsid w:val="00FC280C"/>
    <w:rsid w:val="00FC2870"/>
    <w:rsid w:val="00FD602C"/>
    <w:rsid w:val="00FF00A3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DEC449C"/>
  <w15:docId w15:val="{EE50D389-8517-4B86-BD3C-E055C45A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3f7892fb347642154f579c84cfb220dd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1d980facb18d872fcc9d3dd853f61041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2F0010-CBFA-4918-A475-6EFB20A19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982334-0945-4E56-881F-D6D3980C4F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4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22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Ruddileini Tiburcio Almánzar</cp:lastModifiedBy>
  <cp:revision>33</cp:revision>
  <cp:lastPrinted>2011-03-04T23:05:00Z</cp:lastPrinted>
  <dcterms:created xsi:type="dcterms:W3CDTF">2014-01-02T17:42:00Z</dcterms:created>
  <dcterms:modified xsi:type="dcterms:W3CDTF">2026-09-15T14:02:00Z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