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3F33D1">
      <w:r w:rsidRPr="009F6295">
        <w:rPr>
          <w:noProof/>
          <w:lang w:val="es-DO" w:eastAsia="es-DO"/>
        </w:rPr>
        <w:drawing>
          <wp:anchor distT="0" distB="0" distL="114300" distR="114300" simplePos="0" relativeHeight="251687936" behindDoc="0" locked="0" layoutInCell="1" allowOverlap="1" wp14:anchorId="7F2F9E06" wp14:editId="60CE359A">
            <wp:simplePos x="0" y="0"/>
            <wp:positionH relativeFrom="margin">
              <wp:posOffset>3962400</wp:posOffset>
            </wp:positionH>
            <wp:positionV relativeFrom="margin">
              <wp:posOffset>-640080</wp:posOffset>
            </wp:positionV>
            <wp:extent cx="928370" cy="933450"/>
            <wp:effectExtent l="19050" t="0" r="5080" b="0"/>
            <wp:wrapSquare wrapText="bothSides"/>
            <wp:docPr id="35" name="Imagen 4" descr="C:\Users\joel.delacruz\Desktop\LOGO AD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el.delacruz\Desktop\LOGO ADN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1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IJ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DfleIJ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3F33D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t>Ayuntamiento del Distrito Nacional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FEQ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" stroked="f">
                <v:textbox>
                  <w:txbxContent>
                    <w:p w:rsidR="002E1412" w:rsidRPr="002E1412" w:rsidRDefault="003F33D1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t>Ayuntamiento del Distrito Nacional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4D3B0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eej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QY59sFGVk+g&#10;YCVBYCBTmHuwaKT6gdEAMyTD+vuOKoZR+0FAFyQhIXbouA2ZLSLYqEvL5tJCRQlQGTYYTcuVmQbV&#10;rld824Cnqe+EvIXOqbkTtW2xKapDv8GccLkdZpodRJd7d+s8eZe/AQ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DD2eej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4D3B0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4D3B0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8MQ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xRcJHA&#10;IJGNZo+gC6uBNiAfXhOYtNp+xaiHzqyx+7IjlmMk3yrQVpkVRWjluCim8xwW9vxkc35CFAWoGnuM&#10;xumNH9t/Z6zYtuBpVLPSV6DHRkSpPEV1UDF0X8zp8FKE9j5fR6un92z1Aw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P6L&#10;wxC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:rsidR="00F7443C" w:rsidRPr="004767CC" w:rsidRDefault="004D3B0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D3B08">
                              <w:fldChar w:fldCharType="begin"/>
                            </w:r>
                            <w:r w:rsidR="004D3B08">
                              <w:instrText xml:space="preserve"> NUMPAGES   \* MERGEFORMAT </w:instrText>
                            </w:r>
                            <w:r w:rsidR="004D3B08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D3B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D3B08">
                        <w:fldChar w:fldCharType="begin"/>
                      </w:r>
                      <w:r w:rsidR="004D3B08">
                        <w:instrText xml:space="preserve"> NUMPAGES   \* MERGEFORMAT </w:instrText>
                      </w:r>
                      <w:r w:rsidR="004D3B08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D3B0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B08" w:rsidRDefault="004D3B08" w:rsidP="001007E7">
      <w:pPr>
        <w:spacing w:after="0" w:line="240" w:lineRule="auto"/>
      </w:pPr>
      <w:r>
        <w:separator/>
      </w:r>
    </w:p>
  </w:endnote>
  <w:endnote w:type="continuationSeparator" w:id="0">
    <w:p w:rsidR="004D3B08" w:rsidRDefault="004D3B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B08" w:rsidRDefault="004D3B08" w:rsidP="001007E7">
      <w:pPr>
        <w:spacing w:after="0" w:line="240" w:lineRule="auto"/>
      </w:pPr>
      <w:r>
        <w:separator/>
      </w:r>
    </w:p>
  </w:footnote>
  <w:footnote w:type="continuationSeparator" w:id="0">
    <w:p w:rsidR="004D3B08" w:rsidRDefault="004D3B08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3F33D1"/>
    <w:rsid w:val="0042490F"/>
    <w:rsid w:val="00466B9C"/>
    <w:rsid w:val="004762B3"/>
    <w:rsid w:val="004767CC"/>
    <w:rsid w:val="004C4743"/>
    <w:rsid w:val="004D3B08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9BE11-400B-4E7B-8F2D-65DD4083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</TotalTime>
  <Pages>1</Pages>
  <Words>137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Joel A. De La Cruz Contreras</cp:lastModifiedBy>
  <cp:revision>6</cp:revision>
  <cp:lastPrinted>2011-03-04T19:05:00Z</cp:lastPrinted>
  <dcterms:created xsi:type="dcterms:W3CDTF">2014-01-02T13:42:00Z</dcterms:created>
  <dcterms:modified xsi:type="dcterms:W3CDTF">2021-04-05T18:45:00Z</dcterms:modified>
</cp:coreProperties>
</file>