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CB074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3829051</wp:posOffset>
                </wp:positionH>
                <wp:positionV relativeFrom="paragraph">
                  <wp:posOffset>-466725</wp:posOffset>
                </wp:positionV>
                <wp:extent cx="22250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5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-1111045837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alias w:val="No. del Expediente de Compras "/>
                                          <w:tag w:val="No. del Expediente de Compras "/>
                                          <w:id w:val="126596028"/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alias w:val="No. del Expediente de Compras "/>
                                              <w:tag w:val="No. del Expediente de Compras "/>
                                              <w:id w:val="-969513875"/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alias w:val="No. del Expediente de Compras "/>
                                                  <w:tag w:val="No. del Expediente de Compras "/>
                                                  <w:id w:val="1920292156"/>
                                                </w:sdtPr>
                                                <w:sdtEndPr/>
                                                <w:sdtContent>
                                                  <w:p w:rsidR="002E01DC" w:rsidRPr="002E01DC" w:rsidRDefault="002E01DC" w:rsidP="002E01DC">
                                                    <w:r w:rsidRPr="002E01DC">
                                                      <w:t>MINERD-CCC-CP-202</w:t>
                                                    </w:r>
                                                    <w:r w:rsidR="009250FE">
                                                      <w:t>4</w:t>
                                                    </w:r>
                                                    <w:bookmarkStart w:id="0" w:name="_GoBack"/>
                                                    <w:bookmarkEnd w:id="0"/>
                                                    <w:r w:rsidRPr="002E01DC">
                                                      <w:t xml:space="preserve">-XXXX </w:t>
                                                    </w:r>
                                                  </w:p>
                                                </w:sdtContent>
                                              </w:sdt>
                                              <w:p w:rsidR="00966D4C" w:rsidRPr="00966D4C" w:rsidRDefault="009250FE" w:rsidP="00966D4C"/>
                                            </w:sdtContent>
                                          </w:sdt>
                                        </w:sdtContent>
                                      </w:sdt>
                                      <w:p w:rsidR="001466B0" w:rsidRPr="00535962" w:rsidRDefault="009250FE" w:rsidP="00DA19EE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01.5pt;margin-top:-36.75pt;width:175.2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-1111045837"/>
                          </w:sdtPr>
                          <w:sdtEndPr/>
                          <w:sdtContent>
                            <w:sdt>
                              <w:sdt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/>
                              <w:sdtContent>
                                <w:sdt>
                                  <w:sdtPr>
                                    <w:alias w:val="No. del Expediente de Compras "/>
                                    <w:tag w:val="No. del Expediente de Compras "/>
                                    <w:id w:val="126596028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alias w:val="No. del Expediente de Compras "/>
                                        <w:tag w:val="No. del Expediente de Compras "/>
                                        <w:id w:val="-969513875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alias w:val="No. del Expediente de Compras "/>
                                            <w:tag w:val="No. del Expediente de Compras "/>
                                            <w:id w:val="1920292156"/>
                                          </w:sdtPr>
                                          <w:sdtEndPr/>
                                          <w:sdtContent>
                                            <w:p w:rsidR="002E01DC" w:rsidRPr="002E01DC" w:rsidRDefault="002E01DC" w:rsidP="002E01DC">
                                              <w:r w:rsidRPr="002E01DC">
                                                <w:t>MINERD-CCC-CP-202</w:t>
                                              </w:r>
                                              <w:r w:rsidR="009250FE">
                                                <w:t>4</w:t>
                                              </w:r>
                                              <w:bookmarkStart w:id="1" w:name="_GoBack"/>
                                              <w:bookmarkEnd w:id="1"/>
                                              <w:r w:rsidRPr="002E01DC">
                                                <w:t xml:space="preserve">-XXXX </w:t>
                                              </w:r>
                                            </w:p>
                                          </w:sdtContent>
                                        </w:sdt>
                                        <w:p w:rsidR="00966D4C" w:rsidRPr="00966D4C" w:rsidRDefault="009250FE" w:rsidP="00966D4C"/>
                                      </w:sdtContent>
                                    </w:sdt>
                                  </w:sdtContent>
                                </w:sdt>
                                <w:p w:rsidR="001466B0" w:rsidRPr="00535962" w:rsidRDefault="009250FE" w:rsidP="00DA19EE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CB074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E30B3A" wp14:editId="7BF8ABCA">
                <wp:simplePos x="0" y="0"/>
                <wp:positionH relativeFrom="column">
                  <wp:posOffset>1762125</wp:posOffset>
                </wp:positionH>
                <wp:positionV relativeFrom="paragraph">
                  <wp:posOffset>-686054</wp:posOffset>
                </wp:positionV>
                <wp:extent cx="1572352" cy="1350884"/>
                <wp:effectExtent l="0" t="0" r="8890" b="1905"/>
                <wp:wrapNone/>
                <wp:docPr id="1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2352" cy="1350884"/>
                          <a:chOff x="0" y="0"/>
                          <a:chExt cx="1906879" cy="1480858"/>
                        </a:xfrm>
                      </wpg:grpSpPr>
                      <wps:wsp>
                        <wps:cNvPr id="8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79BD0A" id="Group 929" o:spid="_x0000_s1026" style="position:absolute;margin-left:138.75pt;margin-top:-54pt;width:123.8pt;height:106.35pt;z-index:251659264;mso-width-relative:margin;mso-height-relative:margin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fBs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wSv8fkk/QE4fAAAA//8DAFBLAQItABQABgAIAAAAIQDb4fbL7gAAAIUBAAATAAAAAAAAAAAA&#10;AAAAAAAAAABbQ29udGVudF9UeXBlc10ueG1sUEsBAi0AFAAGAAgAAAAhAFr0LFu/AAAAFQEAAAsA&#10;AAAAAAAAAAAAAAAAHwEAAF9yZWxzLy5yZWxzUEsBAi0AFAAGAAgAAAAhAEAZ8Gz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dGT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EweoXbl/QD5PwKAAD//wMAUEsBAi0AFAAGAAgAAAAhANvh9svuAAAAhQEAABMAAAAAAAAAAAAA&#10;AAAAAAAAAFtDb250ZW50X1R5cGVzXS54bWxQSwECLQAUAAYACAAAACEAWvQsW78AAAAVAQAACwAA&#10;AAAAAAAAAAAAAAAfAQAAX3JlbHMvLnJlbHNQSwECLQAUAAYACAAAACEADg3Rk8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iXa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MPmE15fwA+TyCQAA//8DAFBLAQItABQABgAIAAAAIQDb4fbL7gAAAIUBAAATAAAAAAAAAAAA&#10;AAAAAAAAAABbQ29udGVudF9UeXBlc10ueG1sUEsBAi0AFAAGAAgAAAAhAFr0LFu/AAAAFQEAAAsA&#10;AAAAAAAAAAAAAAAAHwEAAF9yZWxzLy5yZWxzUEsBAi0AFAAGAAgAAAAhAH0eJdr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5Vm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cAT/X+IPkNM7AAAA//8DAFBLAQItABQABgAIAAAAIQDb4fbL7gAAAIUBAAATAAAAAAAAAAAA&#10;AAAAAAAAAABbQ29udGVudF9UeXBlc10ueG1sUEsBAi0AFAAGAAgAAAAhAFr0LFu/AAAAFQEAAAsA&#10;AAAAAAAAAAAAAAAAHwEAAF9yZWxzLy5yZWxzUEsBAi0AFAAGAAgAAAAhAO1TlWb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UK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zBfw9yX9ALm+AQAA//8DAFBLAQItABQABgAIAAAAIQDb4fbL7gAAAIUBAAATAAAAAAAAAAAA&#10;AAAAAAAAAABbQ29udGVudF9UeXBlc10ueG1sUEsBAi0AFAAGAAgAAAAhAFr0LFu/AAAAFQEAAAsA&#10;AAAAAAAAAAAAAAAAHwEAAF9yZWxzLy5yZWxzUEsBAi0AFAAGAAgAAAAhAH4XhQr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</v:group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1D3A">
        <w:t xml:space="preserve">                                                                         </w:t>
      </w:r>
    </w:p>
    <w:p w:rsidR="00535962" w:rsidRDefault="00B3494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4286251</wp:posOffset>
                </wp:positionH>
                <wp:positionV relativeFrom="paragraph">
                  <wp:posOffset>140970</wp:posOffset>
                </wp:positionV>
                <wp:extent cx="1877060" cy="26670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06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250F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0-11-1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19EE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37.5pt;margin-top:11.1pt;width:147.8pt;height:2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NfIugIAAMI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" filled="f" stroked="f">
                <v:textbox>
                  <w:txbxContent>
                    <w:p w:rsidR="0026335F" w:rsidRPr="0026335F" w:rsidRDefault="009250F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0-11-1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19EE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676711" wp14:editId="41E9CE0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250FE">
                              <w:fldChar w:fldCharType="begin"/>
                            </w:r>
                            <w:r w:rsidR="009250FE">
                              <w:instrText xml:space="preserve"> NUMPAGES   \* MERGEFORMAT </w:instrText>
                            </w:r>
                            <w:r w:rsidR="009250FE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250F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6711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250FE">
                        <w:fldChar w:fldCharType="begin"/>
                      </w:r>
                      <w:r w:rsidR="009250FE">
                        <w:instrText xml:space="preserve"> NUMPAGES   \* MERGEFORMAT </w:instrText>
                      </w:r>
                      <w:r w:rsidR="009250FE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250F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B3494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B34943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250F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63305">
                                  <w:rPr>
                                    <w:rStyle w:val="Style8"/>
                                  </w:rPr>
                                  <w:t>Departamento</w:t>
                                </w:r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</w:t>
                                </w:r>
                                <w:r w:rsidR="00363305">
                                  <w:rPr>
                                    <w:rStyle w:val="Style8"/>
                                  </w:rPr>
                                  <w:t>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Hyh&#10;sky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9250F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63305">
                            <w:rPr>
                              <w:rStyle w:val="Style8"/>
                            </w:rPr>
                            <w:t>Departamento</w:t>
                          </w:r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</w:t>
                          </w:r>
                          <w:r w:rsidR="00363305">
                            <w:rPr>
                              <w:rStyle w:val="Style8"/>
                            </w:rPr>
                            <w:t>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6C6" w:rsidRDefault="008F66C6" w:rsidP="001007E7">
      <w:pPr>
        <w:spacing w:after="0" w:line="240" w:lineRule="auto"/>
      </w:pPr>
      <w:r>
        <w:separator/>
      </w:r>
    </w:p>
  </w:endnote>
  <w:endnote w:type="continuationSeparator" w:id="0">
    <w:p w:rsidR="008F66C6" w:rsidRDefault="008F66C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6C6" w:rsidRDefault="008F66C6" w:rsidP="001007E7">
      <w:pPr>
        <w:spacing w:after="0" w:line="240" w:lineRule="auto"/>
      </w:pPr>
      <w:r>
        <w:separator/>
      </w:r>
    </w:p>
  </w:footnote>
  <w:footnote w:type="continuationSeparator" w:id="0">
    <w:p w:rsidR="008F66C6" w:rsidRDefault="008F66C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66F4B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33E6E"/>
    <w:rsid w:val="00253DBA"/>
    <w:rsid w:val="0026335F"/>
    <w:rsid w:val="00295BD4"/>
    <w:rsid w:val="002D451D"/>
    <w:rsid w:val="002E01DC"/>
    <w:rsid w:val="002E1412"/>
    <w:rsid w:val="00314023"/>
    <w:rsid w:val="003350D1"/>
    <w:rsid w:val="00341484"/>
    <w:rsid w:val="00363305"/>
    <w:rsid w:val="00392351"/>
    <w:rsid w:val="003A6141"/>
    <w:rsid w:val="003B771C"/>
    <w:rsid w:val="00404131"/>
    <w:rsid w:val="00412AA9"/>
    <w:rsid w:val="00420893"/>
    <w:rsid w:val="0042490F"/>
    <w:rsid w:val="004379A6"/>
    <w:rsid w:val="0044234A"/>
    <w:rsid w:val="00456C17"/>
    <w:rsid w:val="00466B9C"/>
    <w:rsid w:val="004B30DA"/>
    <w:rsid w:val="004D45A8"/>
    <w:rsid w:val="004D7C42"/>
    <w:rsid w:val="00535962"/>
    <w:rsid w:val="00594312"/>
    <w:rsid w:val="005B2C9E"/>
    <w:rsid w:val="00611A07"/>
    <w:rsid w:val="0062592A"/>
    <w:rsid w:val="006506D0"/>
    <w:rsid w:val="00651E48"/>
    <w:rsid w:val="00666D56"/>
    <w:rsid w:val="006709BC"/>
    <w:rsid w:val="006F567F"/>
    <w:rsid w:val="00702D4B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6C6"/>
    <w:rsid w:val="009250FE"/>
    <w:rsid w:val="00966D4C"/>
    <w:rsid w:val="00966EEE"/>
    <w:rsid w:val="00977C54"/>
    <w:rsid w:val="009B5B9F"/>
    <w:rsid w:val="00A03B68"/>
    <w:rsid w:val="00A16099"/>
    <w:rsid w:val="00A640BD"/>
    <w:rsid w:val="00A641A7"/>
    <w:rsid w:val="00A72F42"/>
    <w:rsid w:val="00AD1CF0"/>
    <w:rsid w:val="00AD7919"/>
    <w:rsid w:val="00AF2E6B"/>
    <w:rsid w:val="00B34943"/>
    <w:rsid w:val="00B51D3A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B074F"/>
    <w:rsid w:val="00CD0C3C"/>
    <w:rsid w:val="00CE67A3"/>
    <w:rsid w:val="00D1201E"/>
    <w:rsid w:val="00D24FA7"/>
    <w:rsid w:val="00D45A3E"/>
    <w:rsid w:val="00D64696"/>
    <w:rsid w:val="00D7710E"/>
    <w:rsid w:val="00D90D49"/>
    <w:rsid w:val="00DA0411"/>
    <w:rsid w:val="00DA19EE"/>
    <w:rsid w:val="00DC5D96"/>
    <w:rsid w:val="00DD4F3E"/>
    <w:rsid w:val="00E035DA"/>
    <w:rsid w:val="00E13E55"/>
    <w:rsid w:val="00E738D3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5E4C49A3"/>
  <w15:docId w15:val="{A66C7957-109B-4A76-ABC0-67C08BCD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620C-24C8-4EB8-B5B4-19189B83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Astry Nunez</cp:lastModifiedBy>
  <cp:revision>16</cp:revision>
  <cp:lastPrinted>2011-03-04T18:48:00Z</cp:lastPrinted>
  <dcterms:created xsi:type="dcterms:W3CDTF">2012-12-18T00:50:00Z</dcterms:created>
  <dcterms:modified xsi:type="dcterms:W3CDTF">2024-02-07T12:57:00Z</dcterms:modified>
</cp:coreProperties>
</file>