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7C79E" w14:textId="182FE31B" w:rsidR="00535962" w:rsidRPr="00F7167E" w:rsidRDefault="00DC24ED">
      <w:r>
        <w:rPr>
          <w:noProof/>
          <w:lang w:val="en-US"/>
        </w:rPr>
        <w:pict w14:anchorId="5B37C89A">
          <v:group id="_x0000_s2069" style="position:absolute;margin-left:305.85pt;margin-top:-49.6pt;width:174pt;height:55.2pt;z-index:251697152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p w14:paraId="5B37C8B1" w14:textId="21D842A0" w:rsidR="006B202F" w:rsidRDefault="00EC3261" w:rsidP="006B202F">
                      <w:pPr>
                        <w:jc w:val="center"/>
                        <w:rPr>
                          <w:rStyle w:val="Style2"/>
                        </w:rPr>
                      </w:pPr>
                      <w:r w:rsidRPr="00EC3261">
                        <w:rPr>
                          <w:rStyle w:val="Style2"/>
                        </w:rPr>
                        <w:t>CEIZTUR-CCC-CP-202</w:t>
                      </w:r>
                      <w:r w:rsidR="005B4712">
                        <w:rPr>
                          <w:rStyle w:val="Style2"/>
                        </w:rPr>
                        <w:t>6</w:t>
                      </w:r>
                      <w:r w:rsidRPr="00EC3261">
                        <w:rPr>
                          <w:rStyle w:val="Style2"/>
                        </w:rPr>
                        <w:t>-</w:t>
                      </w:r>
                      <w:r w:rsidR="009306A0">
                        <w:rPr>
                          <w:rStyle w:val="Style2"/>
                        </w:rPr>
                        <w:t>002</w:t>
                      </w:r>
                      <w:r w:rsidR="009030F0">
                        <w:rPr>
                          <w:rStyle w:val="Style2"/>
                        </w:rPr>
                        <w:t>6</w:t>
                      </w:r>
                    </w:p>
                    <w:p w14:paraId="6177026D" w14:textId="77777777" w:rsidR="001E2873" w:rsidRPr="00535962" w:rsidRDefault="001E2873" w:rsidP="006B202F">
                      <w:pPr>
                        <w:jc w:val="center"/>
                      </w:pPr>
                    </w:p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5B37C8B2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9318BC" w:rsidRPr="009318BC">
        <w:rPr>
          <w:noProof/>
        </w:rPr>
        <w:drawing>
          <wp:anchor distT="0" distB="0" distL="114300" distR="114300" simplePos="0" relativeHeight="251699200" behindDoc="0" locked="0" layoutInCell="1" allowOverlap="1" wp14:anchorId="187C9B2F" wp14:editId="57C0B11C">
            <wp:simplePos x="0" y="0"/>
            <wp:positionH relativeFrom="column">
              <wp:posOffset>-381000</wp:posOffset>
            </wp:positionH>
            <wp:positionV relativeFrom="paragraph">
              <wp:posOffset>-428625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5B37C89B">
          <v:shape id="_x0000_s2068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5B37C8B3" w14:textId="77777777"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 w:rsidR="002B5CA6" w:rsidRPr="002B5CA6">
        <w:rPr>
          <w:noProof/>
        </w:rPr>
        <w:drawing>
          <wp:anchor distT="0" distB="0" distL="114300" distR="114300" simplePos="0" relativeHeight="251659264" behindDoc="0" locked="0" layoutInCell="1" allowOverlap="1" wp14:anchorId="5B37C89D" wp14:editId="5B37C89E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5B37C89F">
          <v:shape id="_x0000_s2060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5B37C8B5" w14:textId="77777777" w:rsidR="0026335F" w:rsidRPr="0026335F" w:rsidRDefault="00DC24E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B37C79F" w14:textId="77777777" w:rsidR="00535962" w:rsidRPr="00535962" w:rsidRDefault="00DC24ED" w:rsidP="00535962">
      <w:r>
        <w:rPr>
          <w:rStyle w:val="Institucion"/>
          <w:color w:val="FF0000"/>
          <w:sz w:val="28"/>
          <w:lang w:eastAsia="zh-TW"/>
        </w:rPr>
        <w:pict w14:anchorId="5B37C8A0">
          <v:shape id="_x0000_s2064" type="#_x0000_t202" style="position:absolute;margin-left:120pt;margin-top:6.15pt;width:247pt;height:22pt;z-index:251691008;mso-width-relative:margin;mso-height-relative:margin" stroked="f">
            <v:textbox>
              <w:txbxContent>
                <w:p w14:paraId="5B37C8B6" w14:textId="77777777" w:rsidR="002E1412" w:rsidRPr="002E1412" w:rsidRDefault="00DC24ED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5B37C8A1">
          <v:shape id="_x0000_s2061" type="#_x0000_t202" style="position:absolute;margin-left:401.95pt;margin-top:20.5pt;width:89pt;height:19.85pt;z-index:251686912;mso-width-relative:margin;mso-height-relative:margin" filled="f" stroked="f">
            <v:textbox style="mso-next-textbox:#_x0000_s2061">
              <w:txbxContent>
                <w:p w14:paraId="5B37C8B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E4CA7" w:rsidRPr="00BE4C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5B37C7A0" w14:textId="77777777" w:rsidR="00535962" w:rsidRDefault="00DC24ED" w:rsidP="00535962">
      <w:r>
        <w:rPr>
          <w:noProof/>
          <w:color w:val="FF0000"/>
          <w:lang w:eastAsia="zh-TW"/>
        </w:rPr>
        <w:pict w14:anchorId="5B37C8A2">
          <v:shape id="_x0000_s2066" type="#_x0000_t202" style="position:absolute;margin-left:164.45pt;margin-top:18.45pt;width:133.4pt;height:21.85pt;z-index:251695104;mso-width-relative:margin;mso-height-relative:margin" stroked="f">
            <v:textbox style="mso-next-textbox:#_x0000_s2066">
              <w:txbxContent>
                <w:p w14:paraId="5B37C8B8" w14:textId="77777777"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5B37C7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B37C7A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B37C7A3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5B37C7A4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>Indicar Nombre de la Entidad</w:t>
      </w:r>
    </w:p>
    <w:p w14:paraId="5B37C7A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5B37C7A6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5B37C7A7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5B37C7BC" w14:textId="77777777" w:rsidTr="00521233">
        <w:trPr>
          <w:trHeight w:val="1365"/>
          <w:jc w:val="center"/>
        </w:trPr>
        <w:tc>
          <w:tcPr>
            <w:tcW w:w="416" w:type="dxa"/>
          </w:tcPr>
          <w:p w14:paraId="5B37C7A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5B37C7A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5B37C7A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5B37C7A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5B37C7B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</w:t>
            </w:r>
            <w:proofErr w:type="gramEnd"/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años)</w:t>
            </w:r>
          </w:p>
        </w:tc>
        <w:tc>
          <w:tcPr>
            <w:tcW w:w="1228" w:type="dxa"/>
            <w:vAlign w:val="center"/>
          </w:tcPr>
          <w:p w14:paraId="5B37C7B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5B37C7B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5B37C7B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B37C7B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B37C7B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Valor actual en </w:t>
            </w:r>
            <w:proofErr w:type="gramStart"/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  <w:proofErr w:type="gramEnd"/>
          </w:p>
        </w:tc>
      </w:tr>
      <w:tr w:rsidR="00521233" w:rsidRPr="00E124CB" w14:paraId="5B37C7C5" w14:textId="77777777" w:rsidTr="00521233">
        <w:trPr>
          <w:jc w:val="center"/>
        </w:trPr>
        <w:tc>
          <w:tcPr>
            <w:tcW w:w="416" w:type="dxa"/>
          </w:tcPr>
          <w:p w14:paraId="5B37C7B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B37C7BE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5B37C7B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C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C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C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C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CE" w14:textId="77777777" w:rsidTr="00521233">
        <w:trPr>
          <w:jc w:val="center"/>
        </w:trPr>
        <w:tc>
          <w:tcPr>
            <w:tcW w:w="416" w:type="dxa"/>
          </w:tcPr>
          <w:p w14:paraId="5B37C7C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C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C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C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C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C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D7" w14:textId="77777777" w:rsidTr="00521233">
        <w:trPr>
          <w:jc w:val="center"/>
        </w:trPr>
        <w:tc>
          <w:tcPr>
            <w:tcW w:w="416" w:type="dxa"/>
          </w:tcPr>
          <w:p w14:paraId="5B37C7C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D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D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D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D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E0" w14:textId="77777777" w:rsidTr="00521233">
        <w:trPr>
          <w:jc w:val="center"/>
        </w:trPr>
        <w:tc>
          <w:tcPr>
            <w:tcW w:w="416" w:type="dxa"/>
          </w:tcPr>
          <w:p w14:paraId="5B37C7D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D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D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D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D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D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E9" w14:textId="77777777" w:rsidTr="00521233">
        <w:trPr>
          <w:jc w:val="center"/>
        </w:trPr>
        <w:tc>
          <w:tcPr>
            <w:tcW w:w="416" w:type="dxa"/>
          </w:tcPr>
          <w:p w14:paraId="5B37C7E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E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E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E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E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E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F2" w14:textId="77777777" w:rsidTr="00521233">
        <w:trPr>
          <w:jc w:val="center"/>
        </w:trPr>
        <w:tc>
          <w:tcPr>
            <w:tcW w:w="416" w:type="dxa"/>
          </w:tcPr>
          <w:p w14:paraId="5B37C7E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E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E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E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F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F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FB" w14:textId="77777777" w:rsidTr="00521233">
        <w:trPr>
          <w:jc w:val="center"/>
        </w:trPr>
        <w:tc>
          <w:tcPr>
            <w:tcW w:w="416" w:type="dxa"/>
          </w:tcPr>
          <w:p w14:paraId="5B37C7F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F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F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F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F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F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804" w14:textId="77777777" w:rsidTr="00521233">
        <w:trPr>
          <w:jc w:val="center"/>
        </w:trPr>
        <w:tc>
          <w:tcPr>
            <w:tcW w:w="416" w:type="dxa"/>
          </w:tcPr>
          <w:p w14:paraId="5B37C7F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F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F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0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0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0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80D" w14:textId="77777777" w:rsidTr="00521233">
        <w:trPr>
          <w:jc w:val="center"/>
        </w:trPr>
        <w:tc>
          <w:tcPr>
            <w:tcW w:w="416" w:type="dxa"/>
          </w:tcPr>
          <w:p w14:paraId="5B37C80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0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0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0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0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0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16" w14:textId="77777777" w:rsidTr="00521233">
        <w:trPr>
          <w:jc w:val="center"/>
        </w:trPr>
        <w:tc>
          <w:tcPr>
            <w:tcW w:w="416" w:type="dxa"/>
          </w:tcPr>
          <w:p w14:paraId="5B37C80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5B37C80F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5B37C81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1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1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1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1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1F" w14:textId="77777777" w:rsidTr="00521233">
        <w:trPr>
          <w:jc w:val="center"/>
        </w:trPr>
        <w:tc>
          <w:tcPr>
            <w:tcW w:w="416" w:type="dxa"/>
          </w:tcPr>
          <w:p w14:paraId="5B37C81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1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1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1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1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1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28" w14:textId="77777777" w:rsidTr="00521233">
        <w:trPr>
          <w:jc w:val="center"/>
        </w:trPr>
        <w:tc>
          <w:tcPr>
            <w:tcW w:w="416" w:type="dxa"/>
          </w:tcPr>
          <w:p w14:paraId="5B37C82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2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2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2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2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2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31" w14:textId="77777777" w:rsidTr="00521233">
        <w:trPr>
          <w:jc w:val="center"/>
        </w:trPr>
        <w:tc>
          <w:tcPr>
            <w:tcW w:w="416" w:type="dxa"/>
          </w:tcPr>
          <w:p w14:paraId="5B37C82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2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2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2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2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3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3A" w14:textId="77777777" w:rsidTr="00521233">
        <w:trPr>
          <w:jc w:val="center"/>
        </w:trPr>
        <w:tc>
          <w:tcPr>
            <w:tcW w:w="416" w:type="dxa"/>
          </w:tcPr>
          <w:p w14:paraId="5B37C83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3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3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3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3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3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43" w14:textId="77777777" w:rsidTr="00521233">
        <w:trPr>
          <w:jc w:val="center"/>
        </w:trPr>
        <w:tc>
          <w:tcPr>
            <w:tcW w:w="416" w:type="dxa"/>
          </w:tcPr>
          <w:p w14:paraId="5B37C83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3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3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3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4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4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4C" w14:textId="77777777" w:rsidTr="00521233">
        <w:trPr>
          <w:jc w:val="center"/>
        </w:trPr>
        <w:tc>
          <w:tcPr>
            <w:tcW w:w="416" w:type="dxa"/>
          </w:tcPr>
          <w:p w14:paraId="5B37C84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4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4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4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4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4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55" w14:textId="77777777" w:rsidTr="00521233">
        <w:trPr>
          <w:jc w:val="center"/>
        </w:trPr>
        <w:tc>
          <w:tcPr>
            <w:tcW w:w="416" w:type="dxa"/>
          </w:tcPr>
          <w:p w14:paraId="5B37C84D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4E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5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51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5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5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54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5E" w14:textId="77777777" w:rsidTr="00521233">
        <w:trPr>
          <w:jc w:val="center"/>
        </w:trPr>
        <w:tc>
          <w:tcPr>
            <w:tcW w:w="416" w:type="dxa"/>
          </w:tcPr>
          <w:p w14:paraId="5B37C85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5B37C857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5B37C85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5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5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5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5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5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67" w14:textId="77777777" w:rsidTr="00521233">
        <w:trPr>
          <w:jc w:val="center"/>
        </w:trPr>
        <w:tc>
          <w:tcPr>
            <w:tcW w:w="416" w:type="dxa"/>
          </w:tcPr>
          <w:p w14:paraId="5B37C85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6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6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6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6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6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70" w14:textId="77777777" w:rsidTr="00521233">
        <w:trPr>
          <w:jc w:val="center"/>
        </w:trPr>
        <w:tc>
          <w:tcPr>
            <w:tcW w:w="416" w:type="dxa"/>
          </w:tcPr>
          <w:p w14:paraId="5B37C86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6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6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6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6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6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79" w14:textId="77777777" w:rsidTr="00521233">
        <w:trPr>
          <w:jc w:val="center"/>
        </w:trPr>
        <w:tc>
          <w:tcPr>
            <w:tcW w:w="416" w:type="dxa"/>
          </w:tcPr>
          <w:p w14:paraId="5B37C87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7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7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7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7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7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82" w14:textId="77777777" w:rsidTr="00521233">
        <w:trPr>
          <w:jc w:val="center"/>
        </w:trPr>
        <w:tc>
          <w:tcPr>
            <w:tcW w:w="416" w:type="dxa"/>
          </w:tcPr>
          <w:p w14:paraId="5B37C87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7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7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7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8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8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8B" w14:textId="77777777" w:rsidTr="00521233">
        <w:trPr>
          <w:jc w:val="center"/>
        </w:trPr>
        <w:tc>
          <w:tcPr>
            <w:tcW w:w="416" w:type="dxa"/>
          </w:tcPr>
          <w:p w14:paraId="5B37C883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84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5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86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87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8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89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8A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94" w14:textId="77777777" w:rsidTr="00521233">
        <w:trPr>
          <w:jc w:val="center"/>
        </w:trPr>
        <w:tc>
          <w:tcPr>
            <w:tcW w:w="416" w:type="dxa"/>
          </w:tcPr>
          <w:p w14:paraId="5B37C88C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8D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E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8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9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91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9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9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B37C895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B37C896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5B37C897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5B37C898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12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F3EAD" w14:textId="77777777" w:rsidR="00DC24ED" w:rsidRDefault="00DC24ED" w:rsidP="001007E7">
      <w:pPr>
        <w:spacing w:after="0" w:line="240" w:lineRule="auto"/>
      </w:pPr>
      <w:r>
        <w:separator/>
      </w:r>
    </w:p>
  </w:endnote>
  <w:endnote w:type="continuationSeparator" w:id="0">
    <w:p w14:paraId="44288716" w14:textId="77777777" w:rsidR="00DC24ED" w:rsidRDefault="00DC24E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C8A7" w14:textId="77777777"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B37C8AD" wp14:editId="5B37C8AE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24ED">
      <w:rPr>
        <w:rFonts w:ascii="Arial Narrow" w:hAnsi="Arial Narrow"/>
        <w:noProof/>
        <w:sz w:val="12"/>
        <w:lang w:val="es-DO"/>
      </w:rPr>
      <w:pict w14:anchorId="5B37C8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5B37C8BB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5B37C8BC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B37C8BD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5B37C8BE" w14:textId="77777777" w:rsidR="00807015" w:rsidRDefault="00807015"/>
            </w:txbxContent>
          </v:textbox>
        </v:shape>
      </w:pict>
    </w:r>
    <w:r w:rsidR="00DC24ED">
      <w:rPr>
        <w:rFonts w:ascii="Arial Narrow" w:hAnsi="Arial Narrow"/>
        <w:noProof/>
        <w:sz w:val="12"/>
        <w:lang w:val="es-DO" w:eastAsia="zh-TW"/>
      </w:rPr>
      <w:pict w14:anchorId="5B37C8B0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5B37C8B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5B37C8A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B37C8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37C8A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37C8A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B37C8A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FD410" w14:textId="77777777" w:rsidR="00DC24ED" w:rsidRDefault="00DC24ED" w:rsidP="001007E7">
      <w:pPr>
        <w:spacing w:after="0" w:line="240" w:lineRule="auto"/>
      </w:pPr>
      <w:r>
        <w:separator/>
      </w:r>
    </w:p>
  </w:footnote>
  <w:footnote w:type="continuationSeparator" w:id="0">
    <w:p w14:paraId="75F9DF8F" w14:textId="77777777" w:rsidR="00DC24ED" w:rsidRDefault="00DC24E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06F8"/>
    <w:rsid w:val="0001389E"/>
    <w:rsid w:val="0001443A"/>
    <w:rsid w:val="000153F0"/>
    <w:rsid w:val="00034DD9"/>
    <w:rsid w:val="00045479"/>
    <w:rsid w:val="00062591"/>
    <w:rsid w:val="000A0F70"/>
    <w:rsid w:val="000A52F1"/>
    <w:rsid w:val="000C7735"/>
    <w:rsid w:val="000C7F9D"/>
    <w:rsid w:val="000E40D9"/>
    <w:rsid w:val="001007E7"/>
    <w:rsid w:val="001020C0"/>
    <w:rsid w:val="00116F71"/>
    <w:rsid w:val="00134D4F"/>
    <w:rsid w:val="001463BC"/>
    <w:rsid w:val="00157600"/>
    <w:rsid w:val="00161DD8"/>
    <w:rsid w:val="00165C6B"/>
    <w:rsid w:val="00170EC5"/>
    <w:rsid w:val="00191063"/>
    <w:rsid w:val="00194FF2"/>
    <w:rsid w:val="001A3F92"/>
    <w:rsid w:val="001A6061"/>
    <w:rsid w:val="001B0F87"/>
    <w:rsid w:val="001C5FB9"/>
    <w:rsid w:val="001D5C99"/>
    <w:rsid w:val="001E2873"/>
    <w:rsid w:val="001E61DE"/>
    <w:rsid w:val="001E73F1"/>
    <w:rsid w:val="001F1794"/>
    <w:rsid w:val="001F4866"/>
    <w:rsid w:val="001F73A7"/>
    <w:rsid w:val="002009A7"/>
    <w:rsid w:val="00201761"/>
    <w:rsid w:val="002430F3"/>
    <w:rsid w:val="00250237"/>
    <w:rsid w:val="00253DBA"/>
    <w:rsid w:val="002550D5"/>
    <w:rsid w:val="0026335F"/>
    <w:rsid w:val="00264A1B"/>
    <w:rsid w:val="00276EB5"/>
    <w:rsid w:val="002823F7"/>
    <w:rsid w:val="00295A9D"/>
    <w:rsid w:val="002B5CA6"/>
    <w:rsid w:val="002D7597"/>
    <w:rsid w:val="002D78AF"/>
    <w:rsid w:val="002E1412"/>
    <w:rsid w:val="002E6B9A"/>
    <w:rsid w:val="002E76A8"/>
    <w:rsid w:val="00314023"/>
    <w:rsid w:val="00323601"/>
    <w:rsid w:val="00332B0B"/>
    <w:rsid w:val="003630CF"/>
    <w:rsid w:val="003633AA"/>
    <w:rsid w:val="00395210"/>
    <w:rsid w:val="003A4C86"/>
    <w:rsid w:val="003D160E"/>
    <w:rsid w:val="003D6AF0"/>
    <w:rsid w:val="003E2F97"/>
    <w:rsid w:val="004179FC"/>
    <w:rsid w:val="00422A93"/>
    <w:rsid w:val="0042490F"/>
    <w:rsid w:val="0044443F"/>
    <w:rsid w:val="004564FE"/>
    <w:rsid w:val="00462024"/>
    <w:rsid w:val="00466B9C"/>
    <w:rsid w:val="004754A7"/>
    <w:rsid w:val="004846E2"/>
    <w:rsid w:val="004910FB"/>
    <w:rsid w:val="004A498A"/>
    <w:rsid w:val="004B1FDE"/>
    <w:rsid w:val="004D28D8"/>
    <w:rsid w:val="004D2C05"/>
    <w:rsid w:val="004D45A8"/>
    <w:rsid w:val="004F2835"/>
    <w:rsid w:val="00502764"/>
    <w:rsid w:val="005210FB"/>
    <w:rsid w:val="00521233"/>
    <w:rsid w:val="005212BE"/>
    <w:rsid w:val="00535962"/>
    <w:rsid w:val="00545080"/>
    <w:rsid w:val="005530EE"/>
    <w:rsid w:val="00553B83"/>
    <w:rsid w:val="0057141A"/>
    <w:rsid w:val="00571761"/>
    <w:rsid w:val="00587691"/>
    <w:rsid w:val="005A5CF2"/>
    <w:rsid w:val="005B292B"/>
    <w:rsid w:val="005B4712"/>
    <w:rsid w:val="005C4D83"/>
    <w:rsid w:val="005E0331"/>
    <w:rsid w:val="00604DBF"/>
    <w:rsid w:val="00606805"/>
    <w:rsid w:val="00611A07"/>
    <w:rsid w:val="0062592A"/>
    <w:rsid w:val="00626D0C"/>
    <w:rsid w:val="006506D0"/>
    <w:rsid w:val="00651E48"/>
    <w:rsid w:val="006709BC"/>
    <w:rsid w:val="006745F1"/>
    <w:rsid w:val="00691C64"/>
    <w:rsid w:val="006A3052"/>
    <w:rsid w:val="006B202F"/>
    <w:rsid w:val="006B3F0D"/>
    <w:rsid w:val="006D38F2"/>
    <w:rsid w:val="006F28AA"/>
    <w:rsid w:val="00721F4E"/>
    <w:rsid w:val="00725091"/>
    <w:rsid w:val="00735026"/>
    <w:rsid w:val="007444E7"/>
    <w:rsid w:val="0074664A"/>
    <w:rsid w:val="00756574"/>
    <w:rsid w:val="00780880"/>
    <w:rsid w:val="00785726"/>
    <w:rsid w:val="007A0E8D"/>
    <w:rsid w:val="007A23B0"/>
    <w:rsid w:val="007B1E64"/>
    <w:rsid w:val="007B2E2C"/>
    <w:rsid w:val="007B6F6F"/>
    <w:rsid w:val="007E205B"/>
    <w:rsid w:val="007F11F8"/>
    <w:rsid w:val="007F2E20"/>
    <w:rsid w:val="008033D4"/>
    <w:rsid w:val="00806C78"/>
    <w:rsid w:val="00807015"/>
    <w:rsid w:val="008364BA"/>
    <w:rsid w:val="00844655"/>
    <w:rsid w:val="00850351"/>
    <w:rsid w:val="00862F3E"/>
    <w:rsid w:val="00863D54"/>
    <w:rsid w:val="0087106A"/>
    <w:rsid w:val="00890A41"/>
    <w:rsid w:val="008A0FBD"/>
    <w:rsid w:val="008B3AE5"/>
    <w:rsid w:val="008D6B28"/>
    <w:rsid w:val="00900456"/>
    <w:rsid w:val="009030F0"/>
    <w:rsid w:val="009306A0"/>
    <w:rsid w:val="00930F75"/>
    <w:rsid w:val="009318BC"/>
    <w:rsid w:val="009668FF"/>
    <w:rsid w:val="00975993"/>
    <w:rsid w:val="009B1896"/>
    <w:rsid w:val="009B7B1D"/>
    <w:rsid w:val="009C2117"/>
    <w:rsid w:val="009D462F"/>
    <w:rsid w:val="00A16099"/>
    <w:rsid w:val="00A225D1"/>
    <w:rsid w:val="00A34A38"/>
    <w:rsid w:val="00A44E24"/>
    <w:rsid w:val="00A45371"/>
    <w:rsid w:val="00A572F7"/>
    <w:rsid w:val="00A640BD"/>
    <w:rsid w:val="00AA34E3"/>
    <w:rsid w:val="00AA3E5F"/>
    <w:rsid w:val="00AD7919"/>
    <w:rsid w:val="00AE065E"/>
    <w:rsid w:val="00B02129"/>
    <w:rsid w:val="00B227FF"/>
    <w:rsid w:val="00B33885"/>
    <w:rsid w:val="00B406EF"/>
    <w:rsid w:val="00B420D0"/>
    <w:rsid w:val="00B50C96"/>
    <w:rsid w:val="00B62EEF"/>
    <w:rsid w:val="00B745AB"/>
    <w:rsid w:val="00B80F65"/>
    <w:rsid w:val="00B87831"/>
    <w:rsid w:val="00B92750"/>
    <w:rsid w:val="00B95F38"/>
    <w:rsid w:val="00B97B51"/>
    <w:rsid w:val="00BA0007"/>
    <w:rsid w:val="00BA10B3"/>
    <w:rsid w:val="00BC1D0C"/>
    <w:rsid w:val="00BC3380"/>
    <w:rsid w:val="00BC54C3"/>
    <w:rsid w:val="00BC61BD"/>
    <w:rsid w:val="00BD625A"/>
    <w:rsid w:val="00BD67CA"/>
    <w:rsid w:val="00BE360C"/>
    <w:rsid w:val="00BE4CA7"/>
    <w:rsid w:val="00BE6279"/>
    <w:rsid w:val="00BF7214"/>
    <w:rsid w:val="00C013EE"/>
    <w:rsid w:val="00C078CB"/>
    <w:rsid w:val="00C16322"/>
    <w:rsid w:val="00C22DBE"/>
    <w:rsid w:val="00C27FFD"/>
    <w:rsid w:val="00C31B07"/>
    <w:rsid w:val="00C4786F"/>
    <w:rsid w:val="00C66D08"/>
    <w:rsid w:val="00C83254"/>
    <w:rsid w:val="00C94EE8"/>
    <w:rsid w:val="00CA0E82"/>
    <w:rsid w:val="00CA1D39"/>
    <w:rsid w:val="00CA4661"/>
    <w:rsid w:val="00CA79EA"/>
    <w:rsid w:val="00CC37D2"/>
    <w:rsid w:val="00CE67A3"/>
    <w:rsid w:val="00CE707B"/>
    <w:rsid w:val="00D15F14"/>
    <w:rsid w:val="00D24FA7"/>
    <w:rsid w:val="00D327F1"/>
    <w:rsid w:val="00D3669A"/>
    <w:rsid w:val="00D462AA"/>
    <w:rsid w:val="00D61A0C"/>
    <w:rsid w:val="00D64696"/>
    <w:rsid w:val="00D90D49"/>
    <w:rsid w:val="00DC24ED"/>
    <w:rsid w:val="00DC5D96"/>
    <w:rsid w:val="00DD4F3E"/>
    <w:rsid w:val="00DD5DC9"/>
    <w:rsid w:val="00DF5997"/>
    <w:rsid w:val="00E106E6"/>
    <w:rsid w:val="00E124CB"/>
    <w:rsid w:val="00E13E55"/>
    <w:rsid w:val="00E27837"/>
    <w:rsid w:val="00E410FC"/>
    <w:rsid w:val="00E45DF3"/>
    <w:rsid w:val="00E63B1C"/>
    <w:rsid w:val="00EA402E"/>
    <w:rsid w:val="00EA40CE"/>
    <w:rsid w:val="00EA7406"/>
    <w:rsid w:val="00EC0AF8"/>
    <w:rsid w:val="00EC3261"/>
    <w:rsid w:val="00EC6472"/>
    <w:rsid w:val="00EE1E7B"/>
    <w:rsid w:val="00EF6FF7"/>
    <w:rsid w:val="00F07024"/>
    <w:rsid w:val="00F2083C"/>
    <w:rsid w:val="00F225BF"/>
    <w:rsid w:val="00F40574"/>
    <w:rsid w:val="00F53753"/>
    <w:rsid w:val="00F7167E"/>
    <w:rsid w:val="00F7443C"/>
    <w:rsid w:val="00F9504D"/>
    <w:rsid w:val="00FB3250"/>
    <w:rsid w:val="00FC2870"/>
    <w:rsid w:val="00FE7249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5B37C79E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2024F52A-E8FB-4A5C-8100-D62CAFA96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6FAD2-3536-4CF6-A5E2-D4F1A3D42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665076-ACAF-424E-846D-A63882227FA5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126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78</cp:revision>
  <cp:lastPrinted>2011-03-04T18:41:00Z</cp:lastPrinted>
  <dcterms:created xsi:type="dcterms:W3CDTF">2011-03-04T18:42:00Z</dcterms:created>
  <dcterms:modified xsi:type="dcterms:W3CDTF">2026-09-02T18:30:00Z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