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2BD" w14:textId="77777777" w:rsidR="00535962" w:rsidRPr="00F7167E" w:rsidRDefault="00527D32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1F5A934" wp14:editId="5869199D">
                <wp:simplePos x="0" y="0"/>
                <wp:positionH relativeFrom="column">
                  <wp:posOffset>4057650</wp:posOffset>
                </wp:positionH>
                <wp:positionV relativeFrom="paragraph">
                  <wp:posOffset>-571500</wp:posOffset>
                </wp:positionV>
                <wp:extent cx="2082165" cy="701040"/>
                <wp:effectExtent l="0" t="0" r="1333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1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624910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782653744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438E8DD8" w14:textId="79CB0040" w:rsidR="00527D32" w:rsidRDefault="00E26116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CEIZTUR-CCC-CP-202</w:t>
                                                </w:r>
                                                <w:r w:rsidR="00094DBB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F33F21">
                                                  <w:rPr>
                                                    <w:rStyle w:val="Style2"/>
                                                  </w:rPr>
                                                  <w:t>0026</w:t>
                                                </w:r>
                                              </w:p>
                                              <w:p w14:paraId="18FE254A" w14:textId="77777777" w:rsidR="008C6C2D" w:rsidRDefault="008C6C2D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  <w:p w14:paraId="4D65E104" w14:textId="77777777" w:rsidR="00193D97" w:rsidRPr="00527D32" w:rsidRDefault="005712AB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p w14:paraId="4EE46013" w14:textId="77777777" w:rsidR="00130549" w:rsidRPr="00535962" w:rsidRDefault="005712AB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86B40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5A934" id="Group 20" o:spid="_x0000_s1026" style="position:absolute;margin-left:319.5pt;margin-top:-45pt;width:163.9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624910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78265374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438E8DD8" w14:textId="79CB0040" w:rsidR="00527D32" w:rsidRDefault="00E26116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CEIZTUR-CCC-CP-202</w:t>
                                          </w:r>
                                          <w:r w:rsidR="00094DBB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F33F21">
                                            <w:rPr>
                                              <w:rStyle w:val="Style2"/>
                                            </w:rPr>
                                            <w:t>0026</w:t>
                                          </w:r>
                                        </w:p>
                                        <w:p w14:paraId="18FE254A" w14:textId="77777777" w:rsidR="008C6C2D" w:rsidRDefault="008C6C2D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  <w:p w14:paraId="4D65E104" w14:textId="77777777" w:rsidR="00193D97" w:rsidRPr="00527D32" w:rsidRDefault="005712AB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p w14:paraId="4EE46013" w14:textId="77777777" w:rsidR="00130549" w:rsidRPr="00535962" w:rsidRDefault="005712AB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086B40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27D32">
        <w:rPr>
          <w:noProof/>
        </w:rPr>
        <w:drawing>
          <wp:anchor distT="0" distB="0" distL="114300" distR="114300" simplePos="0" relativeHeight="251699200" behindDoc="0" locked="0" layoutInCell="1" allowOverlap="1" wp14:anchorId="53088130" wp14:editId="0850F086">
            <wp:simplePos x="0" y="0"/>
            <wp:positionH relativeFrom="column">
              <wp:posOffset>-390525</wp:posOffset>
            </wp:positionH>
            <wp:positionV relativeFrom="paragraph">
              <wp:posOffset>-189865</wp:posOffset>
            </wp:positionV>
            <wp:extent cx="2095500" cy="257175"/>
            <wp:effectExtent l="0" t="0" r="0" b="9525"/>
            <wp:wrapNone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27EF3E" wp14:editId="2B11D798">
                <wp:simplePos x="0" y="0"/>
                <wp:positionH relativeFrom="column">
                  <wp:posOffset>-394335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A1A7A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7EF3E" id="Text Box 26" o:spid="_x0000_s1031" type="#_x0000_t202" style="position:absolute;margin-left:-31.0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DdFS+U4AAAAAoBAAAPAAAAAAAAAAAAAAAAADUEAABkcnMvZG93bnJldi54bWxQSwUGAAAA&#10;AAQABADzAAAAQgUAAAAA&#10;" filled="f" stroked="f">
                <v:textbox inset="0,0,0,0">
                  <w:txbxContent>
                    <w:p w14:paraId="374A1A7A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04CF4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688B34A" wp14:editId="25530C4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09E271" wp14:editId="5C40F82B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285917" w14:textId="77777777" w:rsidR="0026335F" w:rsidRPr="0026335F" w:rsidRDefault="005712A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E271" id="Text Box 12" o:spid="_x0000_s1032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VCvt994AAAAJAQAADwAAAAAAAAAAAAAAAAA+BAAAZHJzL2Rvd25yZXYueG1s&#10;UEsFBgAAAAAEAAQA8wAAAEkFAAAAAA==&#10;" filled="f" stroked="f">
                <v:textbox>
                  <w:txbxContent>
                    <w:p w14:paraId="16285917" w14:textId="77777777" w:rsidR="0026335F" w:rsidRPr="0026335F" w:rsidRDefault="005712A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3DA70813" w14:textId="77777777" w:rsidR="00535962" w:rsidRPr="00535962" w:rsidRDefault="002A34F1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7D71D9" wp14:editId="3477DCAC">
                <wp:simplePos x="0" y="0"/>
                <wp:positionH relativeFrom="column">
                  <wp:posOffset>1333500</wp:posOffset>
                </wp:positionH>
                <wp:positionV relativeFrom="paragraph">
                  <wp:posOffset>64770</wp:posOffset>
                </wp:positionV>
                <wp:extent cx="296227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F388C" w14:textId="77777777" w:rsidR="00527D32" w:rsidRPr="00527D32" w:rsidRDefault="005712AB" w:rsidP="00527D32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27D32" w:rsidRPr="00527D32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27893817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D71D9" id="Text Box 16" o:spid="_x0000_s1033" type="#_x0000_t202" style="position:absolute;margin-left:105pt;margin-top:5.1pt;width:233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" stroked="f">
                <v:textbox>
                  <w:txbxContent>
                    <w:p w14:paraId="6DDF388C" w14:textId="77777777" w:rsidR="00527D32" w:rsidRPr="00527D32" w:rsidRDefault="005712AB" w:rsidP="00527D32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27D32" w:rsidRPr="00527D32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27893817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ED8B75" w14:textId="77777777" w:rsidR="00535962" w:rsidRDefault="002A34F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8F2D88" wp14:editId="18D283D7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B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04A0D" w:rsidRPr="00604A0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F2D88" id="Text Box 13" o:spid="_x0000_s1034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A2yucfcAAAABwEAAA8AAAAAAAAAAAAAAAAAOwQAAGRycy9kb3ducmV2LnhtbFBLBQYA&#10;AAAABAAEAPMAAABEBQAAAAA=&#10;" filled="f" stroked="f">
                <v:textbox>
                  <w:txbxContent>
                    <w:p w14:paraId="78E78BA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04A0D" w:rsidRPr="00604A0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882E1" wp14:editId="4A61DF48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A0233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882E1" id="Text Box 18" o:spid="_x0000_s1035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" stroked="f">
                <v:textbox>
                  <w:txbxContent>
                    <w:p w14:paraId="42FA0233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30BD71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846F05C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447FC806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75295668" w14:textId="77777777"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4DE4D7E1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5F3AB591" w14:textId="77777777"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14:paraId="6A546BEB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43BCF3F5" w14:textId="77777777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</w:t>
      </w:r>
      <w:proofErr w:type="gramStart"/>
      <w:r w:rsidR="002A59E5" w:rsidRPr="00A04CF4">
        <w:rPr>
          <w:sz w:val="22"/>
          <w:szCs w:val="22"/>
        </w:rPr>
        <w:t>el  Pliego</w:t>
      </w:r>
      <w:proofErr w:type="gramEnd"/>
      <w:r w:rsidR="002A59E5" w:rsidRPr="00A04CF4">
        <w:rPr>
          <w:sz w:val="22"/>
          <w:szCs w:val="22"/>
        </w:rPr>
        <w:t xml:space="preserve"> de Condiciones </w:t>
      </w:r>
      <w:proofErr w:type="spellStart"/>
      <w:r w:rsidR="002A59E5">
        <w:rPr>
          <w:sz w:val="22"/>
          <w:szCs w:val="22"/>
        </w:rPr>
        <w:t>Especificas</w:t>
      </w:r>
      <w:proofErr w:type="spellEnd"/>
      <w:r w:rsidR="002A59E5">
        <w:rPr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</w:t>
      </w:r>
      <w:proofErr w:type="gramStart"/>
      <w:r w:rsidR="002A59E5" w:rsidRPr="002A59E5">
        <w:rPr>
          <w:b/>
          <w:sz w:val="22"/>
          <w:szCs w:val="22"/>
        </w:rPr>
        <w:t>…….</w:t>
      </w:r>
      <w:proofErr w:type="gramEnd"/>
      <w:r w:rsidR="002A59E5" w:rsidRPr="002A59E5">
        <w:rPr>
          <w:b/>
          <w:sz w:val="22"/>
          <w:szCs w:val="22"/>
        </w:rPr>
        <w:t>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</w:t>
      </w:r>
      <w:proofErr w:type="gramStart"/>
      <w:r w:rsidR="002A59E5">
        <w:rPr>
          <w:b/>
          <w:sz w:val="22"/>
          <w:szCs w:val="22"/>
        </w:rPr>
        <w:t>…….</w:t>
      </w:r>
      <w:proofErr w:type="gramEnd"/>
      <w:r w:rsidRPr="00436E96">
        <w:rPr>
          <w:b/>
          <w:sz w:val="22"/>
          <w:szCs w:val="22"/>
        </w:rPr>
        <w:t>…………].</w:t>
      </w:r>
    </w:p>
    <w:p w14:paraId="42E7D2D3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528FB3C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 xml:space="preserve">En </w:t>
      </w:r>
      <w:proofErr w:type="gramStart"/>
      <w:r w:rsidRPr="00436E96">
        <w:rPr>
          <w:sz w:val="22"/>
          <w:szCs w:val="22"/>
          <w:lang w:val="es-ES_tradnl"/>
        </w:rPr>
        <w:t>consecuencia,  me</w:t>
      </w:r>
      <w:proofErr w:type="gramEnd"/>
      <w:r w:rsidRPr="00436E96">
        <w:rPr>
          <w:sz w:val="22"/>
          <w:szCs w:val="22"/>
          <w:lang w:val="es-ES_tradnl"/>
        </w:rPr>
        <w:t xml:space="preserve"> comprometo a cumplir las siguientes funciones:</w:t>
      </w:r>
    </w:p>
    <w:p w14:paraId="6DF1C6CA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6F64353B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725B1064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2A90C530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EE99BD5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330BE23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9F3304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318FDFC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77886972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4742354C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2037A4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6A75DAB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4653924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0F20007F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9BFB2EB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2A3FD6B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14:paraId="6E1CC8D3" w14:textId="77777777"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14:paraId="61513625" w14:textId="77777777"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14:paraId="03970E13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5503A034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725D8AA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6334A" w14:textId="77777777" w:rsidR="005712AB" w:rsidRDefault="005712AB" w:rsidP="001007E7">
      <w:pPr>
        <w:spacing w:after="0" w:line="240" w:lineRule="auto"/>
      </w:pPr>
      <w:r>
        <w:separator/>
      </w:r>
    </w:p>
  </w:endnote>
  <w:endnote w:type="continuationSeparator" w:id="0">
    <w:p w14:paraId="2A20B87D" w14:textId="77777777" w:rsidR="005712AB" w:rsidRDefault="005712A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1F7E" w14:textId="77777777" w:rsidR="001007E7" w:rsidRDefault="002A34F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1B50F" wp14:editId="407BD652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9010B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E09FA5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1B5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BTWa734AAAAAoBAAAPAAAAAAAAAAAAAAAAADIEAABkcnMvZG93bnJldi54bWxQSwUGAAAAAAQA&#10;BADzAAAAPwUAAAAA&#10;" filled="f" stroked="f">
              <v:textbox inset="0,0,0,0">
                <w:txbxContent>
                  <w:p w14:paraId="66D9010B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E09FA5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D9CCDF" wp14:editId="639572FB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8FD91" wp14:editId="11D4A39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422C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68FD91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368422C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7B11FB9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BEEA3E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11D3A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FF2145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50464C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00E6" w14:textId="77777777" w:rsidR="005712AB" w:rsidRDefault="005712AB" w:rsidP="001007E7">
      <w:pPr>
        <w:spacing w:after="0" w:line="240" w:lineRule="auto"/>
      </w:pPr>
      <w:r>
        <w:separator/>
      </w:r>
    </w:p>
  </w:footnote>
  <w:footnote w:type="continuationSeparator" w:id="0">
    <w:p w14:paraId="719AFBCD" w14:textId="77777777" w:rsidR="005712AB" w:rsidRDefault="005712AB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F355" w14:textId="77777777" w:rsidR="004D25CB" w:rsidRDefault="002A34F1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03AF53" wp14:editId="0169D8E0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BD1C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27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27D32" w:rsidRPr="00527D3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3AF5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12BD1C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27D3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27D32" w:rsidRPr="00527D3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29707">
    <w:abstractNumId w:val="0"/>
  </w:num>
  <w:num w:numId="2" w16cid:durableId="237907169">
    <w:abstractNumId w:val="3"/>
  </w:num>
  <w:num w:numId="3" w16cid:durableId="901673688">
    <w:abstractNumId w:val="2"/>
  </w:num>
  <w:num w:numId="4" w16cid:durableId="647706554">
    <w:abstractNumId w:val="4"/>
  </w:num>
  <w:num w:numId="5" w16cid:durableId="1696803718">
    <w:abstractNumId w:val="5"/>
  </w:num>
  <w:num w:numId="6" w16cid:durableId="17409084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265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2A48"/>
    <w:rsid w:val="0004494E"/>
    <w:rsid w:val="00044FA8"/>
    <w:rsid w:val="00045479"/>
    <w:rsid w:val="000503E4"/>
    <w:rsid w:val="000544FC"/>
    <w:rsid w:val="0006125F"/>
    <w:rsid w:val="000627CA"/>
    <w:rsid w:val="000700D9"/>
    <w:rsid w:val="00071BD7"/>
    <w:rsid w:val="00094DBB"/>
    <w:rsid w:val="000B0DCD"/>
    <w:rsid w:val="000C73D4"/>
    <w:rsid w:val="000D0C18"/>
    <w:rsid w:val="000E339A"/>
    <w:rsid w:val="000E3793"/>
    <w:rsid w:val="000E40D9"/>
    <w:rsid w:val="000E66FF"/>
    <w:rsid w:val="000F7160"/>
    <w:rsid w:val="000F73BD"/>
    <w:rsid w:val="000F7B5F"/>
    <w:rsid w:val="00100079"/>
    <w:rsid w:val="001007E7"/>
    <w:rsid w:val="00101D62"/>
    <w:rsid w:val="001020C0"/>
    <w:rsid w:val="00104432"/>
    <w:rsid w:val="00130549"/>
    <w:rsid w:val="00132BB3"/>
    <w:rsid w:val="00157600"/>
    <w:rsid w:val="0016722A"/>
    <w:rsid w:val="00167E56"/>
    <w:rsid w:val="00170EC5"/>
    <w:rsid w:val="00181E8D"/>
    <w:rsid w:val="0018447C"/>
    <w:rsid w:val="001847D8"/>
    <w:rsid w:val="00191063"/>
    <w:rsid w:val="00193D97"/>
    <w:rsid w:val="0019453E"/>
    <w:rsid w:val="00194FF2"/>
    <w:rsid w:val="00195E6B"/>
    <w:rsid w:val="001A3F92"/>
    <w:rsid w:val="001B28D5"/>
    <w:rsid w:val="001B6EFB"/>
    <w:rsid w:val="001D3433"/>
    <w:rsid w:val="001F73A7"/>
    <w:rsid w:val="002009A7"/>
    <w:rsid w:val="00201761"/>
    <w:rsid w:val="00247AC5"/>
    <w:rsid w:val="00253DBA"/>
    <w:rsid w:val="00254BAF"/>
    <w:rsid w:val="0026335F"/>
    <w:rsid w:val="00271D99"/>
    <w:rsid w:val="00284A22"/>
    <w:rsid w:val="00292EB1"/>
    <w:rsid w:val="00295BD4"/>
    <w:rsid w:val="00295EB5"/>
    <w:rsid w:val="002961B7"/>
    <w:rsid w:val="002A34F1"/>
    <w:rsid w:val="002A4E27"/>
    <w:rsid w:val="002A59E5"/>
    <w:rsid w:val="002B43A0"/>
    <w:rsid w:val="002B46D1"/>
    <w:rsid w:val="002B5F18"/>
    <w:rsid w:val="002B7F6A"/>
    <w:rsid w:val="002C5067"/>
    <w:rsid w:val="002D047D"/>
    <w:rsid w:val="002D451D"/>
    <w:rsid w:val="002E1412"/>
    <w:rsid w:val="002E39FA"/>
    <w:rsid w:val="002E3C01"/>
    <w:rsid w:val="002F7D31"/>
    <w:rsid w:val="00314023"/>
    <w:rsid w:val="00333035"/>
    <w:rsid w:val="00341484"/>
    <w:rsid w:val="00346A7B"/>
    <w:rsid w:val="00350069"/>
    <w:rsid w:val="00356070"/>
    <w:rsid w:val="00357FFA"/>
    <w:rsid w:val="0036724B"/>
    <w:rsid w:val="00374282"/>
    <w:rsid w:val="00390D51"/>
    <w:rsid w:val="00392351"/>
    <w:rsid w:val="00392F6D"/>
    <w:rsid w:val="003A4C86"/>
    <w:rsid w:val="003C1353"/>
    <w:rsid w:val="003C4FBA"/>
    <w:rsid w:val="003D6AF0"/>
    <w:rsid w:val="00400DBB"/>
    <w:rsid w:val="00404131"/>
    <w:rsid w:val="0042490F"/>
    <w:rsid w:val="00436E96"/>
    <w:rsid w:val="004379A6"/>
    <w:rsid w:val="0045550B"/>
    <w:rsid w:val="00456C17"/>
    <w:rsid w:val="0046312D"/>
    <w:rsid w:val="0046667A"/>
    <w:rsid w:val="00466B9C"/>
    <w:rsid w:val="00470F3F"/>
    <w:rsid w:val="004839A1"/>
    <w:rsid w:val="00486FE9"/>
    <w:rsid w:val="00494B17"/>
    <w:rsid w:val="004B30DA"/>
    <w:rsid w:val="004C47BC"/>
    <w:rsid w:val="004D25CB"/>
    <w:rsid w:val="004D2F49"/>
    <w:rsid w:val="004D45A8"/>
    <w:rsid w:val="004E6D12"/>
    <w:rsid w:val="004F2835"/>
    <w:rsid w:val="004F6E65"/>
    <w:rsid w:val="00500DA4"/>
    <w:rsid w:val="00527D32"/>
    <w:rsid w:val="00535962"/>
    <w:rsid w:val="00544A18"/>
    <w:rsid w:val="00550455"/>
    <w:rsid w:val="00557478"/>
    <w:rsid w:val="00560546"/>
    <w:rsid w:val="005712AB"/>
    <w:rsid w:val="00581652"/>
    <w:rsid w:val="00587EC0"/>
    <w:rsid w:val="005950DC"/>
    <w:rsid w:val="005C6AC2"/>
    <w:rsid w:val="005E5E83"/>
    <w:rsid w:val="005F4A8E"/>
    <w:rsid w:val="00604A0D"/>
    <w:rsid w:val="00611A07"/>
    <w:rsid w:val="0062592A"/>
    <w:rsid w:val="00637673"/>
    <w:rsid w:val="00643FAC"/>
    <w:rsid w:val="006471AF"/>
    <w:rsid w:val="006506D0"/>
    <w:rsid w:val="00651E48"/>
    <w:rsid w:val="0065420B"/>
    <w:rsid w:val="006573DF"/>
    <w:rsid w:val="00665E06"/>
    <w:rsid w:val="00666D56"/>
    <w:rsid w:val="006709BC"/>
    <w:rsid w:val="006745F1"/>
    <w:rsid w:val="0067769F"/>
    <w:rsid w:val="00681BB1"/>
    <w:rsid w:val="00693B76"/>
    <w:rsid w:val="006A4558"/>
    <w:rsid w:val="006A6D64"/>
    <w:rsid w:val="006C0C1B"/>
    <w:rsid w:val="006C7458"/>
    <w:rsid w:val="006D2ADB"/>
    <w:rsid w:val="006E5249"/>
    <w:rsid w:val="006F567F"/>
    <w:rsid w:val="00725091"/>
    <w:rsid w:val="00735026"/>
    <w:rsid w:val="0074664A"/>
    <w:rsid w:val="00756574"/>
    <w:rsid w:val="007621EC"/>
    <w:rsid w:val="007671D9"/>
    <w:rsid w:val="00772A23"/>
    <w:rsid w:val="00780880"/>
    <w:rsid w:val="007B0E1F"/>
    <w:rsid w:val="007B6F6F"/>
    <w:rsid w:val="007C046D"/>
    <w:rsid w:val="007C2731"/>
    <w:rsid w:val="007C3188"/>
    <w:rsid w:val="007D5BBD"/>
    <w:rsid w:val="007E205B"/>
    <w:rsid w:val="007F11F8"/>
    <w:rsid w:val="007F1362"/>
    <w:rsid w:val="00810653"/>
    <w:rsid w:val="00820C9F"/>
    <w:rsid w:val="0082707E"/>
    <w:rsid w:val="008315B0"/>
    <w:rsid w:val="00850C60"/>
    <w:rsid w:val="00855A78"/>
    <w:rsid w:val="00890A41"/>
    <w:rsid w:val="008A04C0"/>
    <w:rsid w:val="008A0FBD"/>
    <w:rsid w:val="008B102F"/>
    <w:rsid w:val="008B1E04"/>
    <w:rsid w:val="008B3AE5"/>
    <w:rsid w:val="008C388B"/>
    <w:rsid w:val="008C6C2D"/>
    <w:rsid w:val="009079FB"/>
    <w:rsid w:val="00921011"/>
    <w:rsid w:val="00936764"/>
    <w:rsid w:val="00945B80"/>
    <w:rsid w:val="00966EEE"/>
    <w:rsid w:val="009720DA"/>
    <w:rsid w:val="009A29C7"/>
    <w:rsid w:val="009A4854"/>
    <w:rsid w:val="009A4E12"/>
    <w:rsid w:val="009A5065"/>
    <w:rsid w:val="009B6825"/>
    <w:rsid w:val="009C3B45"/>
    <w:rsid w:val="009F09EA"/>
    <w:rsid w:val="009F1C3D"/>
    <w:rsid w:val="00A04CF4"/>
    <w:rsid w:val="00A16099"/>
    <w:rsid w:val="00A231BB"/>
    <w:rsid w:val="00A42497"/>
    <w:rsid w:val="00A538E8"/>
    <w:rsid w:val="00A6221A"/>
    <w:rsid w:val="00A640BD"/>
    <w:rsid w:val="00A641A7"/>
    <w:rsid w:val="00A72F42"/>
    <w:rsid w:val="00A811D2"/>
    <w:rsid w:val="00A83DC8"/>
    <w:rsid w:val="00A87425"/>
    <w:rsid w:val="00AC7755"/>
    <w:rsid w:val="00AD2667"/>
    <w:rsid w:val="00AD7919"/>
    <w:rsid w:val="00AE0BEA"/>
    <w:rsid w:val="00B051C1"/>
    <w:rsid w:val="00B075FB"/>
    <w:rsid w:val="00B144F9"/>
    <w:rsid w:val="00B27C77"/>
    <w:rsid w:val="00B467AF"/>
    <w:rsid w:val="00B62EEF"/>
    <w:rsid w:val="00B72AB2"/>
    <w:rsid w:val="00B84D9A"/>
    <w:rsid w:val="00B97B51"/>
    <w:rsid w:val="00BA0007"/>
    <w:rsid w:val="00BA18BB"/>
    <w:rsid w:val="00BA32BE"/>
    <w:rsid w:val="00BB1D79"/>
    <w:rsid w:val="00BB486C"/>
    <w:rsid w:val="00BC1D0C"/>
    <w:rsid w:val="00BC61BD"/>
    <w:rsid w:val="00BD49A0"/>
    <w:rsid w:val="00BE00FA"/>
    <w:rsid w:val="00BE0B91"/>
    <w:rsid w:val="00BF56C5"/>
    <w:rsid w:val="00C078CB"/>
    <w:rsid w:val="00C16E47"/>
    <w:rsid w:val="00C20E54"/>
    <w:rsid w:val="00C2242A"/>
    <w:rsid w:val="00C22CC7"/>
    <w:rsid w:val="00C22DBE"/>
    <w:rsid w:val="00C5078F"/>
    <w:rsid w:val="00C545FD"/>
    <w:rsid w:val="00C66D08"/>
    <w:rsid w:val="00C7470C"/>
    <w:rsid w:val="00C9557C"/>
    <w:rsid w:val="00CA0E82"/>
    <w:rsid w:val="00CA164C"/>
    <w:rsid w:val="00CA4661"/>
    <w:rsid w:val="00CA6919"/>
    <w:rsid w:val="00CB3189"/>
    <w:rsid w:val="00CB33D2"/>
    <w:rsid w:val="00CD6F19"/>
    <w:rsid w:val="00CE67A3"/>
    <w:rsid w:val="00D01C38"/>
    <w:rsid w:val="00D21337"/>
    <w:rsid w:val="00D24FA7"/>
    <w:rsid w:val="00D327F1"/>
    <w:rsid w:val="00D45A3E"/>
    <w:rsid w:val="00D462AA"/>
    <w:rsid w:val="00D54B36"/>
    <w:rsid w:val="00D64696"/>
    <w:rsid w:val="00D709AF"/>
    <w:rsid w:val="00D7705F"/>
    <w:rsid w:val="00D77ECB"/>
    <w:rsid w:val="00D867C0"/>
    <w:rsid w:val="00D90D49"/>
    <w:rsid w:val="00DA69C7"/>
    <w:rsid w:val="00DC5D96"/>
    <w:rsid w:val="00DD37B7"/>
    <w:rsid w:val="00DD4F3E"/>
    <w:rsid w:val="00DF2F36"/>
    <w:rsid w:val="00DF7D08"/>
    <w:rsid w:val="00E00D01"/>
    <w:rsid w:val="00E13E55"/>
    <w:rsid w:val="00E14BD3"/>
    <w:rsid w:val="00E26116"/>
    <w:rsid w:val="00E3215C"/>
    <w:rsid w:val="00E410FC"/>
    <w:rsid w:val="00E446DC"/>
    <w:rsid w:val="00E44CAC"/>
    <w:rsid w:val="00E46B33"/>
    <w:rsid w:val="00E576D5"/>
    <w:rsid w:val="00E806AD"/>
    <w:rsid w:val="00E82502"/>
    <w:rsid w:val="00E85019"/>
    <w:rsid w:val="00E964F3"/>
    <w:rsid w:val="00EA2F84"/>
    <w:rsid w:val="00EA6B34"/>
    <w:rsid w:val="00EA7406"/>
    <w:rsid w:val="00EB65A9"/>
    <w:rsid w:val="00EC7A93"/>
    <w:rsid w:val="00EE1E7B"/>
    <w:rsid w:val="00EF0E68"/>
    <w:rsid w:val="00F14C9C"/>
    <w:rsid w:val="00F225BF"/>
    <w:rsid w:val="00F24FB1"/>
    <w:rsid w:val="00F26DE4"/>
    <w:rsid w:val="00F33F21"/>
    <w:rsid w:val="00F47924"/>
    <w:rsid w:val="00F520E8"/>
    <w:rsid w:val="00F53753"/>
    <w:rsid w:val="00F5552E"/>
    <w:rsid w:val="00F64F1A"/>
    <w:rsid w:val="00F7167E"/>
    <w:rsid w:val="00F74150"/>
    <w:rsid w:val="00F7443C"/>
    <w:rsid w:val="00F77360"/>
    <w:rsid w:val="00F77FA5"/>
    <w:rsid w:val="00F831C5"/>
    <w:rsid w:val="00F9504D"/>
    <w:rsid w:val="00FA3AF7"/>
    <w:rsid w:val="00FB0267"/>
    <w:rsid w:val="00FB13A2"/>
    <w:rsid w:val="00FB3F9F"/>
    <w:rsid w:val="00FB4C76"/>
    <w:rsid w:val="00FB54E9"/>
    <w:rsid w:val="00FC2870"/>
    <w:rsid w:val="00FC5F13"/>
    <w:rsid w:val="00FE0422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FDF760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7FCF-EBE4-4D73-95BC-115FA02E0799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2D02362C-FBAE-43D3-ADB4-1F3D0B453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819CD-9749-4DCC-8D31-AC3CA52CB1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28E48-4B91-41E8-868D-10CDB637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89</cp:revision>
  <cp:lastPrinted>2011-03-04T19:07:00Z</cp:lastPrinted>
  <dcterms:created xsi:type="dcterms:W3CDTF">2021-04-22T19:29:00Z</dcterms:created>
  <dcterms:modified xsi:type="dcterms:W3CDTF">2026-09-02T18:29:00Z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