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6009" w14:textId="240B0EE4" w:rsidR="00535962" w:rsidRPr="00F7167E" w:rsidRDefault="008D5D89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F4F999" wp14:editId="5DE72F58">
                <wp:simplePos x="0" y="0"/>
                <wp:positionH relativeFrom="column">
                  <wp:posOffset>3990975</wp:posOffset>
                </wp:positionH>
                <wp:positionV relativeFrom="paragraph">
                  <wp:posOffset>-742950</wp:posOffset>
                </wp:positionV>
                <wp:extent cx="2295525" cy="701040"/>
                <wp:effectExtent l="0" t="0" r="285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96F551" w14:textId="7B78BD07" w:rsidR="00D7204B" w:rsidRPr="00D7204B" w:rsidRDefault="00D7204B" w:rsidP="00D7204B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D7204B">
                                  <w:rPr>
                                    <w:rStyle w:val="Style2"/>
                                  </w:rPr>
                                  <w:t>CEIZTUR-CCC-LPN-2026-000</w:t>
                                </w:r>
                                <w:r w:rsidR="00376AED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14:paraId="33509EC1" w14:textId="78287ED7" w:rsidR="00130549" w:rsidRPr="00535962" w:rsidRDefault="00130549" w:rsidP="008D5D89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94861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999" id="Group 20" o:spid="_x0000_s1026" style="position:absolute;margin-left:314.25pt;margin-top:-58.5pt;width:180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496F551" w14:textId="7B78BD07" w:rsidR="00D7204B" w:rsidRPr="00D7204B" w:rsidRDefault="00D7204B" w:rsidP="00D7204B">
                          <w:pPr>
                            <w:rPr>
                              <w:rStyle w:val="Style2"/>
                            </w:rPr>
                          </w:pPr>
                          <w:r w:rsidRPr="00D7204B">
                            <w:rPr>
                              <w:rStyle w:val="Style2"/>
                            </w:rPr>
                            <w:t>CEIZTUR-CCC-LPN-2026-000</w:t>
                          </w:r>
                          <w:r w:rsidR="00376AED">
                            <w:rPr>
                              <w:rStyle w:val="Style2"/>
                            </w:rPr>
                            <w:t>6</w:t>
                          </w:r>
                        </w:p>
                        <w:p w14:paraId="33509EC1" w14:textId="78287ED7" w:rsidR="00130549" w:rsidRPr="00535962" w:rsidRDefault="00130549" w:rsidP="008D5D89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94861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A3141" w:rsidRPr="00EA3141">
        <w:rPr>
          <w:noProof/>
        </w:rPr>
        <w:drawing>
          <wp:anchor distT="0" distB="0" distL="114300" distR="114300" simplePos="0" relativeHeight="251699200" behindDoc="0" locked="0" layoutInCell="1" allowOverlap="1" wp14:anchorId="04987FAD" wp14:editId="35C8220B">
            <wp:simplePos x="0" y="0"/>
            <wp:positionH relativeFrom="column">
              <wp:posOffset>-342900</wp:posOffset>
            </wp:positionH>
            <wp:positionV relativeFrom="paragraph">
              <wp:posOffset>-485775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054F27B" wp14:editId="75E7214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14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45C7BB" wp14:editId="6E9FD87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974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C7BB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1EF8974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31762C5C" w14:textId="312C2777" w:rsidR="00535962" w:rsidRPr="00535962" w:rsidRDefault="00EA3141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C454D" wp14:editId="03D9D076">
                <wp:simplePos x="0" y="0"/>
                <wp:positionH relativeFrom="column">
                  <wp:posOffset>1468755</wp:posOffset>
                </wp:positionH>
                <wp:positionV relativeFrom="paragraph">
                  <wp:posOffset>93345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6511" w14:textId="565B2F5E" w:rsidR="002E1412" w:rsidRPr="002E1412" w:rsidRDefault="0059114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163AD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454D" id="Text Box 16" o:spid="_x0000_s1032" type="#_x0000_t202" style="position:absolute;margin-left:115.65pt;margin-top:7.3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" stroked="f">
                <v:textbox>
                  <w:txbxContent>
                    <w:p w14:paraId="0DAC6511" w14:textId="565B2F5E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163AD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B51D2" wp14:editId="306347A4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A7E75" w14:textId="77777777" w:rsidR="0026335F" w:rsidRPr="0026335F" w:rsidRDefault="0059114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B51D2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0F0A7E75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909F43" w14:textId="7DAEF759" w:rsidR="00535962" w:rsidRDefault="00EA3141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EBDA1" wp14:editId="714EF8E2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0D431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BDA1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0440D431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DA940" wp14:editId="1F3F3107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1B2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A940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4C51B2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3A9F03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73F30F7A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4EA5AFE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455A4966" w14:textId="1ECF100A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>Santo Domingo, República Dominicana,</w:t>
      </w:r>
    </w:p>
    <w:p w14:paraId="33BE9A08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2805CA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72EAE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7AA759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316CE06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38E93651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D5A10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4F8FA76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51682D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BA6838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E1134A1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51CC2C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B683DC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916E9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EF7E8A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A405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A734B32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3418C59C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proofErr w:type="gramStart"/>
      <w:r w:rsidRPr="002B46D1">
        <w:rPr>
          <w:sz w:val="22"/>
          <w:szCs w:val="22"/>
        </w:rPr>
        <w:t>Debidamente  autorizado</w:t>
      </w:r>
      <w:proofErr w:type="gramEnd"/>
      <w:r w:rsidRPr="002B46D1">
        <w:rPr>
          <w:sz w:val="22"/>
          <w:szCs w:val="22"/>
        </w:rPr>
        <w:t xml:space="preserve">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61C2AC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0276018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proofErr w:type="gramStart"/>
      <w:r w:rsidRPr="002B46D1">
        <w:rPr>
          <w:color w:val="000000"/>
          <w:sz w:val="22"/>
          <w:szCs w:val="22"/>
        </w:rPr>
        <w:t>],  del</w:t>
      </w:r>
      <w:proofErr w:type="gramEnd"/>
      <w:r w:rsidRPr="002B46D1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04253EA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3E0953D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9C9FB1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4B2D6A5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BE1510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DEE789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0964801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60871" w14:textId="77777777" w:rsidR="0059114B" w:rsidRDefault="0059114B" w:rsidP="001007E7">
      <w:pPr>
        <w:spacing w:after="0" w:line="240" w:lineRule="auto"/>
      </w:pPr>
      <w:r>
        <w:separator/>
      </w:r>
    </w:p>
  </w:endnote>
  <w:endnote w:type="continuationSeparator" w:id="0">
    <w:p w14:paraId="42A4D18B" w14:textId="77777777" w:rsidR="0059114B" w:rsidRDefault="0059114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EE1F" w14:textId="44E9CCB3" w:rsidR="001007E7" w:rsidRDefault="00EA3141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42861" wp14:editId="08D094D1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B7A2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F42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138B7A2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BDEF6D" wp14:editId="5296E870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5FE13D" wp14:editId="5011A71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4D34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A3A319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5FE13D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D54D34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A3A319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DC2E5A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8F192C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697FA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F7DCB5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7EE90E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9D86" w14:textId="77777777" w:rsidR="0059114B" w:rsidRDefault="0059114B" w:rsidP="001007E7">
      <w:pPr>
        <w:spacing w:after="0" w:line="240" w:lineRule="auto"/>
      </w:pPr>
      <w:r>
        <w:separator/>
      </w:r>
    </w:p>
  </w:footnote>
  <w:footnote w:type="continuationSeparator" w:id="0">
    <w:p w14:paraId="65E32D1C" w14:textId="77777777" w:rsidR="0059114B" w:rsidRDefault="0059114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774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27A8"/>
    <w:rsid w:val="0001443A"/>
    <w:rsid w:val="00023B73"/>
    <w:rsid w:val="00032329"/>
    <w:rsid w:val="00034DD9"/>
    <w:rsid w:val="0003602E"/>
    <w:rsid w:val="00037947"/>
    <w:rsid w:val="00044FA8"/>
    <w:rsid w:val="00045479"/>
    <w:rsid w:val="00063303"/>
    <w:rsid w:val="000723AA"/>
    <w:rsid w:val="00086D63"/>
    <w:rsid w:val="000B0DCD"/>
    <w:rsid w:val="000B1544"/>
    <w:rsid w:val="000C73D4"/>
    <w:rsid w:val="000E1A90"/>
    <w:rsid w:val="000E40D9"/>
    <w:rsid w:val="00100079"/>
    <w:rsid w:val="001007E7"/>
    <w:rsid w:val="001020C0"/>
    <w:rsid w:val="0010335C"/>
    <w:rsid w:val="00130549"/>
    <w:rsid w:val="001342E8"/>
    <w:rsid w:val="001411E9"/>
    <w:rsid w:val="00157600"/>
    <w:rsid w:val="0016722A"/>
    <w:rsid w:val="001707C2"/>
    <w:rsid w:val="00170EC5"/>
    <w:rsid w:val="001738FC"/>
    <w:rsid w:val="00181E8D"/>
    <w:rsid w:val="00191063"/>
    <w:rsid w:val="00194366"/>
    <w:rsid w:val="00194FF2"/>
    <w:rsid w:val="001A3F92"/>
    <w:rsid w:val="001F73A7"/>
    <w:rsid w:val="002009A7"/>
    <w:rsid w:val="00201761"/>
    <w:rsid w:val="002163AD"/>
    <w:rsid w:val="002443EE"/>
    <w:rsid w:val="00253DBA"/>
    <w:rsid w:val="0026335F"/>
    <w:rsid w:val="002760F1"/>
    <w:rsid w:val="00295BD4"/>
    <w:rsid w:val="002A3879"/>
    <w:rsid w:val="002B294D"/>
    <w:rsid w:val="002B43A0"/>
    <w:rsid w:val="002B46D1"/>
    <w:rsid w:val="002D451D"/>
    <w:rsid w:val="002D4843"/>
    <w:rsid w:val="002E1412"/>
    <w:rsid w:val="002F4328"/>
    <w:rsid w:val="003036F9"/>
    <w:rsid w:val="00314023"/>
    <w:rsid w:val="00320588"/>
    <w:rsid w:val="00341484"/>
    <w:rsid w:val="003610E0"/>
    <w:rsid w:val="003640EF"/>
    <w:rsid w:val="0036478E"/>
    <w:rsid w:val="00376AED"/>
    <w:rsid w:val="00392351"/>
    <w:rsid w:val="00392C36"/>
    <w:rsid w:val="00392F6D"/>
    <w:rsid w:val="00396FD7"/>
    <w:rsid w:val="003974B3"/>
    <w:rsid w:val="003A4C86"/>
    <w:rsid w:val="003B0780"/>
    <w:rsid w:val="003B73FD"/>
    <w:rsid w:val="003D1E67"/>
    <w:rsid w:val="003D6AF0"/>
    <w:rsid w:val="003F619F"/>
    <w:rsid w:val="00400DBB"/>
    <w:rsid w:val="00404131"/>
    <w:rsid w:val="0042490F"/>
    <w:rsid w:val="00424E29"/>
    <w:rsid w:val="004251AA"/>
    <w:rsid w:val="004264C2"/>
    <w:rsid w:val="00430414"/>
    <w:rsid w:val="00430B05"/>
    <w:rsid w:val="004379A6"/>
    <w:rsid w:val="004431D1"/>
    <w:rsid w:val="0045550B"/>
    <w:rsid w:val="00456C17"/>
    <w:rsid w:val="00466B9C"/>
    <w:rsid w:val="00482521"/>
    <w:rsid w:val="004A3672"/>
    <w:rsid w:val="004B30DA"/>
    <w:rsid w:val="004D45A8"/>
    <w:rsid w:val="004F2835"/>
    <w:rsid w:val="00500DA4"/>
    <w:rsid w:val="0050524D"/>
    <w:rsid w:val="005157AE"/>
    <w:rsid w:val="00535962"/>
    <w:rsid w:val="00544A18"/>
    <w:rsid w:val="00551760"/>
    <w:rsid w:val="00562A43"/>
    <w:rsid w:val="00566BA9"/>
    <w:rsid w:val="0057369C"/>
    <w:rsid w:val="005805AB"/>
    <w:rsid w:val="0058192E"/>
    <w:rsid w:val="00587EC0"/>
    <w:rsid w:val="0059114B"/>
    <w:rsid w:val="005A4AB6"/>
    <w:rsid w:val="005C2A42"/>
    <w:rsid w:val="005D2F94"/>
    <w:rsid w:val="005D6079"/>
    <w:rsid w:val="005E3865"/>
    <w:rsid w:val="00611A07"/>
    <w:rsid w:val="006121AE"/>
    <w:rsid w:val="0062592A"/>
    <w:rsid w:val="00626DD9"/>
    <w:rsid w:val="006404C9"/>
    <w:rsid w:val="00643FAC"/>
    <w:rsid w:val="006471AF"/>
    <w:rsid w:val="00647C6E"/>
    <w:rsid w:val="006506D0"/>
    <w:rsid w:val="00651E48"/>
    <w:rsid w:val="0065420B"/>
    <w:rsid w:val="00656874"/>
    <w:rsid w:val="0066661F"/>
    <w:rsid w:val="00666D56"/>
    <w:rsid w:val="006709BC"/>
    <w:rsid w:val="006745F1"/>
    <w:rsid w:val="0068149B"/>
    <w:rsid w:val="00681BB1"/>
    <w:rsid w:val="006B673D"/>
    <w:rsid w:val="006F567F"/>
    <w:rsid w:val="00724A1C"/>
    <w:rsid w:val="00725091"/>
    <w:rsid w:val="007277F5"/>
    <w:rsid w:val="00744AE6"/>
    <w:rsid w:val="00767F1B"/>
    <w:rsid w:val="00780880"/>
    <w:rsid w:val="00794652"/>
    <w:rsid w:val="007B0E1F"/>
    <w:rsid w:val="007B6F6F"/>
    <w:rsid w:val="007C2731"/>
    <w:rsid w:val="007C5D87"/>
    <w:rsid w:val="007E205B"/>
    <w:rsid w:val="007E28C4"/>
    <w:rsid w:val="008150E3"/>
    <w:rsid w:val="00820C9F"/>
    <w:rsid w:val="0082707E"/>
    <w:rsid w:val="008315B0"/>
    <w:rsid w:val="0088049B"/>
    <w:rsid w:val="00894120"/>
    <w:rsid w:val="008A0FBD"/>
    <w:rsid w:val="008A2B19"/>
    <w:rsid w:val="008B3AE5"/>
    <w:rsid w:val="008C388B"/>
    <w:rsid w:val="008D5D89"/>
    <w:rsid w:val="008F6AB4"/>
    <w:rsid w:val="009238B3"/>
    <w:rsid w:val="009278D6"/>
    <w:rsid w:val="00966EEE"/>
    <w:rsid w:val="00972575"/>
    <w:rsid w:val="0099132B"/>
    <w:rsid w:val="009A1997"/>
    <w:rsid w:val="009A4E12"/>
    <w:rsid w:val="009B58E1"/>
    <w:rsid w:val="009B70E4"/>
    <w:rsid w:val="009C5484"/>
    <w:rsid w:val="009C6B45"/>
    <w:rsid w:val="009D6452"/>
    <w:rsid w:val="009E1538"/>
    <w:rsid w:val="009E22A6"/>
    <w:rsid w:val="009F6902"/>
    <w:rsid w:val="009F6B4B"/>
    <w:rsid w:val="00A150C6"/>
    <w:rsid w:val="00A16099"/>
    <w:rsid w:val="00A16D13"/>
    <w:rsid w:val="00A231BB"/>
    <w:rsid w:val="00A42497"/>
    <w:rsid w:val="00A54F3D"/>
    <w:rsid w:val="00A640BD"/>
    <w:rsid w:val="00A641A7"/>
    <w:rsid w:val="00A72F42"/>
    <w:rsid w:val="00A84E93"/>
    <w:rsid w:val="00A908A3"/>
    <w:rsid w:val="00AC3627"/>
    <w:rsid w:val="00AC3843"/>
    <w:rsid w:val="00AD032A"/>
    <w:rsid w:val="00AD7919"/>
    <w:rsid w:val="00AE22EE"/>
    <w:rsid w:val="00AE4D7A"/>
    <w:rsid w:val="00B05B78"/>
    <w:rsid w:val="00B44172"/>
    <w:rsid w:val="00B52EF8"/>
    <w:rsid w:val="00B61383"/>
    <w:rsid w:val="00B62EEF"/>
    <w:rsid w:val="00B77EB6"/>
    <w:rsid w:val="00B848AD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5964"/>
    <w:rsid w:val="00C078CB"/>
    <w:rsid w:val="00C22DBE"/>
    <w:rsid w:val="00C333B0"/>
    <w:rsid w:val="00C356BB"/>
    <w:rsid w:val="00C36455"/>
    <w:rsid w:val="00C5078F"/>
    <w:rsid w:val="00C50F55"/>
    <w:rsid w:val="00C66D08"/>
    <w:rsid w:val="00C7470C"/>
    <w:rsid w:val="00C74B46"/>
    <w:rsid w:val="00CA0E82"/>
    <w:rsid w:val="00CA164C"/>
    <w:rsid w:val="00CA4661"/>
    <w:rsid w:val="00CD6F74"/>
    <w:rsid w:val="00CE67A3"/>
    <w:rsid w:val="00D24FA7"/>
    <w:rsid w:val="00D45A3E"/>
    <w:rsid w:val="00D62A93"/>
    <w:rsid w:val="00D64696"/>
    <w:rsid w:val="00D7204B"/>
    <w:rsid w:val="00D8256F"/>
    <w:rsid w:val="00D90D49"/>
    <w:rsid w:val="00D955E0"/>
    <w:rsid w:val="00D97EA3"/>
    <w:rsid w:val="00DA03F9"/>
    <w:rsid w:val="00DA6E4F"/>
    <w:rsid w:val="00DA7B45"/>
    <w:rsid w:val="00DC5D96"/>
    <w:rsid w:val="00DD4F3E"/>
    <w:rsid w:val="00DD64BF"/>
    <w:rsid w:val="00DE571A"/>
    <w:rsid w:val="00DF4BDA"/>
    <w:rsid w:val="00E077F8"/>
    <w:rsid w:val="00E13E55"/>
    <w:rsid w:val="00E14BD3"/>
    <w:rsid w:val="00E25BAF"/>
    <w:rsid w:val="00E3215C"/>
    <w:rsid w:val="00E446DC"/>
    <w:rsid w:val="00E46B33"/>
    <w:rsid w:val="00E558CA"/>
    <w:rsid w:val="00E74BAF"/>
    <w:rsid w:val="00E82502"/>
    <w:rsid w:val="00EA2CC1"/>
    <w:rsid w:val="00EA2F84"/>
    <w:rsid w:val="00EA3141"/>
    <w:rsid w:val="00EA6B34"/>
    <w:rsid w:val="00EA7406"/>
    <w:rsid w:val="00EB5FA3"/>
    <w:rsid w:val="00EB7AED"/>
    <w:rsid w:val="00EC6B6A"/>
    <w:rsid w:val="00ED57CD"/>
    <w:rsid w:val="00ED7C73"/>
    <w:rsid w:val="00EE1E7B"/>
    <w:rsid w:val="00F225BF"/>
    <w:rsid w:val="00F3664B"/>
    <w:rsid w:val="00F53753"/>
    <w:rsid w:val="00F7167E"/>
    <w:rsid w:val="00F7443C"/>
    <w:rsid w:val="00F75B0B"/>
    <w:rsid w:val="00F816BD"/>
    <w:rsid w:val="00F9504D"/>
    <w:rsid w:val="00FB13A2"/>
    <w:rsid w:val="00FB54E9"/>
    <w:rsid w:val="00FC2870"/>
    <w:rsid w:val="00FD3805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E7AEF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B87ED-2252-4960-AD9C-8ADD4E7E5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C75360-4A9A-47DF-97E8-0198DBDF2A61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3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B1B1B2-6B6D-4191-9C54-8016F479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80</cp:revision>
  <cp:lastPrinted>2011-03-04T19:00:00Z</cp:lastPrinted>
  <dcterms:created xsi:type="dcterms:W3CDTF">2021-06-23T19:39:00Z</dcterms:created>
  <dcterms:modified xsi:type="dcterms:W3CDTF">2026-08-27T13:38:00Z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