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9CBA" w14:textId="446AC25C" w:rsidR="00535962" w:rsidRPr="00F7167E" w:rsidRDefault="00896363">
      <w:r>
        <w:rPr>
          <w:noProof/>
          <w:lang w:val="en-US"/>
        </w:rPr>
        <w:pict w14:anchorId="66A84310">
          <v:group id="_x0000_s2069" style="position:absolute;margin-left:306.8pt;margin-top:-39.55pt;width:180.75pt;height:55.2pt;z-index:251697152" coordorigin="12866,523" coordsize="2544,1104">
            <v:rect id="_x0000_s2070" style="position:absolute;left:12866;top:523;width:2544;height:1104" filled="f"/>
            <v:group id="_x0000_s207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2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2" inset=",0">
                  <w:txbxContent>
                    <w:p w14:paraId="4760B0B2" w14:textId="023B9061" w:rsidR="000536D1" w:rsidRPr="000536D1" w:rsidRDefault="000536D1" w:rsidP="000536D1">
                      <w:pPr>
                        <w:rPr>
                          <w:rStyle w:val="Style2"/>
                        </w:rPr>
                      </w:pPr>
                      <w:r w:rsidRPr="000536D1">
                        <w:rPr>
                          <w:rStyle w:val="Style2"/>
                        </w:rPr>
                        <w:t>CEIZTUR-CCC-LPN-2026-000</w:t>
                      </w:r>
                      <w:r w:rsidR="00253B1D">
                        <w:rPr>
                          <w:rStyle w:val="Style2"/>
                        </w:rPr>
                        <w:t>6</w:t>
                      </w:r>
                    </w:p>
                    <w:p w14:paraId="398612AA" w14:textId="271763E9" w:rsidR="00376344" w:rsidRPr="00535962" w:rsidRDefault="00376344" w:rsidP="00E12AA4"/>
                  </w:txbxContent>
                </v:textbox>
              </v:shape>
              <v:shape id="_x0000_s2073" type="#_x0000_t202" style="position:absolute;left:9151;top:720;width:2009;height:360;mso-width-relative:margin;mso-height-relative:margin" fillcolor="black [3213]" strokecolor="white [3212]" strokeweight="3pt">
                <v:textbox style="mso-next-textbox:#_x0000_s2073">
                  <w:txbxContent>
                    <w:p w14:paraId="3BB96AB6" w14:textId="77777777" w:rsidR="00376344" w:rsidRPr="00535962" w:rsidRDefault="00376344" w:rsidP="00376344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4A439E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021A7F5" wp14:editId="06355878">
            <wp:simplePos x="0" y="0"/>
            <wp:positionH relativeFrom="column">
              <wp:posOffset>2392325</wp:posOffset>
            </wp:positionH>
            <wp:positionV relativeFrom="paragraph">
              <wp:posOffset>-606056</wp:posOffset>
            </wp:positionV>
            <wp:extent cx="809817" cy="818707"/>
            <wp:effectExtent l="0" t="0" r="9333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17" cy="81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 w14:anchorId="478FADBD">
          <v:shape id="_x0000_s2068" type="#_x0000_t202" style="position:absolute;margin-left:-21.7pt;margin-top:-39.55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4B6023BC" w14:textId="77777777" w:rsidR="00376344" w:rsidRPr="008166B2" w:rsidRDefault="00376344" w:rsidP="00376344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8166B2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SNCC.F.037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6E0903B3">
          <v:shape id="_x0000_s2050" type="#_x0000_t202" style="position:absolute;margin-left:-34.85pt;margin-top:-13.6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p w14:paraId="575A806D" w14:textId="77777777" w:rsidR="00BC61BD" w:rsidRPr="00BC61BD" w:rsidRDefault="00BC61BD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E92A9D">
        <w:t xml:space="preserve"> </w:t>
      </w:r>
    </w:p>
    <w:p w14:paraId="469847E3" w14:textId="77777777" w:rsidR="00535962" w:rsidRPr="00535962" w:rsidRDefault="00896363" w:rsidP="00535962">
      <w:r>
        <w:rPr>
          <w:rStyle w:val="Institucion"/>
          <w:color w:val="FF0000"/>
          <w:sz w:val="28"/>
          <w:lang w:eastAsia="zh-TW"/>
        </w:rPr>
        <w:pict w14:anchorId="6ADFD446">
          <v:shape id="_x0000_s2064" type="#_x0000_t202" style="position:absolute;margin-left:107.8pt;margin-top:3.35pt;width:228.8pt;height:22pt;z-index:251691008;mso-width-relative:margin;mso-height-relative:margin" stroked="f">
            <v:textbox>
              <w:txbxContent>
                <w:sdt>
                  <w:sdtPr>
                    <w:rPr>
                      <w:rStyle w:val="Style6"/>
                      <w:sz w:val="24"/>
                      <w:szCs w:val="24"/>
                    </w:rPr>
                    <w:alias w:val="Nombre de la Institución"/>
                    <w:tag w:val="Nombre de la Institución"/>
                    <w:id w:val="8389551"/>
                  </w:sdtPr>
                  <w:sdtEndPr>
                    <w:rPr>
                      <w:rStyle w:val="Style6"/>
                    </w:rPr>
                  </w:sdtEndPr>
                  <w:sdtContent>
                    <w:p w14:paraId="31B8BC6B" w14:textId="77777777" w:rsidR="00482498" w:rsidRPr="00482498" w:rsidRDefault="00896363" w:rsidP="00482498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1097982593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82498" w:rsidRPr="00482498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17212B7E" w14:textId="77777777" w:rsidR="002E1412" w:rsidRPr="002E1412" w:rsidRDefault="00896363">
                      <w:pPr>
                        <w:rPr>
                          <w:lang w:val="es-ES_tradnl"/>
                        </w:rPr>
                      </w:pPr>
                    </w:p>
                  </w:sdtContent>
                </w:sdt>
              </w:txbxContent>
            </v:textbox>
          </v:shape>
        </w:pict>
      </w:r>
      <w:r>
        <w:rPr>
          <w:noProof/>
          <w:lang w:val="en-US" w:eastAsia="zh-TW"/>
        </w:rPr>
        <w:pict w14:anchorId="27DF7126">
          <v:shape id="_x0000_s2060" type="#_x0000_t202" style="position:absolute;margin-left:378.9pt;margin-top:4.85pt;width:112.45pt;height:21.9pt;z-index:251685888;mso-width-relative:margin;mso-height-relative:margin" filled="f" stroked="f">
            <v:textbox style="mso-next-textbox:#_x0000_s2060">
              <w:txbxContent>
                <w:p w14:paraId="6054CE79" w14:textId="77777777" w:rsidR="0026335F" w:rsidRPr="0026335F" w:rsidRDefault="00896363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B0AB1C5" w14:textId="77777777" w:rsidR="00535962" w:rsidRDefault="00896363" w:rsidP="00535962">
      <w:r>
        <w:rPr>
          <w:noProof/>
          <w:sz w:val="24"/>
          <w:szCs w:val="24"/>
          <w:lang w:eastAsia="es-ES"/>
        </w:rPr>
        <w:pict w14:anchorId="4204920D">
          <v:shape id="_x0000_s2061" type="#_x0000_t202" style="position:absolute;margin-left:408pt;margin-top:8.1pt;width:89pt;height:19.85pt;z-index:251686912;mso-width-relative:margin;mso-height-relative:margin" filled="f" stroked="f">
            <v:textbox style="mso-next-textbox:#_x0000_s2061">
              <w:txbxContent>
                <w:p w14:paraId="00F83E2A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8166B2" w:rsidRPr="008166B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 w14:anchorId="4463CEFE">
          <v:shape id="_x0000_s2066" type="#_x0000_t202" style="position:absolute;margin-left:111.6pt;margin-top:11.5pt;width:220.45pt;height:21.85pt;z-index:251695104;mso-width-relative:margin;mso-height-relative:margin" stroked="f">
            <v:textbox style="mso-next-textbox:#_x0000_s2066">
              <w:txbxContent>
                <w:p w14:paraId="0AAED1CA" w14:textId="77777777" w:rsidR="00F7443C" w:rsidRPr="00626D0C" w:rsidRDefault="000837F1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personal de plantilla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4452B865" w14:textId="77777777" w:rsidR="006506D0" w:rsidRDefault="00482498" w:rsidP="00B62EEF">
      <w:pPr>
        <w:tabs>
          <w:tab w:val="left" w:pos="6267"/>
        </w:tabs>
        <w:spacing w:after="0" w:line="240" w:lineRule="auto"/>
        <w:jc w:val="center"/>
      </w:pPr>
      <w:r w:rsidRPr="00BD2405">
        <w:rPr>
          <w:noProof/>
        </w:rPr>
        <w:drawing>
          <wp:anchor distT="0" distB="0" distL="114300" distR="114300" simplePos="0" relativeHeight="251699200" behindDoc="0" locked="0" layoutInCell="1" allowOverlap="1" wp14:anchorId="4408D10C" wp14:editId="21488CFB">
            <wp:simplePos x="0" y="0"/>
            <wp:positionH relativeFrom="column">
              <wp:posOffset>-371475</wp:posOffset>
            </wp:positionH>
            <wp:positionV relativeFrom="paragraph">
              <wp:posOffset>-1070610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8CEC3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19A0E10A" w14:textId="77777777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BE5FA13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0B782A5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2B1BC251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2FA771D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3DB87DA2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69B8917B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0837F1">
        <w:rPr>
          <w:rFonts w:ascii="Arial" w:hAnsi="Arial" w:cs="Arial"/>
          <w:bCs/>
          <w:sz w:val="22"/>
          <w:szCs w:val="22"/>
        </w:rPr>
        <w:t>Total</w:t>
      </w:r>
      <w:proofErr w:type="gramEnd"/>
      <w:r w:rsidRPr="000837F1">
        <w:rPr>
          <w:rFonts w:ascii="Arial" w:hAnsi="Arial" w:cs="Arial"/>
          <w:bCs/>
          <w:sz w:val="22"/>
          <w:szCs w:val="22"/>
        </w:rPr>
        <w:t xml:space="preserve"> de personal</w:t>
      </w:r>
    </w:p>
    <w:p w14:paraId="68B20F85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120A5A7B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323DC92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075A6D9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332A982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041B5A9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286F57E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528D0FB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08A0B98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18FAF01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6DD8D5E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3293DAD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6D3E1ED3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03316683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19366BC3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7D0C5D9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7F42F48A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46AC42C0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598999E3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0EE1870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7D0546F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4E81745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5759D17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2BC5156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42D3B89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4F5E137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671E5B9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12AC2D50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725302CB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759F1071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246B210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D2A0920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70ACC718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F5EE5F2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</w:t>
      </w:r>
      <w:proofErr w:type="gramStart"/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Persona  o</w:t>
      </w:r>
      <w:proofErr w:type="gramEnd"/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 xml:space="preserve"> personas autorizadas a firmar en nombre del Oferente)</w:t>
      </w:r>
    </w:p>
    <w:sectPr w:rsidR="00E124CB" w:rsidRPr="00FB7DE9" w:rsidSect="00376344"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81B3E" w14:textId="77777777" w:rsidR="00896363" w:rsidRDefault="00896363" w:rsidP="001007E7">
      <w:pPr>
        <w:spacing w:after="0" w:line="240" w:lineRule="auto"/>
      </w:pPr>
      <w:r>
        <w:separator/>
      </w:r>
    </w:p>
  </w:endnote>
  <w:endnote w:type="continuationSeparator" w:id="0">
    <w:p w14:paraId="57D6256D" w14:textId="77777777" w:rsidR="00896363" w:rsidRDefault="0089636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BB193" w14:textId="77777777" w:rsidR="001007E7" w:rsidRDefault="008D38B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9CCC57B" wp14:editId="2FC0BC9A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96363">
      <w:rPr>
        <w:rFonts w:ascii="Arial Narrow" w:hAnsi="Arial Narrow"/>
        <w:noProof/>
        <w:sz w:val="12"/>
        <w:lang w:val="es-DO"/>
      </w:rPr>
      <w:pict w14:anchorId="10102D4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3.9pt;margin-top:-20.45pt;width:115.55pt;height:38.4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15B3A4C2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46AF6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354839F5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EE436A2" w14:textId="77777777" w:rsidR="00807015" w:rsidRDefault="00807015"/>
            </w:txbxContent>
          </v:textbox>
        </v:shape>
      </w:pict>
    </w:r>
    <w:r w:rsidR="00896363">
      <w:rPr>
        <w:rFonts w:ascii="Arial Narrow" w:hAnsi="Arial Narrow"/>
        <w:noProof/>
        <w:sz w:val="12"/>
        <w:lang w:val="es-DO" w:eastAsia="zh-TW"/>
      </w:rPr>
      <w:pict w14:anchorId="57A59B4A">
        <v:shape id="_x0000_s1025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1025" inset="0,0,0,0">
            <w:txbxContent>
              <w:p w14:paraId="10F1E3AB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4E717B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4E717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22E851D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9834E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32DB5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91636E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4453E1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EDF44" w14:textId="77777777" w:rsidR="00896363" w:rsidRDefault="00896363" w:rsidP="001007E7">
      <w:pPr>
        <w:spacing w:after="0" w:line="240" w:lineRule="auto"/>
      </w:pPr>
      <w:r>
        <w:separator/>
      </w:r>
    </w:p>
  </w:footnote>
  <w:footnote w:type="continuationSeparator" w:id="0">
    <w:p w14:paraId="48804419" w14:textId="77777777" w:rsidR="00896363" w:rsidRDefault="00896363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2443722">
    <w:abstractNumId w:val="2"/>
  </w:num>
  <w:num w:numId="2" w16cid:durableId="1406758970">
    <w:abstractNumId w:val="0"/>
  </w:num>
  <w:num w:numId="3" w16cid:durableId="2088262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39E"/>
    <w:rsid w:val="00003B99"/>
    <w:rsid w:val="00005D04"/>
    <w:rsid w:val="0001443A"/>
    <w:rsid w:val="0002010E"/>
    <w:rsid w:val="00023B73"/>
    <w:rsid w:val="00034DD9"/>
    <w:rsid w:val="00045479"/>
    <w:rsid w:val="000536D1"/>
    <w:rsid w:val="000606DB"/>
    <w:rsid w:val="00067CFA"/>
    <w:rsid w:val="00076541"/>
    <w:rsid w:val="000837F1"/>
    <w:rsid w:val="0009732A"/>
    <w:rsid w:val="000C599C"/>
    <w:rsid w:val="000C6601"/>
    <w:rsid w:val="000D6312"/>
    <w:rsid w:val="000E40D9"/>
    <w:rsid w:val="000F058C"/>
    <w:rsid w:val="000F50D4"/>
    <w:rsid w:val="001007E7"/>
    <w:rsid w:val="001020C0"/>
    <w:rsid w:val="00116AB0"/>
    <w:rsid w:val="00134D4F"/>
    <w:rsid w:val="001376FB"/>
    <w:rsid w:val="00144F3E"/>
    <w:rsid w:val="00145459"/>
    <w:rsid w:val="001463BC"/>
    <w:rsid w:val="00157600"/>
    <w:rsid w:val="00157B79"/>
    <w:rsid w:val="001613A9"/>
    <w:rsid w:val="0016279F"/>
    <w:rsid w:val="00165C6B"/>
    <w:rsid w:val="00170EC5"/>
    <w:rsid w:val="001730AB"/>
    <w:rsid w:val="00191063"/>
    <w:rsid w:val="00194FF2"/>
    <w:rsid w:val="001A3F92"/>
    <w:rsid w:val="001C56F8"/>
    <w:rsid w:val="001D5D03"/>
    <w:rsid w:val="001E1B8B"/>
    <w:rsid w:val="001E61DE"/>
    <w:rsid w:val="001E73F1"/>
    <w:rsid w:val="001E7A33"/>
    <w:rsid w:val="001F73A7"/>
    <w:rsid w:val="002009A7"/>
    <w:rsid w:val="00201761"/>
    <w:rsid w:val="00223B70"/>
    <w:rsid w:val="00233178"/>
    <w:rsid w:val="0023545D"/>
    <w:rsid w:val="002539C4"/>
    <w:rsid w:val="00253AB2"/>
    <w:rsid w:val="00253B1D"/>
    <w:rsid w:val="00253DBA"/>
    <w:rsid w:val="0026335F"/>
    <w:rsid w:val="00266A5A"/>
    <w:rsid w:val="0027494F"/>
    <w:rsid w:val="00282003"/>
    <w:rsid w:val="002823F7"/>
    <w:rsid w:val="002B0919"/>
    <w:rsid w:val="002D2FB3"/>
    <w:rsid w:val="002D5C1C"/>
    <w:rsid w:val="002E1412"/>
    <w:rsid w:val="002E6B9A"/>
    <w:rsid w:val="002F52F6"/>
    <w:rsid w:val="00314023"/>
    <w:rsid w:val="0031416D"/>
    <w:rsid w:val="0034704E"/>
    <w:rsid w:val="00353530"/>
    <w:rsid w:val="00354C24"/>
    <w:rsid w:val="00366431"/>
    <w:rsid w:val="00376344"/>
    <w:rsid w:val="00393EFC"/>
    <w:rsid w:val="003A4C86"/>
    <w:rsid w:val="003B0780"/>
    <w:rsid w:val="003D6AF0"/>
    <w:rsid w:val="00400DBB"/>
    <w:rsid w:val="0042490F"/>
    <w:rsid w:val="004279CD"/>
    <w:rsid w:val="004338B4"/>
    <w:rsid w:val="004411FA"/>
    <w:rsid w:val="004564FE"/>
    <w:rsid w:val="0046054E"/>
    <w:rsid w:val="00466B9C"/>
    <w:rsid w:val="004804DF"/>
    <w:rsid w:val="004812DD"/>
    <w:rsid w:val="00482498"/>
    <w:rsid w:val="004A439E"/>
    <w:rsid w:val="004C344C"/>
    <w:rsid w:val="004D45A8"/>
    <w:rsid w:val="004E717B"/>
    <w:rsid w:val="004F0444"/>
    <w:rsid w:val="004F2835"/>
    <w:rsid w:val="00514687"/>
    <w:rsid w:val="00521233"/>
    <w:rsid w:val="00535962"/>
    <w:rsid w:val="005370F6"/>
    <w:rsid w:val="005446AB"/>
    <w:rsid w:val="005654DB"/>
    <w:rsid w:val="00571557"/>
    <w:rsid w:val="0057369C"/>
    <w:rsid w:val="005767D4"/>
    <w:rsid w:val="00576DBF"/>
    <w:rsid w:val="005B175E"/>
    <w:rsid w:val="005C317D"/>
    <w:rsid w:val="005C7F20"/>
    <w:rsid w:val="005D6079"/>
    <w:rsid w:val="006016A9"/>
    <w:rsid w:val="00611A07"/>
    <w:rsid w:val="006165C2"/>
    <w:rsid w:val="0062592A"/>
    <w:rsid w:val="00626D0C"/>
    <w:rsid w:val="006506D0"/>
    <w:rsid w:val="00651E48"/>
    <w:rsid w:val="006709BC"/>
    <w:rsid w:val="006745F1"/>
    <w:rsid w:val="006764A2"/>
    <w:rsid w:val="006B127A"/>
    <w:rsid w:val="006D38F2"/>
    <w:rsid w:val="006F28AA"/>
    <w:rsid w:val="00700E88"/>
    <w:rsid w:val="0070249B"/>
    <w:rsid w:val="0070710D"/>
    <w:rsid w:val="00721B83"/>
    <w:rsid w:val="00721F4E"/>
    <w:rsid w:val="00725091"/>
    <w:rsid w:val="007265BC"/>
    <w:rsid w:val="00733324"/>
    <w:rsid w:val="00760A5B"/>
    <w:rsid w:val="007657F3"/>
    <w:rsid w:val="00765A0B"/>
    <w:rsid w:val="0077297B"/>
    <w:rsid w:val="00780880"/>
    <w:rsid w:val="00791F7B"/>
    <w:rsid w:val="007A2E2F"/>
    <w:rsid w:val="007A3331"/>
    <w:rsid w:val="007B6F6F"/>
    <w:rsid w:val="007C4733"/>
    <w:rsid w:val="007D6B32"/>
    <w:rsid w:val="007E205B"/>
    <w:rsid w:val="007E2636"/>
    <w:rsid w:val="0080210C"/>
    <w:rsid w:val="00806C78"/>
    <w:rsid w:val="00807015"/>
    <w:rsid w:val="00813918"/>
    <w:rsid w:val="008166B2"/>
    <w:rsid w:val="00850351"/>
    <w:rsid w:val="008577A9"/>
    <w:rsid w:val="00862F3E"/>
    <w:rsid w:val="00872A4C"/>
    <w:rsid w:val="00875196"/>
    <w:rsid w:val="00875CA4"/>
    <w:rsid w:val="00884B14"/>
    <w:rsid w:val="0089260C"/>
    <w:rsid w:val="00895507"/>
    <w:rsid w:val="00896363"/>
    <w:rsid w:val="008A0C67"/>
    <w:rsid w:val="008A0FBD"/>
    <w:rsid w:val="008B3AE5"/>
    <w:rsid w:val="008D38B7"/>
    <w:rsid w:val="008E510E"/>
    <w:rsid w:val="008F54AF"/>
    <w:rsid w:val="008F6EEB"/>
    <w:rsid w:val="00912595"/>
    <w:rsid w:val="00932010"/>
    <w:rsid w:val="009350DB"/>
    <w:rsid w:val="00945646"/>
    <w:rsid w:val="00964CB0"/>
    <w:rsid w:val="009A0D92"/>
    <w:rsid w:val="009A5AC1"/>
    <w:rsid w:val="00A16099"/>
    <w:rsid w:val="00A17E1B"/>
    <w:rsid w:val="00A52110"/>
    <w:rsid w:val="00A53CA5"/>
    <w:rsid w:val="00A640BD"/>
    <w:rsid w:val="00A82889"/>
    <w:rsid w:val="00AA1BB9"/>
    <w:rsid w:val="00AA404C"/>
    <w:rsid w:val="00AC6FAE"/>
    <w:rsid w:val="00AD7919"/>
    <w:rsid w:val="00B227FF"/>
    <w:rsid w:val="00B302E0"/>
    <w:rsid w:val="00B350D2"/>
    <w:rsid w:val="00B62EEF"/>
    <w:rsid w:val="00B654B2"/>
    <w:rsid w:val="00B771EE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35AA2"/>
    <w:rsid w:val="00C55432"/>
    <w:rsid w:val="00C61065"/>
    <w:rsid w:val="00C66D08"/>
    <w:rsid w:val="00C705D7"/>
    <w:rsid w:val="00CA0E82"/>
    <w:rsid w:val="00CA4661"/>
    <w:rsid w:val="00CA5B59"/>
    <w:rsid w:val="00CA79EA"/>
    <w:rsid w:val="00CB0213"/>
    <w:rsid w:val="00CB417C"/>
    <w:rsid w:val="00CE67A3"/>
    <w:rsid w:val="00CF5057"/>
    <w:rsid w:val="00CF7E76"/>
    <w:rsid w:val="00D00D85"/>
    <w:rsid w:val="00D24FA7"/>
    <w:rsid w:val="00D32DC8"/>
    <w:rsid w:val="00D41765"/>
    <w:rsid w:val="00D600BB"/>
    <w:rsid w:val="00D64696"/>
    <w:rsid w:val="00D71EA8"/>
    <w:rsid w:val="00D85AA8"/>
    <w:rsid w:val="00D90D49"/>
    <w:rsid w:val="00D933A3"/>
    <w:rsid w:val="00DA5FDC"/>
    <w:rsid w:val="00DA730B"/>
    <w:rsid w:val="00DB3433"/>
    <w:rsid w:val="00DC5D96"/>
    <w:rsid w:val="00DD4F3E"/>
    <w:rsid w:val="00E05138"/>
    <w:rsid w:val="00E0519B"/>
    <w:rsid w:val="00E078E9"/>
    <w:rsid w:val="00E108C0"/>
    <w:rsid w:val="00E124CB"/>
    <w:rsid w:val="00E12AA4"/>
    <w:rsid w:val="00E13E55"/>
    <w:rsid w:val="00E61BA1"/>
    <w:rsid w:val="00E66A12"/>
    <w:rsid w:val="00E91CB7"/>
    <w:rsid w:val="00E92A9D"/>
    <w:rsid w:val="00EA40CE"/>
    <w:rsid w:val="00EA7406"/>
    <w:rsid w:val="00ED430D"/>
    <w:rsid w:val="00EE1E7B"/>
    <w:rsid w:val="00F00A4D"/>
    <w:rsid w:val="00F225BF"/>
    <w:rsid w:val="00F269E0"/>
    <w:rsid w:val="00F53753"/>
    <w:rsid w:val="00F63F9B"/>
    <w:rsid w:val="00F65E7A"/>
    <w:rsid w:val="00F7167E"/>
    <w:rsid w:val="00F7443C"/>
    <w:rsid w:val="00F9504D"/>
    <w:rsid w:val="00FA26D0"/>
    <w:rsid w:val="00FB22B6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74"/>
    <o:shapelayout v:ext="edit">
      <o:idmap v:ext="edit" data="2"/>
    </o:shapelayout>
  </w:shapeDefaults>
  <w:decimalSymbol w:val="."/>
  <w:listSeparator w:val=";"/>
  <w14:docId w14:val="08A0FAFD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063CB-60D7-4881-816F-8A267738B31B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FB36A9CA-7187-4E9E-873E-9299DF055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0C7F6A-D0A4-455E-853F-4FD3C0559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4146-6B8A-4EB5-8D83-6EAA87F8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44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89</cp:revision>
  <cp:lastPrinted>2011-03-04T18:42:00Z</cp:lastPrinted>
  <dcterms:created xsi:type="dcterms:W3CDTF">2011-03-04T18:44:00Z</dcterms:created>
  <dcterms:modified xsi:type="dcterms:W3CDTF">2026-08-27T13:38:00Z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