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C79E" w14:textId="182FE31B" w:rsidR="00535962" w:rsidRPr="00F7167E" w:rsidRDefault="00843281">
      <w:r>
        <w:rPr>
          <w:noProof/>
          <w:lang w:val="en-US"/>
        </w:rPr>
        <w:pict w14:anchorId="5B37C89A">
          <v:group id="_x0000_s2069" style="position:absolute;margin-left:305.85pt;margin-top:-49.6pt;width:174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59D74368" w14:textId="47940F65" w:rsidR="00AC3BC7" w:rsidRPr="00AC3BC7" w:rsidRDefault="00AC3BC7" w:rsidP="00AC3BC7">
                      <w:pPr>
                        <w:rPr>
                          <w:rStyle w:val="Style2"/>
                        </w:rPr>
                      </w:pPr>
                      <w:r w:rsidRPr="00AC3BC7">
                        <w:rPr>
                          <w:rStyle w:val="Style2"/>
                        </w:rPr>
                        <w:t>CEIZTUR-CCC-LPN-2026-000</w:t>
                      </w:r>
                      <w:r w:rsidR="009C0701">
                        <w:rPr>
                          <w:rStyle w:val="Style2"/>
                        </w:rPr>
                        <w:t>6</w:t>
                      </w:r>
                    </w:p>
                    <w:p w14:paraId="6177026D" w14:textId="77777777" w:rsidR="001E2873" w:rsidRPr="00535962" w:rsidRDefault="001E2873" w:rsidP="006B202F">
                      <w:pPr>
                        <w:jc w:val="center"/>
                      </w:pPr>
                    </w:p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5B37C8B2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318BC" w:rsidRPr="009318BC">
        <w:rPr>
          <w:noProof/>
        </w:rPr>
        <w:drawing>
          <wp:anchor distT="0" distB="0" distL="114300" distR="114300" simplePos="0" relativeHeight="251699200" behindDoc="0" locked="0" layoutInCell="1" allowOverlap="1" wp14:anchorId="187C9B2F" wp14:editId="57C0B11C">
            <wp:simplePos x="0" y="0"/>
            <wp:positionH relativeFrom="column">
              <wp:posOffset>-381000</wp:posOffset>
            </wp:positionH>
            <wp:positionV relativeFrom="paragraph">
              <wp:posOffset>-428625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5B37C89B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5B37C8B3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B37C89D" wp14:editId="5B37C89E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5B37C89F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B37C8B5" w14:textId="77777777" w:rsidR="0026335F" w:rsidRPr="0026335F" w:rsidRDefault="0084328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37C79F" w14:textId="77777777" w:rsidR="00535962" w:rsidRPr="00535962" w:rsidRDefault="00843281" w:rsidP="00535962">
      <w:r>
        <w:rPr>
          <w:rStyle w:val="Institucion"/>
          <w:color w:val="FF0000"/>
          <w:sz w:val="28"/>
          <w:lang w:eastAsia="zh-TW"/>
        </w:rPr>
        <w:pict w14:anchorId="5B37C8A0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5B37C8B6" w14:textId="77777777" w:rsidR="002E1412" w:rsidRPr="002E1412" w:rsidRDefault="00843281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B37C8A1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5B37C8B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5B37C7A0" w14:textId="77777777" w:rsidR="00535962" w:rsidRDefault="00843281" w:rsidP="00535962">
      <w:r>
        <w:rPr>
          <w:noProof/>
          <w:color w:val="FF0000"/>
          <w:lang w:eastAsia="zh-TW"/>
        </w:rPr>
        <w:pict w14:anchorId="5B37C8A2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5B37C8B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B37C7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B37C7A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B37C7A3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B37C7A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5B37C7A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B37C7A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37C7A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B37C7BC" w14:textId="77777777" w:rsidTr="00521233">
        <w:trPr>
          <w:trHeight w:val="1365"/>
          <w:jc w:val="center"/>
        </w:trPr>
        <w:tc>
          <w:tcPr>
            <w:tcW w:w="416" w:type="dxa"/>
          </w:tcPr>
          <w:p w14:paraId="5B37C7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5B37C7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5B37C7A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5B37C7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B37C7B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</w:t>
            </w:r>
            <w:proofErr w:type="gramEnd"/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años)</w:t>
            </w:r>
          </w:p>
        </w:tc>
        <w:tc>
          <w:tcPr>
            <w:tcW w:w="1228" w:type="dxa"/>
            <w:vAlign w:val="center"/>
          </w:tcPr>
          <w:p w14:paraId="5B37C7B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B37C7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B37C7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Valor actual en </w:t>
            </w:r>
            <w:proofErr w:type="gramStart"/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  <w:proofErr w:type="gramEnd"/>
          </w:p>
        </w:tc>
      </w:tr>
      <w:tr w:rsidR="00521233" w:rsidRPr="00E124CB" w14:paraId="5B37C7C5" w14:textId="77777777" w:rsidTr="00521233">
        <w:trPr>
          <w:jc w:val="center"/>
        </w:trPr>
        <w:tc>
          <w:tcPr>
            <w:tcW w:w="416" w:type="dxa"/>
          </w:tcPr>
          <w:p w14:paraId="5B37C7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37C7BE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B37C7B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CE" w14:textId="77777777" w:rsidTr="00521233">
        <w:trPr>
          <w:jc w:val="center"/>
        </w:trPr>
        <w:tc>
          <w:tcPr>
            <w:tcW w:w="416" w:type="dxa"/>
          </w:tcPr>
          <w:p w14:paraId="5B37C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C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D7" w14:textId="77777777" w:rsidTr="00521233">
        <w:trPr>
          <w:jc w:val="center"/>
        </w:trPr>
        <w:tc>
          <w:tcPr>
            <w:tcW w:w="416" w:type="dxa"/>
          </w:tcPr>
          <w:p w14:paraId="5B37C7C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E0" w14:textId="77777777" w:rsidTr="00521233">
        <w:trPr>
          <w:jc w:val="center"/>
        </w:trPr>
        <w:tc>
          <w:tcPr>
            <w:tcW w:w="416" w:type="dxa"/>
          </w:tcPr>
          <w:p w14:paraId="5B37C7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E9" w14:textId="77777777" w:rsidTr="00521233">
        <w:trPr>
          <w:jc w:val="center"/>
        </w:trPr>
        <w:tc>
          <w:tcPr>
            <w:tcW w:w="416" w:type="dxa"/>
          </w:tcPr>
          <w:p w14:paraId="5B37C7E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F2" w14:textId="77777777" w:rsidTr="00521233">
        <w:trPr>
          <w:jc w:val="center"/>
        </w:trPr>
        <w:tc>
          <w:tcPr>
            <w:tcW w:w="416" w:type="dxa"/>
          </w:tcPr>
          <w:p w14:paraId="5B37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FB" w14:textId="77777777" w:rsidTr="00521233">
        <w:trPr>
          <w:jc w:val="center"/>
        </w:trPr>
        <w:tc>
          <w:tcPr>
            <w:tcW w:w="416" w:type="dxa"/>
          </w:tcPr>
          <w:p w14:paraId="5B37C7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F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4" w14:textId="77777777" w:rsidTr="00521233">
        <w:trPr>
          <w:jc w:val="center"/>
        </w:trPr>
        <w:tc>
          <w:tcPr>
            <w:tcW w:w="416" w:type="dxa"/>
          </w:tcPr>
          <w:p w14:paraId="5B37C7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D" w14:textId="77777777" w:rsidTr="00521233">
        <w:trPr>
          <w:jc w:val="center"/>
        </w:trPr>
        <w:tc>
          <w:tcPr>
            <w:tcW w:w="416" w:type="dxa"/>
          </w:tcPr>
          <w:p w14:paraId="5B37C8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6" w14:textId="77777777" w:rsidTr="00521233">
        <w:trPr>
          <w:jc w:val="center"/>
        </w:trPr>
        <w:tc>
          <w:tcPr>
            <w:tcW w:w="416" w:type="dxa"/>
          </w:tcPr>
          <w:p w14:paraId="5B37C80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5B37C80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B37C81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F" w14:textId="77777777" w:rsidTr="00521233">
        <w:trPr>
          <w:jc w:val="center"/>
        </w:trPr>
        <w:tc>
          <w:tcPr>
            <w:tcW w:w="416" w:type="dxa"/>
          </w:tcPr>
          <w:p w14:paraId="5B37C81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28" w14:textId="77777777" w:rsidTr="00521233">
        <w:trPr>
          <w:jc w:val="center"/>
        </w:trPr>
        <w:tc>
          <w:tcPr>
            <w:tcW w:w="416" w:type="dxa"/>
          </w:tcPr>
          <w:p w14:paraId="5B37C8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1" w14:textId="77777777" w:rsidTr="00521233">
        <w:trPr>
          <w:jc w:val="center"/>
        </w:trPr>
        <w:tc>
          <w:tcPr>
            <w:tcW w:w="416" w:type="dxa"/>
          </w:tcPr>
          <w:p w14:paraId="5B37C8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A" w14:textId="77777777" w:rsidTr="00521233">
        <w:trPr>
          <w:jc w:val="center"/>
        </w:trPr>
        <w:tc>
          <w:tcPr>
            <w:tcW w:w="416" w:type="dxa"/>
          </w:tcPr>
          <w:p w14:paraId="5B37C8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3" w14:textId="77777777" w:rsidTr="00521233">
        <w:trPr>
          <w:jc w:val="center"/>
        </w:trPr>
        <w:tc>
          <w:tcPr>
            <w:tcW w:w="416" w:type="dxa"/>
          </w:tcPr>
          <w:p w14:paraId="5B37C8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C" w14:textId="77777777" w:rsidTr="00521233">
        <w:trPr>
          <w:jc w:val="center"/>
        </w:trPr>
        <w:tc>
          <w:tcPr>
            <w:tcW w:w="416" w:type="dxa"/>
          </w:tcPr>
          <w:p w14:paraId="5B37C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4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5" w14:textId="77777777" w:rsidTr="00521233">
        <w:trPr>
          <w:jc w:val="center"/>
        </w:trPr>
        <w:tc>
          <w:tcPr>
            <w:tcW w:w="416" w:type="dxa"/>
          </w:tcPr>
          <w:p w14:paraId="5B37C84D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E" w14:textId="77777777" w:rsidTr="00521233">
        <w:trPr>
          <w:jc w:val="center"/>
        </w:trPr>
        <w:tc>
          <w:tcPr>
            <w:tcW w:w="416" w:type="dxa"/>
          </w:tcPr>
          <w:p w14:paraId="5B37C8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B37C85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5B37C8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67" w14:textId="77777777" w:rsidTr="00521233">
        <w:trPr>
          <w:jc w:val="center"/>
        </w:trPr>
        <w:tc>
          <w:tcPr>
            <w:tcW w:w="416" w:type="dxa"/>
          </w:tcPr>
          <w:p w14:paraId="5B37C8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0" w14:textId="77777777" w:rsidTr="00521233">
        <w:trPr>
          <w:jc w:val="center"/>
        </w:trPr>
        <w:tc>
          <w:tcPr>
            <w:tcW w:w="416" w:type="dxa"/>
          </w:tcPr>
          <w:p w14:paraId="5B37C8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9" w14:textId="77777777" w:rsidTr="00521233">
        <w:trPr>
          <w:jc w:val="center"/>
        </w:trPr>
        <w:tc>
          <w:tcPr>
            <w:tcW w:w="416" w:type="dxa"/>
          </w:tcPr>
          <w:p w14:paraId="5B37C8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2" w14:textId="77777777" w:rsidTr="00521233">
        <w:trPr>
          <w:jc w:val="center"/>
        </w:trPr>
        <w:tc>
          <w:tcPr>
            <w:tcW w:w="416" w:type="dxa"/>
          </w:tcPr>
          <w:p w14:paraId="5B37C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B" w14:textId="77777777" w:rsidTr="00521233">
        <w:trPr>
          <w:jc w:val="center"/>
        </w:trPr>
        <w:tc>
          <w:tcPr>
            <w:tcW w:w="416" w:type="dxa"/>
          </w:tcPr>
          <w:p w14:paraId="5B37C88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4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8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9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94" w14:textId="77777777" w:rsidTr="00521233">
        <w:trPr>
          <w:jc w:val="center"/>
        </w:trPr>
        <w:tc>
          <w:tcPr>
            <w:tcW w:w="416" w:type="dxa"/>
          </w:tcPr>
          <w:p w14:paraId="5B37C88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9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9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9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37C895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B37C896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B37C897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B37C898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88F6" w14:textId="77777777" w:rsidR="00843281" w:rsidRDefault="00843281" w:rsidP="001007E7">
      <w:pPr>
        <w:spacing w:after="0" w:line="240" w:lineRule="auto"/>
      </w:pPr>
      <w:r>
        <w:separator/>
      </w:r>
    </w:p>
  </w:endnote>
  <w:endnote w:type="continuationSeparator" w:id="0">
    <w:p w14:paraId="5CC7D647" w14:textId="77777777" w:rsidR="00843281" w:rsidRDefault="0084328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C8A7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B37C8AD" wp14:editId="5B37C8A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43281">
      <w:rPr>
        <w:rFonts w:ascii="Arial Narrow" w:hAnsi="Arial Narrow"/>
        <w:noProof/>
        <w:sz w:val="12"/>
        <w:lang w:val="es-DO"/>
      </w:rPr>
      <w:pict w14:anchorId="5B37C8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B37C8B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B37C8B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37C8BD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37C8BE" w14:textId="77777777" w:rsidR="00807015" w:rsidRDefault="00807015"/>
            </w:txbxContent>
          </v:textbox>
        </v:shape>
      </w:pict>
    </w:r>
    <w:r w:rsidR="00843281">
      <w:rPr>
        <w:rFonts w:ascii="Arial Narrow" w:hAnsi="Arial Narrow"/>
        <w:noProof/>
        <w:sz w:val="12"/>
        <w:lang w:val="es-DO" w:eastAsia="zh-TW"/>
      </w:rPr>
      <w:pict w14:anchorId="5B37C8B0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5B37C8B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B37C8A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B37C8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37C8A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37C8A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B37C8A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3477" w14:textId="77777777" w:rsidR="00843281" w:rsidRDefault="00843281" w:rsidP="001007E7">
      <w:pPr>
        <w:spacing w:after="0" w:line="240" w:lineRule="auto"/>
      </w:pPr>
      <w:r>
        <w:separator/>
      </w:r>
    </w:p>
  </w:footnote>
  <w:footnote w:type="continuationSeparator" w:id="0">
    <w:p w14:paraId="71F000EF" w14:textId="77777777" w:rsidR="00843281" w:rsidRDefault="0084328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6F8"/>
    <w:rsid w:val="0001389E"/>
    <w:rsid w:val="0001443A"/>
    <w:rsid w:val="000153F0"/>
    <w:rsid w:val="00023B73"/>
    <w:rsid w:val="00034DD9"/>
    <w:rsid w:val="00045479"/>
    <w:rsid w:val="00062591"/>
    <w:rsid w:val="000A0F70"/>
    <w:rsid w:val="000A52F1"/>
    <w:rsid w:val="000C7F9D"/>
    <w:rsid w:val="000E40D9"/>
    <w:rsid w:val="001007E7"/>
    <w:rsid w:val="001020C0"/>
    <w:rsid w:val="00116F71"/>
    <w:rsid w:val="00134D4F"/>
    <w:rsid w:val="001463BC"/>
    <w:rsid w:val="00157600"/>
    <w:rsid w:val="00161DD8"/>
    <w:rsid w:val="00165C6B"/>
    <w:rsid w:val="00170EC5"/>
    <w:rsid w:val="00191063"/>
    <w:rsid w:val="00194FF2"/>
    <w:rsid w:val="001A3F92"/>
    <w:rsid w:val="001C5FB9"/>
    <w:rsid w:val="001D5C99"/>
    <w:rsid w:val="001E2873"/>
    <w:rsid w:val="001E61DE"/>
    <w:rsid w:val="001E73F1"/>
    <w:rsid w:val="001F1794"/>
    <w:rsid w:val="001F4866"/>
    <w:rsid w:val="001F73A7"/>
    <w:rsid w:val="002009A7"/>
    <w:rsid w:val="00201761"/>
    <w:rsid w:val="00226F56"/>
    <w:rsid w:val="002430F3"/>
    <w:rsid w:val="00250237"/>
    <w:rsid w:val="00253DBA"/>
    <w:rsid w:val="0026335F"/>
    <w:rsid w:val="00264A1B"/>
    <w:rsid w:val="002823F7"/>
    <w:rsid w:val="002B5CA6"/>
    <w:rsid w:val="002D7597"/>
    <w:rsid w:val="002E1412"/>
    <w:rsid w:val="002E6B9A"/>
    <w:rsid w:val="002E76A8"/>
    <w:rsid w:val="00314023"/>
    <w:rsid w:val="00323601"/>
    <w:rsid w:val="00332B0B"/>
    <w:rsid w:val="003630CF"/>
    <w:rsid w:val="003633AA"/>
    <w:rsid w:val="00395210"/>
    <w:rsid w:val="003A4C86"/>
    <w:rsid w:val="003B0780"/>
    <w:rsid w:val="003D160E"/>
    <w:rsid w:val="003D6AF0"/>
    <w:rsid w:val="004179FC"/>
    <w:rsid w:val="00422A93"/>
    <w:rsid w:val="0042490F"/>
    <w:rsid w:val="0044443F"/>
    <w:rsid w:val="004564FE"/>
    <w:rsid w:val="00462024"/>
    <w:rsid w:val="00466B9C"/>
    <w:rsid w:val="004754A7"/>
    <w:rsid w:val="004846E2"/>
    <w:rsid w:val="004A498A"/>
    <w:rsid w:val="004B1FDE"/>
    <w:rsid w:val="004D28D8"/>
    <w:rsid w:val="004D2C05"/>
    <w:rsid w:val="004D45A8"/>
    <w:rsid w:val="004F2835"/>
    <w:rsid w:val="00502764"/>
    <w:rsid w:val="005210FB"/>
    <w:rsid w:val="00521233"/>
    <w:rsid w:val="005212BE"/>
    <w:rsid w:val="00535962"/>
    <w:rsid w:val="00545080"/>
    <w:rsid w:val="005530EE"/>
    <w:rsid w:val="00553B83"/>
    <w:rsid w:val="00571761"/>
    <w:rsid w:val="0057369C"/>
    <w:rsid w:val="00587691"/>
    <w:rsid w:val="005A5CF2"/>
    <w:rsid w:val="005B292B"/>
    <w:rsid w:val="005B4712"/>
    <w:rsid w:val="005C6A55"/>
    <w:rsid w:val="005D6079"/>
    <w:rsid w:val="005E0331"/>
    <w:rsid w:val="00604DBF"/>
    <w:rsid w:val="00606805"/>
    <w:rsid w:val="00611A07"/>
    <w:rsid w:val="0062592A"/>
    <w:rsid w:val="00626D0C"/>
    <w:rsid w:val="006506D0"/>
    <w:rsid w:val="00651E48"/>
    <w:rsid w:val="006709BC"/>
    <w:rsid w:val="006745F1"/>
    <w:rsid w:val="00676741"/>
    <w:rsid w:val="00691C64"/>
    <w:rsid w:val="006A3052"/>
    <w:rsid w:val="006B202F"/>
    <w:rsid w:val="006B3F0D"/>
    <w:rsid w:val="006D38F2"/>
    <w:rsid w:val="006F28AA"/>
    <w:rsid w:val="00721F4E"/>
    <w:rsid w:val="00725091"/>
    <w:rsid w:val="007444E7"/>
    <w:rsid w:val="00780880"/>
    <w:rsid w:val="00785726"/>
    <w:rsid w:val="007A0E8D"/>
    <w:rsid w:val="007A23B0"/>
    <w:rsid w:val="007B1E64"/>
    <w:rsid w:val="007B6F6F"/>
    <w:rsid w:val="007D7AA1"/>
    <w:rsid w:val="007E205B"/>
    <w:rsid w:val="007F2E20"/>
    <w:rsid w:val="008033D4"/>
    <w:rsid w:val="00806C78"/>
    <w:rsid w:val="00807015"/>
    <w:rsid w:val="008364BA"/>
    <w:rsid w:val="00843281"/>
    <w:rsid w:val="00844655"/>
    <w:rsid w:val="00850351"/>
    <w:rsid w:val="00862F3E"/>
    <w:rsid w:val="00863D54"/>
    <w:rsid w:val="0087106A"/>
    <w:rsid w:val="008A0FBD"/>
    <w:rsid w:val="008B3AE5"/>
    <w:rsid w:val="008D6B28"/>
    <w:rsid w:val="00900456"/>
    <w:rsid w:val="00930F75"/>
    <w:rsid w:val="009318BC"/>
    <w:rsid w:val="009668FF"/>
    <w:rsid w:val="009A2A47"/>
    <w:rsid w:val="009B7B1D"/>
    <w:rsid w:val="009C0701"/>
    <w:rsid w:val="009C2117"/>
    <w:rsid w:val="009D462F"/>
    <w:rsid w:val="00A16099"/>
    <w:rsid w:val="00A225D1"/>
    <w:rsid w:val="00A34A38"/>
    <w:rsid w:val="00A44E24"/>
    <w:rsid w:val="00A45371"/>
    <w:rsid w:val="00A572F7"/>
    <w:rsid w:val="00A640BD"/>
    <w:rsid w:val="00AA3E5F"/>
    <w:rsid w:val="00AC3BC7"/>
    <w:rsid w:val="00AD7919"/>
    <w:rsid w:val="00AE065E"/>
    <w:rsid w:val="00B02129"/>
    <w:rsid w:val="00B227FF"/>
    <w:rsid w:val="00B33885"/>
    <w:rsid w:val="00B406EF"/>
    <w:rsid w:val="00B420D0"/>
    <w:rsid w:val="00B62EEF"/>
    <w:rsid w:val="00B745AB"/>
    <w:rsid w:val="00B80F65"/>
    <w:rsid w:val="00B87831"/>
    <w:rsid w:val="00B92750"/>
    <w:rsid w:val="00B97B51"/>
    <w:rsid w:val="00BA0007"/>
    <w:rsid w:val="00BA10B3"/>
    <w:rsid w:val="00BC1D0C"/>
    <w:rsid w:val="00BC3380"/>
    <w:rsid w:val="00BC54C3"/>
    <w:rsid w:val="00BC61BD"/>
    <w:rsid w:val="00BD625A"/>
    <w:rsid w:val="00BD67CA"/>
    <w:rsid w:val="00BE360C"/>
    <w:rsid w:val="00BE4CA7"/>
    <w:rsid w:val="00BE6279"/>
    <w:rsid w:val="00BF7214"/>
    <w:rsid w:val="00C013EE"/>
    <w:rsid w:val="00C078CB"/>
    <w:rsid w:val="00C16322"/>
    <w:rsid w:val="00C22DBE"/>
    <w:rsid w:val="00C31B07"/>
    <w:rsid w:val="00C66D08"/>
    <w:rsid w:val="00C83254"/>
    <w:rsid w:val="00C94EE8"/>
    <w:rsid w:val="00CA0E82"/>
    <w:rsid w:val="00CA4661"/>
    <w:rsid w:val="00CA79EA"/>
    <w:rsid w:val="00CC37D2"/>
    <w:rsid w:val="00CE67A3"/>
    <w:rsid w:val="00CE707B"/>
    <w:rsid w:val="00D15F14"/>
    <w:rsid w:val="00D24FA7"/>
    <w:rsid w:val="00D327F1"/>
    <w:rsid w:val="00D3669A"/>
    <w:rsid w:val="00D64696"/>
    <w:rsid w:val="00D90D49"/>
    <w:rsid w:val="00DC5D96"/>
    <w:rsid w:val="00DD4F3E"/>
    <w:rsid w:val="00DD5DC9"/>
    <w:rsid w:val="00DF5997"/>
    <w:rsid w:val="00E124CB"/>
    <w:rsid w:val="00E13E55"/>
    <w:rsid w:val="00E27837"/>
    <w:rsid w:val="00E45DF3"/>
    <w:rsid w:val="00E63B1C"/>
    <w:rsid w:val="00EA402E"/>
    <w:rsid w:val="00EA40CE"/>
    <w:rsid w:val="00EA7406"/>
    <w:rsid w:val="00EC0AF8"/>
    <w:rsid w:val="00EC3261"/>
    <w:rsid w:val="00EC6472"/>
    <w:rsid w:val="00EE1E7B"/>
    <w:rsid w:val="00EF6FF7"/>
    <w:rsid w:val="00F2083C"/>
    <w:rsid w:val="00F225BF"/>
    <w:rsid w:val="00F40574"/>
    <w:rsid w:val="00F53753"/>
    <w:rsid w:val="00F7167E"/>
    <w:rsid w:val="00F7443C"/>
    <w:rsid w:val="00F9504D"/>
    <w:rsid w:val="00FB3250"/>
    <w:rsid w:val="00FC2870"/>
    <w:rsid w:val="00FE7249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5B37C79E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4F52A-E8FB-4A5C-8100-D62CAFA96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65076-ACAF-424E-846D-A63882227FA5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6FAD2-3536-4CF6-A5E2-D4F1A3D4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121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71</cp:revision>
  <cp:lastPrinted>2011-03-04T18:41:00Z</cp:lastPrinted>
  <dcterms:created xsi:type="dcterms:W3CDTF">2011-03-04T18:42:00Z</dcterms:created>
  <dcterms:modified xsi:type="dcterms:W3CDTF">2026-08-27T13:37:00Z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