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E40F" w14:textId="0CE0B160" w:rsidR="00535962" w:rsidRPr="00F7167E" w:rsidRDefault="0048733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1D7CD" wp14:editId="001A443D">
                <wp:simplePos x="0" y="0"/>
                <wp:positionH relativeFrom="column">
                  <wp:posOffset>6581776</wp:posOffset>
                </wp:positionH>
                <wp:positionV relativeFrom="paragraph">
                  <wp:posOffset>-581025</wp:posOffset>
                </wp:positionV>
                <wp:extent cx="2382520" cy="777240"/>
                <wp:effectExtent l="0" t="0" r="17780" b="22860"/>
                <wp:wrapNone/>
                <wp:docPr id="1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2520" cy="7772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71F632" w14:textId="0BECBDCB" w:rsidR="00D43D3A" w:rsidRPr="00D43D3A" w:rsidRDefault="00D43D3A" w:rsidP="00D43D3A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D43D3A">
                                  <w:rPr>
                                    <w:rStyle w:val="Style2"/>
                                  </w:rPr>
                                  <w:t>CEIZTUR-CCC-LPN-2026-000</w:t>
                                </w:r>
                                <w:r w:rsidR="00B67A0F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14:paraId="1E45F039" w14:textId="2C2B1FDC" w:rsidR="00A06561" w:rsidRPr="00535962" w:rsidRDefault="00A06561" w:rsidP="00D3735E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2B78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1D7CD" id="Group 21" o:spid="_x0000_s1026" style="position:absolute;margin-left:518.25pt;margin-top:-45.75pt;width:187.6pt;height:61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8bc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D71F632" w14:textId="0BECBDCB" w:rsidR="00D43D3A" w:rsidRPr="00D43D3A" w:rsidRDefault="00D43D3A" w:rsidP="00D43D3A">
                          <w:pPr>
                            <w:rPr>
                              <w:rStyle w:val="Style2"/>
                            </w:rPr>
                          </w:pPr>
                          <w:r w:rsidRPr="00D43D3A">
                            <w:rPr>
                              <w:rStyle w:val="Style2"/>
                            </w:rPr>
                            <w:t>CEIZTUR-CCC-LPN-2026-000</w:t>
                          </w:r>
                          <w:r w:rsidR="00B67A0F">
                            <w:rPr>
                              <w:rStyle w:val="Style2"/>
                            </w:rPr>
                            <w:t>6</w:t>
                          </w:r>
                        </w:p>
                        <w:p w14:paraId="1E45F039" w14:textId="2C2B1FDC" w:rsidR="00A06561" w:rsidRPr="00535962" w:rsidRDefault="00A06561" w:rsidP="00D3735E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7B02B78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6805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5CE6C84B" wp14:editId="4987C97F">
            <wp:simplePos x="0" y="0"/>
            <wp:positionH relativeFrom="column">
              <wp:posOffset>3728720</wp:posOffset>
            </wp:positionH>
            <wp:positionV relativeFrom="paragraph">
              <wp:posOffset>-735965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4B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5271C" wp14:editId="091A024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3020695" cy="1012190"/>
                <wp:effectExtent l="0" t="0" r="635" b="6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E4F074" w14:textId="77777777" w:rsidR="00BC61BD" w:rsidRPr="00BC61BD" w:rsidRDefault="000B153E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B153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6D3ACA" wp14:editId="187515CD">
                                      <wp:extent cx="2434441" cy="258811"/>
                                      <wp:effectExtent l="0" t="0" r="0" b="0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87198" cy="2750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271C" id="Text Box 2" o:spid="_x0000_s1031" type="#_x0000_t202" style="position:absolute;margin-left:-28.65pt;margin-top:-25.75pt;width:237.85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E4F074" w14:textId="77777777" w:rsidR="00BC61BD" w:rsidRPr="00BC61BD" w:rsidRDefault="000B153E">
                          <w:pPr>
                            <w:rPr>
                              <w:lang w:val="en-US"/>
                            </w:rPr>
                          </w:pPr>
                          <w:r w:rsidRPr="000B153E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6D3ACA" wp14:editId="187515CD">
                                <wp:extent cx="2434441" cy="258811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87198" cy="2750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D59ACF" wp14:editId="2EA0C23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16EB66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9ACF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5A16EB66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4717E9" wp14:editId="0A6D296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DA3635C" w14:textId="77777777" w:rsidR="000B153E" w:rsidRPr="000B153E" w:rsidRDefault="0030140A" w:rsidP="000B153E"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471180583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0B153E">
                                      <w:rPr>
                                        <w:rStyle w:val="Style6"/>
                                      </w:rPr>
                                      <w:t xml:space="preserve">             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Comité  Ejecutor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de  Infraestructura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de Zonas Turísticas </w:t>
                                    </w:r>
                                  </w:sdtContent>
                                </w:sdt>
                              </w:p>
                              <w:p w14:paraId="20276FA1" w14:textId="77777777" w:rsidR="002E1412" w:rsidRPr="002E1412" w:rsidRDefault="0030140A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717E9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1DA3635C" w14:textId="77777777" w:rsidR="000B153E" w:rsidRPr="000B153E" w:rsidRDefault="0030140A" w:rsidP="000B153E"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471180583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0B153E">
                                <w:rPr>
                                  <w:rStyle w:val="Style6"/>
                                </w:rPr>
                                <w:t xml:space="preserve">             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Comité  Ejecutor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de  Infraestructura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de Zonas Turísticas </w:t>
                              </w:r>
                            </w:sdtContent>
                          </w:sdt>
                        </w:p>
                        <w:p w14:paraId="20276FA1" w14:textId="77777777" w:rsidR="002E1412" w:rsidRPr="002E1412" w:rsidRDefault="0030140A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449E3B3" w14:textId="77777777" w:rsidR="00535962" w:rsidRPr="00535962" w:rsidRDefault="007641D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D918A7" wp14:editId="5B936ACD">
                <wp:simplePos x="0" y="0"/>
                <wp:positionH relativeFrom="column">
                  <wp:posOffset>7564726</wp:posOffset>
                </wp:positionH>
                <wp:positionV relativeFrom="paragraph">
                  <wp:posOffset>-3323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C6B2" w14:textId="77777777" w:rsidR="007641DE" w:rsidRPr="0026335F" w:rsidRDefault="0030140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641D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918A7" id="Cuadro de texto 19" o:spid="_x0000_s1034" type="#_x0000_t202" style="position:absolute;margin-left:595.65pt;margin-top:-.25pt;width:114.05pt;height:2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z/4nmt4AAAAKAQAADwAAAAAAAAAAAAAAAAA+BAAAZHJzL2Rvd25yZXYueG1s&#10;UEsFBgAAAAAEAAQA8wAAAEkFAAAAAA==&#10;" filled="f" stroked="f">
                <v:textbox>
                  <w:txbxContent>
                    <w:p w14:paraId="1E4BC6B2" w14:textId="77777777" w:rsidR="007641DE" w:rsidRPr="0026335F" w:rsidRDefault="0030140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641D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7513CA" wp14:editId="4384F3A4">
                <wp:simplePos x="0" y="0"/>
                <wp:positionH relativeFrom="column">
                  <wp:posOffset>3162935</wp:posOffset>
                </wp:positionH>
                <wp:positionV relativeFrom="paragraph">
                  <wp:posOffset>82550</wp:posOffset>
                </wp:positionV>
                <wp:extent cx="1993265" cy="454660"/>
                <wp:effectExtent l="635" t="0" r="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B8370" w14:textId="77777777" w:rsidR="00F7443C" w:rsidRPr="004767CC" w:rsidRDefault="0030140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513CA" id="Text Box 18" o:spid="_x0000_s1035" type="#_x0000_t202" style="position:absolute;margin-left:249.05pt;margin-top:6.5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" stroked="f">
                <v:textbox>
                  <w:txbxContent>
                    <w:p w14:paraId="461B8370" w14:textId="77777777" w:rsidR="00F7443C" w:rsidRPr="004767CC" w:rsidRDefault="0030140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B1121B" w14:textId="77777777" w:rsidR="00535962" w:rsidRDefault="00EB44B4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3AA73" wp14:editId="7C2EEFB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770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3AA73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4B770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1108BF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2468A6F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2D6942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CFEFEC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D7FF0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03590E7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204DBB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F6CCC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BFA84F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4CC72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893C72D" w14:textId="77777777" w:rsidTr="00A24343">
        <w:trPr>
          <w:trHeight w:val="457"/>
          <w:jc w:val="center"/>
        </w:trPr>
        <w:tc>
          <w:tcPr>
            <w:tcW w:w="849" w:type="dxa"/>
          </w:tcPr>
          <w:p w14:paraId="1739B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C581643" w14:textId="77777777" w:rsidR="0037246F" w:rsidRDefault="0037246F" w:rsidP="00BB657B">
            <w:pPr>
              <w:spacing w:after="0" w:line="240" w:lineRule="auto"/>
            </w:pPr>
          </w:p>
          <w:p w14:paraId="7A5ABB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5E6F2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F0BAF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405E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7FFC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A09E4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0A727E5" w14:textId="77777777" w:rsidTr="00A24343">
        <w:trPr>
          <w:trHeight w:val="477"/>
          <w:jc w:val="center"/>
        </w:trPr>
        <w:tc>
          <w:tcPr>
            <w:tcW w:w="849" w:type="dxa"/>
          </w:tcPr>
          <w:p w14:paraId="584D04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ADE0F8" w14:textId="77777777" w:rsidR="0037246F" w:rsidRDefault="0037246F" w:rsidP="00BB657B">
            <w:pPr>
              <w:spacing w:after="0" w:line="240" w:lineRule="auto"/>
            </w:pPr>
          </w:p>
          <w:p w14:paraId="329C5A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56C9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6F69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438FE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991422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A45D9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5259224" w14:textId="77777777" w:rsidTr="00A24343">
        <w:trPr>
          <w:trHeight w:val="477"/>
          <w:jc w:val="center"/>
        </w:trPr>
        <w:tc>
          <w:tcPr>
            <w:tcW w:w="849" w:type="dxa"/>
          </w:tcPr>
          <w:p w14:paraId="07B265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1E5A832" w14:textId="77777777" w:rsidR="0037246F" w:rsidRDefault="0037246F" w:rsidP="00BB657B">
            <w:pPr>
              <w:spacing w:after="0" w:line="240" w:lineRule="auto"/>
            </w:pPr>
          </w:p>
          <w:p w14:paraId="427262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4713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B562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90CB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8D50E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0A1401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B1C6B10" w14:textId="77777777" w:rsidTr="00A24343">
        <w:trPr>
          <w:trHeight w:val="477"/>
          <w:jc w:val="center"/>
        </w:trPr>
        <w:tc>
          <w:tcPr>
            <w:tcW w:w="849" w:type="dxa"/>
          </w:tcPr>
          <w:p w14:paraId="6D6467B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FEB9BE4" w14:textId="77777777" w:rsidR="0037246F" w:rsidRDefault="0037246F" w:rsidP="00BB657B">
            <w:pPr>
              <w:spacing w:after="0" w:line="240" w:lineRule="auto"/>
            </w:pPr>
          </w:p>
          <w:p w14:paraId="4CC84D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52E3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EA92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2F3C55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E56E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C14FB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E2C3B64" w14:textId="77777777" w:rsidTr="00A24343">
        <w:trPr>
          <w:trHeight w:val="477"/>
          <w:jc w:val="center"/>
        </w:trPr>
        <w:tc>
          <w:tcPr>
            <w:tcW w:w="849" w:type="dxa"/>
          </w:tcPr>
          <w:p w14:paraId="2C440C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92BE48" w14:textId="77777777" w:rsidR="0037246F" w:rsidRDefault="0037246F" w:rsidP="00BB657B">
            <w:pPr>
              <w:spacing w:after="0" w:line="240" w:lineRule="auto"/>
            </w:pPr>
          </w:p>
          <w:p w14:paraId="1D9ABE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77EA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76B9E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C66B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1F50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75C621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B65E62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1EF2ACB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4981D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206011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F3AD1DD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E91DC95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C81D0A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40EEB7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B6BFE1C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90055C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B0306E" wp14:editId="153EAEB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B8DA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0306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8EB8DA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5CC59" w14:textId="77777777" w:rsidR="0030140A" w:rsidRDefault="0030140A" w:rsidP="001007E7">
      <w:pPr>
        <w:spacing w:after="0" w:line="240" w:lineRule="auto"/>
      </w:pPr>
      <w:r>
        <w:separator/>
      </w:r>
    </w:p>
  </w:endnote>
  <w:endnote w:type="continuationSeparator" w:id="0">
    <w:p w14:paraId="7CB0B7F2" w14:textId="77777777" w:rsidR="0030140A" w:rsidRDefault="0030140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6B8" w14:textId="77777777" w:rsidR="001007E7" w:rsidRDefault="00EB44B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B22F4B" wp14:editId="13CCF63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218B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D0AE3A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CC0F8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B22F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ED218B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D0AE3A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CC0F8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47B2FEF" w14:textId="77777777" w:rsidR="001007E7" w:rsidRDefault="00EB44B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0F3929" wp14:editId="181099D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BB0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F392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D8ABB0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4EABB6A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FE971B7" wp14:editId="49BC5950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C24B84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88616" w14:textId="77777777" w:rsidR="0030140A" w:rsidRDefault="0030140A" w:rsidP="001007E7">
      <w:pPr>
        <w:spacing w:after="0" w:line="240" w:lineRule="auto"/>
      </w:pPr>
      <w:r>
        <w:separator/>
      </w:r>
    </w:p>
  </w:footnote>
  <w:footnote w:type="continuationSeparator" w:id="0">
    <w:p w14:paraId="5933C5BC" w14:textId="77777777" w:rsidR="0030140A" w:rsidRDefault="0030140A" w:rsidP="001007E7">
      <w:pPr>
        <w:spacing w:after="0" w:line="240" w:lineRule="auto"/>
      </w:pPr>
      <w:r>
        <w:continuationSeparator/>
      </w:r>
    </w:p>
  </w:footnote>
  <w:footnote w:id="1">
    <w:p w14:paraId="59BB381D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E649982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1443A"/>
    <w:rsid w:val="0001556F"/>
    <w:rsid w:val="00023B73"/>
    <w:rsid w:val="00034DD9"/>
    <w:rsid w:val="000353FA"/>
    <w:rsid w:val="000625FA"/>
    <w:rsid w:val="00091EBD"/>
    <w:rsid w:val="000A014C"/>
    <w:rsid w:val="000A3678"/>
    <w:rsid w:val="000B153E"/>
    <w:rsid w:val="000E40D9"/>
    <w:rsid w:val="000F266F"/>
    <w:rsid w:val="001007E7"/>
    <w:rsid w:val="001020C0"/>
    <w:rsid w:val="001023C7"/>
    <w:rsid w:val="00111973"/>
    <w:rsid w:val="00113C30"/>
    <w:rsid w:val="00123B8D"/>
    <w:rsid w:val="00136CBC"/>
    <w:rsid w:val="00157600"/>
    <w:rsid w:val="00167E56"/>
    <w:rsid w:val="00170EC5"/>
    <w:rsid w:val="00182477"/>
    <w:rsid w:val="00184D5D"/>
    <w:rsid w:val="00191063"/>
    <w:rsid w:val="00194FF2"/>
    <w:rsid w:val="001C1891"/>
    <w:rsid w:val="001D60F2"/>
    <w:rsid w:val="001F73A7"/>
    <w:rsid w:val="00200073"/>
    <w:rsid w:val="00201761"/>
    <w:rsid w:val="0020415B"/>
    <w:rsid w:val="00252832"/>
    <w:rsid w:val="00253DBA"/>
    <w:rsid w:val="0026335F"/>
    <w:rsid w:val="002860A4"/>
    <w:rsid w:val="002971F5"/>
    <w:rsid w:val="00297B22"/>
    <w:rsid w:val="00297B6C"/>
    <w:rsid w:val="002B6942"/>
    <w:rsid w:val="002C0AD6"/>
    <w:rsid w:val="002C3B6C"/>
    <w:rsid w:val="002C4A7E"/>
    <w:rsid w:val="002E1412"/>
    <w:rsid w:val="0030140A"/>
    <w:rsid w:val="00303DF2"/>
    <w:rsid w:val="00305772"/>
    <w:rsid w:val="0030672E"/>
    <w:rsid w:val="00314023"/>
    <w:rsid w:val="0031441A"/>
    <w:rsid w:val="00314AD2"/>
    <w:rsid w:val="003222BF"/>
    <w:rsid w:val="00351DE8"/>
    <w:rsid w:val="00352F0B"/>
    <w:rsid w:val="00361247"/>
    <w:rsid w:val="00371FFF"/>
    <w:rsid w:val="0037246F"/>
    <w:rsid w:val="00374591"/>
    <w:rsid w:val="00375F90"/>
    <w:rsid w:val="003A4539"/>
    <w:rsid w:val="003A4C86"/>
    <w:rsid w:val="003B0780"/>
    <w:rsid w:val="003B29C3"/>
    <w:rsid w:val="003B38E0"/>
    <w:rsid w:val="003D6AF0"/>
    <w:rsid w:val="003F3812"/>
    <w:rsid w:val="00403697"/>
    <w:rsid w:val="0042490F"/>
    <w:rsid w:val="00430274"/>
    <w:rsid w:val="00463D5B"/>
    <w:rsid w:val="00466B9C"/>
    <w:rsid w:val="004767CC"/>
    <w:rsid w:val="00487332"/>
    <w:rsid w:val="004941AA"/>
    <w:rsid w:val="0049643D"/>
    <w:rsid w:val="004A0DA6"/>
    <w:rsid w:val="004A66F0"/>
    <w:rsid w:val="004C4743"/>
    <w:rsid w:val="004C6511"/>
    <w:rsid w:val="004E4F9F"/>
    <w:rsid w:val="004F2835"/>
    <w:rsid w:val="004F39FE"/>
    <w:rsid w:val="00505FF4"/>
    <w:rsid w:val="00510588"/>
    <w:rsid w:val="0053347E"/>
    <w:rsid w:val="00535962"/>
    <w:rsid w:val="00540B75"/>
    <w:rsid w:val="00563687"/>
    <w:rsid w:val="0057369C"/>
    <w:rsid w:val="005A3C02"/>
    <w:rsid w:val="005B442B"/>
    <w:rsid w:val="005C5984"/>
    <w:rsid w:val="005D0D63"/>
    <w:rsid w:val="005D6079"/>
    <w:rsid w:val="00611A07"/>
    <w:rsid w:val="0062592A"/>
    <w:rsid w:val="00637A16"/>
    <w:rsid w:val="006506D0"/>
    <w:rsid w:val="00651E48"/>
    <w:rsid w:val="0065548D"/>
    <w:rsid w:val="006709BC"/>
    <w:rsid w:val="006745F1"/>
    <w:rsid w:val="006A651C"/>
    <w:rsid w:val="006B3532"/>
    <w:rsid w:val="006C2BD5"/>
    <w:rsid w:val="006E66FA"/>
    <w:rsid w:val="006F29CF"/>
    <w:rsid w:val="00712CDB"/>
    <w:rsid w:val="007275DB"/>
    <w:rsid w:val="007641DE"/>
    <w:rsid w:val="00772B76"/>
    <w:rsid w:val="00780880"/>
    <w:rsid w:val="007B4164"/>
    <w:rsid w:val="007B51B1"/>
    <w:rsid w:val="007B6F6F"/>
    <w:rsid w:val="007D1A49"/>
    <w:rsid w:val="007D310D"/>
    <w:rsid w:val="007E205B"/>
    <w:rsid w:val="007F2BA4"/>
    <w:rsid w:val="007F5033"/>
    <w:rsid w:val="00810515"/>
    <w:rsid w:val="0083342F"/>
    <w:rsid w:val="00835531"/>
    <w:rsid w:val="00843DF8"/>
    <w:rsid w:val="00854B4F"/>
    <w:rsid w:val="00857B4D"/>
    <w:rsid w:val="008636E9"/>
    <w:rsid w:val="00866176"/>
    <w:rsid w:val="00891A03"/>
    <w:rsid w:val="008A0FBD"/>
    <w:rsid w:val="008A6E74"/>
    <w:rsid w:val="008B3AE5"/>
    <w:rsid w:val="008B72E8"/>
    <w:rsid w:val="008D4251"/>
    <w:rsid w:val="009002B4"/>
    <w:rsid w:val="00914F3E"/>
    <w:rsid w:val="0093770B"/>
    <w:rsid w:val="009564E9"/>
    <w:rsid w:val="009574CB"/>
    <w:rsid w:val="00957FDA"/>
    <w:rsid w:val="00972736"/>
    <w:rsid w:val="009773D3"/>
    <w:rsid w:val="009953BB"/>
    <w:rsid w:val="009A1E33"/>
    <w:rsid w:val="009A2AEC"/>
    <w:rsid w:val="009B0931"/>
    <w:rsid w:val="009B3073"/>
    <w:rsid w:val="009E0472"/>
    <w:rsid w:val="009F3122"/>
    <w:rsid w:val="00A06561"/>
    <w:rsid w:val="00A07C4F"/>
    <w:rsid w:val="00A16099"/>
    <w:rsid w:val="00A24343"/>
    <w:rsid w:val="00A334B7"/>
    <w:rsid w:val="00A42202"/>
    <w:rsid w:val="00A43B25"/>
    <w:rsid w:val="00A44D65"/>
    <w:rsid w:val="00A46805"/>
    <w:rsid w:val="00A477BB"/>
    <w:rsid w:val="00A63471"/>
    <w:rsid w:val="00A640BD"/>
    <w:rsid w:val="00A65DCB"/>
    <w:rsid w:val="00A66EA0"/>
    <w:rsid w:val="00A8120D"/>
    <w:rsid w:val="00AB4966"/>
    <w:rsid w:val="00AC7631"/>
    <w:rsid w:val="00AD41E8"/>
    <w:rsid w:val="00AD7919"/>
    <w:rsid w:val="00AE6AB3"/>
    <w:rsid w:val="00AF0D2F"/>
    <w:rsid w:val="00AF6F32"/>
    <w:rsid w:val="00B2374E"/>
    <w:rsid w:val="00B3101F"/>
    <w:rsid w:val="00B420BA"/>
    <w:rsid w:val="00B5593B"/>
    <w:rsid w:val="00B61D08"/>
    <w:rsid w:val="00B62EEF"/>
    <w:rsid w:val="00B67A0F"/>
    <w:rsid w:val="00B9237C"/>
    <w:rsid w:val="00B96BAC"/>
    <w:rsid w:val="00B978E8"/>
    <w:rsid w:val="00B97B51"/>
    <w:rsid w:val="00BB535D"/>
    <w:rsid w:val="00BC1D0C"/>
    <w:rsid w:val="00BC61BD"/>
    <w:rsid w:val="00BD75DE"/>
    <w:rsid w:val="00BE4FB0"/>
    <w:rsid w:val="00BF1AD5"/>
    <w:rsid w:val="00C146CF"/>
    <w:rsid w:val="00C23431"/>
    <w:rsid w:val="00C23C3C"/>
    <w:rsid w:val="00C30B24"/>
    <w:rsid w:val="00C5035D"/>
    <w:rsid w:val="00C521F8"/>
    <w:rsid w:val="00C66D08"/>
    <w:rsid w:val="00C95636"/>
    <w:rsid w:val="00C97FA8"/>
    <w:rsid w:val="00CA4661"/>
    <w:rsid w:val="00CE67A3"/>
    <w:rsid w:val="00CF28EB"/>
    <w:rsid w:val="00D00376"/>
    <w:rsid w:val="00D006C4"/>
    <w:rsid w:val="00D017A2"/>
    <w:rsid w:val="00D1413E"/>
    <w:rsid w:val="00D24FA7"/>
    <w:rsid w:val="00D27280"/>
    <w:rsid w:val="00D327F1"/>
    <w:rsid w:val="00D3735E"/>
    <w:rsid w:val="00D43D3A"/>
    <w:rsid w:val="00D64696"/>
    <w:rsid w:val="00D724F2"/>
    <w:rsid w:val="00D771F9"/>
    <w:rsid w:val="00D90D49"/>
    <w:rsid w:val="00DC5D96"/>
    <w:rsid w:val="00DD4F3E"/>
    <w:rsid w:val="00DD7B8F"/>
    <w:rsid w:val="00E13E55"/>
    <w:rsid w:val="00E23C56"/>
    <w:rsid w:val="00E3360B"/>
    <w:rsid w:val="00E35267"/>
    <w:rsid w:val="00E64AB6"/>
    <w:rsid w:val="00E91992"/>
    <w:rsid w:val="00E940DD"/>
    <w:rsid w:val="00E96D05"/>
    <w:rsid w:val="00EA6114"/>
    <w:rsid w:val="00EA7406"/>
    <w:rsid w:val="00EB128A"/>
    <w:rsid w:val="00EB44B4"/>
    <w:rsid w:val="00EC65AD"/>
    <w:rsid w:val="00EC6943"/>
    <w:rsid w:val="00EE1D3C"/>
    <w:rsid w:val="00EE2CFB"/>
    <w:rsid w:val="00F116C5"/>
    <w:rsid w:val="00F11A33"/>
    <w:rsid w:val="00F225BF"/>
    <w:rsid w:val="00F25B99"/>
    <w:rsid w:val="00F263AA"/>
    <w:rsid w:val="00F4086F"/>
    <w:rsid w:val="00F53753"/>
    <w:rsid w:val="00F7167E"/>
    <w:rsid w:val="00F7443C"/>
    <w:rsid w:val="00F80075"/>
    <w:rsid w:val="00F84547"/>
    <w:rsid w:val="00FB48E8"/>
    <w:rsid w:val="00FC280C"/>
    <w:rsid w:val="00FC2870"/>
    <w:rsid w:val="00FD705C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CC498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0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E5453-C39F-49A4-8F5D-465DCF210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5E5ECF-0F2E-4ED0-ACF6-13F8B45AF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43860-DD23-478F-81DF-FBD5285ADA8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891A259E-9B5F-43C3-9940-EE80B97D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87</cp:revision>
  <cp:lastPrinted>2011-03-04T18:27:00Z</cp:lastPrinted>
  <dcterms:created xsi:type="dcterms:W3CDTF">2021-04-22T01:22:00Z</dcterms:created>
  <dcterms:modified xsi:type="dcterms:W3CDTF">2026-08-27T13:37:00Z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