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C220" w14:textId="39193415" w:rsidR="00535962" w:rsidRPr="00F7167E" w:rsidRDefault="008309A5">
      <w:r w:rsidRPr="008309A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5643969" wp14:editId="073528AC">
                <wp:simplePos x="0" y="0"/>
                <wp:positionH relativeFrom="column">
                  <wp:posOffset>7589520</wp:posOffset>
                </wp:positionH>
                <wp:positionV relativeFrom="paragraph">
                  <wp:posOffset>-616585</wp:posOffset>
                </wp:positionV>
                <wp:extent cx="1806575" cy="278765"/>
                <wp:effectExtent l="0" t="0" r="0" b="0"/>
                <wp:wrapNone/>
                <wp:docPr id="19755016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27876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A1CDD" w14:textId="77777777" w:rsidR="008309A5" w:rsidRPr="00535962" w:rsidRDefault="008309A5" w:rsidP="008309A5">
                            <w:pPr>
                              <w:jc w:val="center"/>
                              <w:rPr>
                                <w:rFonts w:ascii="Franklin Gothic Medium Cond" w:hAnsi="Franklin Gothic Medium Cond"/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535962">
                              <w:rPr>
                                <w:rFonts w:ascii="Franklin Gothic Medium Cond" w:hAnsi="Franklin Gothic Medium Cond"/>
                                <w:b/>
                                <w:color w:val="FFFFFF" w:themeColor="background1"/>
                              </w:rPr>
                              <w:t>No. EXPEDIENTE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643969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597.6pt;margin-top:-48.55pt;width:142.25pt;height:21.9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" fillcolor="black [3213]" strokecolor="white [3212]" strokeweight="3pt">
                <v:textbox>
                  <w:txbxContent>
                    <w:p w14:paraId="0E8A1CDD" w14:textId="77777777" w:rsidR="008309A5" w:rsidRPr="00535962" w:rsidRDefault="008309A5" w:rsidP="008309A5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w:pict>
          </mc:Fallback>
        </mc:AlternateContent>
      </w:r>
      <w:r w:rsidRPr="008309A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9444AD7" wp14:editId="29D26338">
                <wp:simplePos x="0" y="0"/>
                <wp:positionH relativeFrom="column">
                  <wp:posOffset>7589520</wp:posOffset>
                </wp:positionH>
                <wp:positionV relativeFrom="paragraph">
                  <wp:posOffset>-340360</wp:posOffset>
                </wp:positionV>
                <wp:extent cx="1806575" cy="420370"/>
                <wp:effectExtent l="0" t="0" r="0" b="0"/>
                <wp:wrapNone/>
                <wp:docPr id="1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4203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455BD" w14:textId="3995231E" w:rsidR="008309A5" w:rsidRPr="00425DB7" w:rsidRDefault="00BE511B" w:rsidP="008309A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E511B">
                              <w:t>MOPC-CCC-LPA-2026-0001</w:t>
                            </w:r>
                          </w:p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44AD7" id="Text Box 24" o:spid="_x0000_s1027" type="#_x0000_t202" style="position:absolute;margin-left:597.6pt;margin-top:-26.8pt;width:142.25pt;height:33.1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" fillcolor="white [3212]" strokecolor="white [3212]" strokeweight="2.25pt">
                <v:textbox inset=",0">
                  <w:txbxContent>
                    <w:p w14:paraId="4EF455BD" w14:textId="3995231E" w:rsidR="008309A5" w:rsidRPr="00425DB7" w:rsidRDefault="00BE511B" w:rsidP="008309A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E511B">
                        <w:t>MOPC-CCC-LPA-2026-0001</w:t>
                      </w:r>
                    </w:p>
                  </w:txbxContent>
                </v:textbox>
              </v:shape>
            </w:pict>
          </mc:Fallback>
        </mc:AlternateContent>
      </w:r>
      <w:r w:rsidRPr="008309A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D1371F7" wp14:editId="193C6419">
                <wp:simplePos x="0" y="0"/>
                <wp:positionH relativeFrom="column">
                  <wp:posOffset>7534275</wp:posOffset>
                </wp:positionH>
                <wp:positionV relativeFrom="paragraph">
                  <wp:posOffset>-643890</wp:posOffset>
                </wp:positionV>
                <wp:extent cx="1905000" cy="795655"/>
                <wp:effectExtent l="0" t="0" r="0" b="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795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7DDBC" id="Rectangle 22" o:spid="_x0000_s1026" style="position:absolute;margin-left:593.25pt;margin-top:-50.7pt;width:150pt;height:62.6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" filled="f"/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582C8B1F" wp14:editId="7059E03E">
            <wp:simplePos x="0" y="0"/>
            <wp:positionH relativeFrom="column">
              <wp:posOffset>4168775</wp:posOffset>
            </wp:positionH>
            <wp:positionV relativeFrom="paragraph">
              <wp:posOffset>-781050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66BEF8F" wp14:editId="6F146BA3">
                <wp:simplePos x="0" y="0"/>
                <wp:positionH relativeFrom="column">
                  <wp:posOffset>2513965</wp:posOffset>
                </wp:positionH>
                <wp:positionV relativeFrom="paragraph">
                  <wp:posOffset>58420</wp:posOffset>
                </wp:positionV>
                <wp:extent cx="4105910" cy="748665"/>
                <wp:effectExtent l="0" t="1270" r="0" b="254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910" cy="74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984411" w14:textId="77777777" w:rsidR="00C01CBF" w:rsidRDefault="00C01CBF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  <w:r w:rsidRPr="00C01CBF">
                              <w:rPr>
                                <w:rStyle w:val="Style6"/>
                              </w:rPr>
                              <w:t>MINISTERIO DE OBRAS PÚBLICAS Y COMUNICACIONES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BEF8F" id="Text Box 16" o:spid="_x0000_s1028" type="#_x0000_t202" style="position:absolute;margin-left:197.95pt;margin-top:4.6pt;width:323.3pt;height:58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" stroked="f">
                <v:textbox>
                  <w:txbxContent>
                    <w:p w14:paraId="55984411" w14:textId="77777777" w:rsidR="00C01CBF" w:rsidRDefault="00C01CBF" w:rsidP="0083342F">
                      <w:pPr>
                        <w:jc w:val="center"/>
                        <w:rPr>
                          <w:rStyle w:val="Style6"/>
                        </w:rPr>
                      </w:pPr>
                      <w:r w:rsidRPr="00C01CBF">
                        <w:rPr>
                          <w:rStyle w:val="Style6"/>
                        </w:rPr>
                        <w:t>MINISTERIO DE OBRAS PÚBLICAS Y COMUNICACIONES</w:t>
                      </w:r>
                    </w:p>
                  </w:txbxContent>
                </v:textbox>
              </v:shape>
            </w:pict>
          </mc:Fallback>
        </mc:AlternateContent>
      </w:r>
      <w:r w:rsidR="00EA5C6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EE8E4D" wp14:editId="703769D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F66F7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E8E4D" id="Text Box 20" o:spid="_x0000_s1029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276F66F7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EA5C6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72EB82" wp14:editId="42A8BD5B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EC814C2" w14:textId="68D094BF" w:rsidR="00BC61BD" w:rsidRPr="00BC61BD" w:rsidRDefault="005F1D6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F1D6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E755A8" wp14:editId="204BCCB9">
                                      <wp:extent cx="872490" cy="290830"/>
                                      <wp:effectExtent l="0" t="0" r="3810" b="0"/>
                                      <wp:docPr id="18" name="Imagen 18" descr="Logotipo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" name="Imagen 18" descr="Logotipo&#10;&#10;Descripción generada automáticamente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2908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72EB82" id="Text Box 2" o:spid="_x0000_s1030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EC814C2" w14:textId="68D094BF" w:rsidR="00BC61BD" w:rsidRPr="00BC61BD" w:rsidRDefault="005F1D62">
                          <w:pPr>
                            <w:rPr>
                              <w:lang w:val="en-US"/>
                            </w:rPr>
                          </w:pPr>
                          <w:r w:rsidRPr="005F1D62">
                            <w:rPr>
                              <w:noProof/>
                            </w:rPr>
                            <w:drawing>
                              <wp:inline distT="0" distB="0" distL="0" distR="0" wp14:anchorId="24E755A8" wp14:editId="204BCCB9">
                                <wp:extent cx="872490" cy="290830"/>
                                <wp:effectExtent l="0" t="0" r="3810" b="0"/>
                                <wp:docPr id="18" name="Imagen 18" descr="Logotipo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" name="Imagen 18" descr="Logotipo&#10;&#10;Descripción generada automáticamente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2908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A3A20E4" w14:textId="3AC3958D" w:rsidR="00535962" w:rsidRPr="00535962" w:rsidRDefault="00AB13A7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75E748" wp14:editId="4E369091">
                <wp:simplePos x="0" y="0"/>
                <wp:positionH relativeFrom="column">
                  <wp:posOffset>3448050</wp:posOffset>
                </wp:positionH>
                <wp:positionV relativeFrom="paragraph">
                  <wp:posOffset>207645</wp:posOffset>
                </wp:positionV>
                <wp:extent cx="2085975" cy="276225"/>
                <wp:effectExtent l="0" t="0" r="9525" b="952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CDE60" w14:textId="77777777" w:rsidR="00F7443C" w:rsidRPr="004767CC" w:rsidRDefault="00D012F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5E748" id="Text Box 18" o:spid="_x0000_s1031" type="#_x0000_t202" style="position:absolute;margin-left:271.5pt;margin-top:16.35pt;width:164.25pt;height:2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" stroked="f">
                <v:textbox>
                  <w:txbxContent>
                    <w:p w14:paraId="10CCDE60" w14:textId="77777777" w:rsidR="00F7443C" w:rsidRPr="004767CC" w:rsidRDefault="00D012F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A5C6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54FB98" wp14:editId="3D44C5CB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5BFBB" w14:textId="77777777" w:rsidR="0026335F" w:rsidRPr="0026335F" w:rsidRDefault="00D012F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4FB98" id="Text Box 12" o:spid="_x0000_s1032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0E45BFBB" w14:textId="77777777" w:rsidR="0026335F" w:rsidRPr="0026335F" w:rsidRDefault="00D012F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30C8773" w14:textId="77777777" w:rsidR="00535962" w:rsidRDefault="00EA5C60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64D2D8" wp14:editId="40F950A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4C32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F787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64D2D8" id="Text Box 13" o:spid="_x0000_s1033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3754C32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5F787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2B4F83A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386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35"/>
        <w:gridCol w:w="5494"/>
        <w:gridCol w:w="1255"/>
        <w:gridCol w:w="1255"/>
        <w:gridCol w:w="1673"/>
        <w:gridCol w:w="1534"/>
        <w:gridCol w:w="1816"/>
      </w:tblGrid>
      <w:tr w:rsidR="0037246F" w14:paraId="776F8D93" w14:textId="77777777" w:rsidTr="00AB13A7">
        <w:trPr>
          <w:trHeight w:val="531"/>
          <w:jc w:val="center"/>
        </w:trPr>
        <w:tc>
          <w:tcPr>
            <w:tcW w:w="835" w:type="dxa"/>
            <w:vAlign w:val="center"/>
          </w:tcPr>
          <w:p w14:paraId="53A3C4C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494" w:type="dxa"/>
            <w:vAlign w:val="center"/>
          </w:tcPr>
          <w:p w14:paraId="4CC0DBD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55" w:type="dxa"/>
            <w:vAlign w:val="center"/>
          </w:tcPr>
          <w:p w14:paraId="1DBF716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46E0DC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55" w:type="dxa"/>
            <w:vAlign w:val="center"/>
          </w:tcPr>
          <w:p w14:paraId="1D1450B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73" w:type="dxa"/>
            <w:vAlign w:val="center"/>
          </w:tcPr>
          <w:p w14:paraId="2F69046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34" w:type="dxa"/>
            <w:vAlign w:val="center"/>
          </w:tcPr>
          <w:p w14:paraId="6ADB86D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13" w:type="dxa"/>
            <w:vAlign w:val="center"/>
          </w:tcPr>
          <w:p w14:paraId="02CFC2C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0440F7A9" w14:textId="77777777" w:rsidTr="00AB13A7">
        <w:trPr>
          <w:trHeight w:val="433"/>
          <w:jc w:val="center"/>
        </w:trPr>
        <w:tc>
          <w:tcPr>
            <w:tcW w:w="835" w:type="dxa"/>
          </w:tcPr>
          <w:p w14:paraId="0D973F5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7E658541" w14:textId="77777777" w:rsidR="0037246F" w:rsidRDefault="0037246F" w:rsidP="00BB657B">
            <w:pPr>
              <w:spacing w:after="0" w:line="240" w:lineRule="auto"/>
            </w:pPr>
          </w:p>
          <w:p w14:paraId="17B6059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3D01A98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3D09B6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74E744B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74503F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5DB5030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97244EB" w14:textId="77777777" w:rsidTr="00AB13A7">
        <w:trPr>
          <w:trHeight w:val="452"/>
          <w:jc w:val="center"/>
        </w:trPr>
        <w:tc>
          <w:tcPr>
            <w:tcW w:w="835" w:type="dxa"/>
          </w:tcPr>
          <w:p w14:paraId="4B69CE0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351104BC" w14:textId="77777777" w:rsidR="0037246F" w:rsidRDefault="0037246F" w:rsidP="00BB657B">
            <w:pPr>
              <w:spacing w:after="0" w:line="240" w:lineRule="auto"/>
            </w:pPr>
          </w:p>
          <w:p w14:paraId="68EF6A4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43CBFDC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3D4988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0DEC8B4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46A8C0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52DC533E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303C244" w14:textId="77777777" w:rsidTr="00AB13A7">
        <w:trPr>
          <w:trHeight w:val="452"/>
          <w:jc w:val="center"/>
        </w:trPr>
        <w:tc>
          <w:tcPr>
            <w:tcW w:w="835" w:type="dxa"/>
          </w:tcPr>
          <w:p w14:paraId="5FCACB9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01F0CF4D" w14:textId="77777777" w:rsidR="0037246F" w:rsidRDefault="0037246F" w:rsidP="00BB657B">
            <w:pPr>
              <w:spacing w:after="0" w:line="240" w:lineRule="auto"/>
            </w:pPr>
          </w:p>
          <w:p w14:paraId="0E4D6A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4B0DE6E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6F5FA32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4302DF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03EF43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6A2C5D4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6D26964" w14:textId="77777777" w:rsidTr="00AB13A7">
        <w:trPr>
          <w:trHeight w:val="452"/>
          <w:jc w:val="center"/>
        </w:trPr>
        <w:tc>
          <w:tcPr>
            <w:tcW w:w="835" w:type="dxa"/>
          </w:tcPr>
          <w:p w14:paraId="0240712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7D411BA9" w14:textId="77777777" w:rsidR="0037246F" w:rsidRDefault="0037246F" w:rsidP="00BB657B">
            <w:pPr>
              <w:spacing w:after="0" w:line="240" w:lineRule="auto"/>
            </w:pPr>
          </w:p>
          <w:p w14:paraId="45CF1B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35585CE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19EFE4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2328733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1DA004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03491C6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AC34DBB" w14:textId="77777777" w:rsidTr="00AB13A7">
        <w:trPr>
          <w:trHeight w:val="452"/>
          <w:jc w:val="center"/>
        </w:trPr>
        <w:tc>
          <w:tcPr>
            <w:tcW w:w="835" w:type="dxa"/>
          </w:tcPr>
          <w:p w14:paraId="7121E4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3C5AAF94" w14:textId="77777777" w:rsidR="0037246F" w:rsidRDefault="0037246F" w:rsidP="00BB657B">
            <w:pPr>
              <w:spacing w:after="0" w:line="240" w:lineRule="auto"/>
            </w:pPr>
          </w:p>
          <w:p w14:paraId="7E0E895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EB8DBB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64D23C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707049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1ED3656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2EE4CE1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6AE20E8" w14:textId="77777777" w:rsidTr="00AB13A7">
        <w:trPr>
          <w:trHeight w:val="452"/>
          <w:jc w:val="center"/>
        </w:trPr>
        <w:tc>
          <w:tcPr>
            <w:tcW w:w="13862" w:type="dxa"/>
            <w:gridSpan w:val="7"/>
          </w:tcPr>
          <w:p w14:paraId="5189BEB2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C65A29C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21BFC6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1312DF0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46BC18DE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3912DDD5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23D4FE69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D30C74E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Firma ___________________________________……../……../……….… </w:t>
      </w:r>
      <w:r w:rsidRPr="00403697">
        <w:rPr>
          <w:color w:val="FF0000"/>
          <w:sz w:val="20"/>
          <w:szCs w:val="20"/>
        </w:rPr>
        <w:t>fecha</w:t>
      </w:r>
      <w:r w:rsidR="00EA5C60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97181D" wp14:editId="3A84F264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B1430E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7181D" id="Text Box 26" o:spid="_x0000_s1034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15B1430E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A916F" w14:textId="77777777" w:rsidR="00D012F9" w:rsidRDefault="00D012F9" w:rsidP="001007E7">
      <w:pPr>
        <w:spacing w:after="0" w:line="240" w:lineRule="auto"/>
      </w:pPr>
      <w:r>
        <w:separator/>
      </w:r>
    </w:p>
  </w:endnote>
  <w:endnote w:type="continuationSeparator" w:id="0">
    <w:p w14:paraId="0B8871D7" w14:textId="77777777" w:rsidR="00D012F9" w:rsidRDefault="00D012F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C3C6B" w14:textId="77777777" w:rsidR="001007E7" w:rsidRDefault="00EA5C6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D73513" wp14:editId="7D1BDB63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EE9905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77109B7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768E9475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AD7351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5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07EE9905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77109B7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768E9475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3316BFDF" w14:textId="77777777" w:rsidR="001007E7" w:rsidRDefault="00EA5C6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BC5BBA" wp14:editId="4517C4AA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7F0EB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BC5BBA" id="Text Box 1" o:spid="_x0000_s1036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4257F0EB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ACB902D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3BE07C49" wp14:editId="2E0CBDC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3E66D0B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587EF" w14:textId="77777777" w:rsidR="00D012F9" w:rsidRDefault="00D012F9" w:rsidP="001007E7">
      <w:pPr>
        <w:spacing w:after="0" w:line="240" w:lineRule="auto"/>
      </w:pPr>
      <w:r>
        <w:separator/>
      </w:r>
    </w:p>
  </w:footnote>
  <w:footnote w:type="continuationSeparator" w:id="0">
    <w:p w14:paraId="7DE9B96E" w14:textId="77777777" w:rsidR="00D012F9" w:rsidRDefault="00D012F9" w:rsidP="001007E7">
      <w:pPr>
        <w:spacing w:after="0" w:line="240" w:lineRule="auto"/>
      </w:pPr>
      <w:r>
        <w:continuationSeparator/>
      </w:r>
    </w:p>
  </w:footnote>
  <w:footnote w:id="1">
    <w:p w14:paraId="39D98383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68971AF8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0CA7"/>
    <w:rsid w:val="00034DD9"/>
    <w:rsid w:val="00045E73"/>
    <w:rsid w:val="000513EE"/>
    <w:rsid w:val="000B51A8"/>
    <w:rsid w:val="000D1090"/>
    <w:rsid w:val="001007E7"/>
    <w:rsid w:val="001020C0"/>
    <w:rsid w:val="0011111D"/>
    <w:rsid w:val="00115CCF"/>
    <w:rsid w:val="00123B8D"/>
    <w:rsid w:val="001443C4"/>
    <w:rsid w:val="00157600"/>
    <w:rsid w:val="00170EC5"/>
    <w:rsid w:val="00194FF2"/>
    <w:rsid w:val="001B49E6"/>
    <w:rsid w:val="001F6549"/>
    <w:rsid w:val="001F73A7"/>
    <w:rsid w:val="00200073"/>
    <w:rsid w:val="00246B1D"/>
    <w:rsid w:val="00253DBA"/>
    <w:rsid w:val="0026335F"/>
    <w:rsid w:val="002860A4"/>
    <w:rsid w:val="002971F5"/>
    <w:rsid w:val="002C4A7E"/>
    <w:rsid w:val="002E1412"/>
    <w:rsid w:val="00313759"/>
    <w:rsid w:val="00314023"/>
    <w:rsid w:val="0031441A"/>
    <w:rsid w:val="00341508"/>
    <w:rsid w:val="00351DE8"/>
    <w:rsid w:val="00353481"/>
    <w:rsid w:val="00366BA5"/>
    <w:rsid w:val="0037246F"/>
    <w:rsid w:val="003A4539"/>
    <w:rsid w:val="003B102F"/>
    <w:rsid w:val="003B2160"/>
    <w:rsid w:val="003B29C3"/>
    <w:rsid w:val="003B38E0"/>
    <w:rsid w:val="003E4640"/>
    <w:rsid w:val="00403697"/>
    <w:rsid w:val="0042490F"/>
    <w:rsid w:val="00466B9C"/>
    <w:rsid w:val="0047254B"/>
    <w:rsid w:val="004767CC"/>
    <w:rsid w:val="0049643D"/>
    <w:rsid w:val="004A0142"/>
    <w:rsid w:val="004C4743"/>
    <w:rsid w:val="004D2CF5"/>
    <w:rsid w:val="004E4F9F"/>
    <w:rsid w:val="005216E3"/>
    <w:rsid w:val="00535962"/>
    <w:rsid w:val="005642B9"/>
    <w:rsid w:val="0056678D"/>
    <w:rsid w:val="005B442B"/>
    <w:rsid w:val="005D0D63"/>
    <w:rsid w:val="005D3979"/>
    <w:rsid w:val="005D55E1"/>
    <w:rsid w:val="005F1D62"/>
    <w:rsid w:val="005F7876"/>
    <w:rsid w:val="005F7D52"/>
    <w:rsid w:val="00611A07"/>
    <w:rsid w:val="0061447F"/>
    <w:rsid w:val="0062592A"/>
    <w:rsid w:val="006411E7"/>
    <w:rsid w:val="006506D0"/>
    <w:rsid w:val="00651E48"/>
    <w:rsid w:val="00660D62"/>
    <w:rsid w:val="006709BC"/>
    <w:rsid w:val="006900DA"/>
    <w:rsid w:val="00691651"/>
    <w:rsid w:val="00754FD2"/>
    <w:rsid w:val="00780880"/>
    <w:rsid w:val="007B4164"/>
    <w:rsid w:val="007B6F6F"/>
    <w:rsid w:val="007C6153"/>
    <w:rsid w:val="007E0B8B"/>
    <w:rsid w:val="00810515"/>
    <w:rsid w:val="008309A5"/>
    <w:rsid w:val="0083342F"/>
    <w:rsid w:val="00854B4F"/>
    <w:rsid w:val="008B3AE5"/>
    <w:rsid w:val="008D3E16"/>
    <w:rsid w:val="008F2F0A"/>
    <w:rsid w:val="009002B4"/>
    <w:rsid w:val="009305ED"/>
    <w:rsid w:val="009353DD"/>
    <w:rsid w:val="009562F5"/>
    <w:rsid w:val="00957FDA"/>
    <w:rsid w:val="00976D51"/>
    <w:rsid w:val="009773D3"/>
    <w:rsid w:val="00981968"/>
    <w:rsid w:val="009A2AEC"/>
    <w:rsid w:val="009B0931"/>
    <w:rsid w:val="009B6DF2"/>
    <w:rsid w:val="009C1E12"/>
    <w:rsid w:val="009D527D"/>
    <w:rsid w:val="009D7A2F"/>
    <w:rsid w:val="009E0472"/>
    <w:rsid w:val="00A16099"/>
    <w:rsid w:val="00A24343"/>
    <w:rsid w:val="00A26110"/>
    <w:rsid w:val="00A640BD"/>
    <w:rsid w:val="00A92B01"/>
    <w:rsid w:val="00A94D67"/>
    <w:rsid w:val="00AA7CEC"/>
    <w:rsid w:val="00AB13A7"/>
    <w:rsid w:val="00AB4966"/>
    <w:rsid w:val="00AC7631"/>
    <w:rsid w:val="00AD7919"/>
    <w:rsid w:val="00AF0D2F"/>
    <w:rsid w:val="00B11729"/>
    <w:rsid w:val="00B3101F"/>
    <w:rsid w:val="00B35B8C"/>
    <w:rsid w:val="00B420BA"/>
    <w:rsid w:val="00B61D08"/>
    <w:rsid w:val="00B62EEF"/>
    <w:rsid w:val="00B9237C"/>
    <w:rsid w:val="00B94143"/>
    <w:rsid w:val="00B97B51"/>
    <w:rsid w:val="00BA414C"/>
    <w:rsid w:val="00BC1D0C"/>
    <w:rsid w:val="00BC61BD"/>
    <w:rsid w:val="00BE2717"/>
    <w:rsid w:val="00BE4FB0"/>
    <w:rsid w:val="00BE511B"/>
    <w:rsid w:val="00BF1AD5"/>
    <w:rsid w:val="00C01CBF"/>
    <w:rsid w:val="00C0412E"/>
    <w:rsid w:val="00C65705"/>
    <w:rsid w:val="00C66D08"/>
    <w:rsid w:val="00C66E2C"/>
    <w:rsid w:val="00CA4661"/>
    <w:rsid w:val="00CC3EB7"/>
    <w:rsid w:val="00CD62FB"/>
    <w:rsid w:val="00CE67A3"/>
    <w:rsid w:val="00D012F9"/>
    <w:rsid w:val="00D24FA7"/>
    <w:rsid w:val="00D61C03"/>
    <w:rsid w:val="00D64696"/>
    <w:rsid w:val="00D90D49"/>
    <w:rsid w:val="00DA4918"/>
    <w:rsid w:val="00DB32FF"/>
    <w:rsid w:val="00DC5D96"/>
    <w:rsid w:val="00DC67D6"/>
    <w:rsid w:val="00DD1CB8"/>
    <w:rsid w:val="00DD4F3E"/>
    <w:rsid w:val="00DF0A92"/>
    <w:rsid w:val="00E13E55"/>
    <w:rsid w:val="00E3360B"/>
    <w:rsid w:val="00E34AE7"/>
    <w:rsid w:val="00E54C8A"/>
    <w:rsid w:val="00E96D05"/>
    <w:rsid w:val="00EA5C60"/>
    <w:rsid w:val="00EA7406"/>
    <w:rsid w:val="00EB128A"/>
    <w:rsid w:val="00ED5DA1"/>
    <w:rsid w:val="00F116C5"/>
    <w:rsid w:val="00F225BF"/>
    <w:rsid w:val="00F25B99"/>
    <w:rsid w:val="00F4086F"/>
    <w:rsid w:val="00F53753"/>
    <w:rsid w:val="00F7167E"/>
    <w:rsid w:val="00F737EA"/>
    <w:rsid w:val="00F7443C"/>
    <w:rsid w:val="00F87B86"/>
    <w:rsid w:val="00FC280C"/>
    <w:rsid w:val="00FC2870"/>
    <w:rsid w:val="00FD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26ED618"/>
  <w15:docId w15:val="{5828312E-AA31-4A6D-9765-1B5DA8C0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AA67F-C3FE-4119-A938-899A0FECD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7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Pamela Peguero Vasquez</cp:lastModifiedBy>
  <cp:revision>32</cp:revision>
  <cp:lastPrinted>2011-03-04T18:27:00Z</cp:lastPrinted>
  <dcterms:created xsi:type="dcterms:W3CDTF">2020-01-27T14:50:00Z</dcterms:created>
  <dcterms:modified xsi:type="dcterms:W3CDTF">2026-08-19T19:03:00Z</dcterms:modified>
</cp:coreProperties>
</file>