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80EA1" w14:textId="3EDBA9F8" w:rsidR="00535962" w:rsidRPr="00F7167E" w:rsidRDefault="00A3248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6B53B16" wp14:editId="0C145561">
                <wp:simplePos x="0" y="0"/>
                <wp:positionH relativeFrom="column">
                  <wp:posOffset>7067550</wp:posOffset>
                </wp:positionH>
                <wp:positionV relativeFrom="paragraph">
                  <wp:posOffset>-590550</wp:posOffset>
                </wp:positionV>
                <wp:extent cx="2114550" cy="802640"/>
                <wp:effectExtent l="0" t="0" r="1905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45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4C5FC5A" w14:textId="6453CFC6" w:rsidR="006B202F" w:rsidRPr="00535962" w:rsidRDefault="00334A0D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9055A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D51D76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B92184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D51D76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F81671">
                                      <w:rPr>
                                        <w:rStyle w:val="Style2"/>
                                      </w:rPr>
                                      <w:t>20</w:t>
                                    </w:r>
                                    <w:r w:rsidR="009830D5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9055A5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987EF6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B92184">
                                      <w:rPr>
                                        <w:rStyle w:val="Style2"/>
                                      </w:rPr>
                                      <w:t>44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53CCA5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B53B16" id="Group 21" o:spid="_x0000_s1026" style="position:absolute;margin-left:556.5pt;margin-top:-46.5pt;width:166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4C5FC5A" w14:textId="6453CFC6" w:rsidR="006B202F" w:rsidRPr="00535962" w:rsidRDefault="00334A0D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EDESUR-</w:t>
                              </w:r>
                              <w:r w:rsidR="009055A5">
                                <w:rPr>
                                  <w:rStyle w:val="Style2"/>
                                </w:rPr>
                                <w:t>DAF</w:t>
                              </w:r>
                              <w:r w:rsidR="00D51D76">
                                <w:rPr>
                                  <w:rStyle w:val="Style2"/>
                                </w:rPr>
                                <w:t>-C</w:t>
                              </w:r>
                              <w:r w:rsidR="00B92184">
                                <w:rPr>
                                  <w:rStyle w:val="Style2"/>
                                </w:rPr>
                                <w:t>D</w:t>
                              </w:r>
                              <w:r w:rsidR="00D51D76">
                                <w:rPr>
                                  <w:rStyle w:val="Style2"/>
                                </w:rPr>
                                <w:t>-</w:t>
                              </w:r>
                              <w:r w:rsidR="00F81671">
                                <w:rPr>
                                  <w:rStyle w:val="Style2"/>
                                </w:rPr>
                                <w:t>20</w:t>
                              </w:r>
                              <w:r w:rsidR="009830D5">
                                <w:rPr>
                                  <w:rStyle w:val="Style2"/>
                                </w:rPr>
                                <w:t>2</w:t>
                              </w:r>
                              <w:r w:rsidR="009055A5">
                                <w:rPr>
                                  <w:rStyle w:val="Style2"/>
                                </w:rPr>
                                <w:t>4</w:t>
                              </w:r>
                              <w:r w:rsidR="00987EF6">
                                <w:rPr>
                                  <w:rStyle w:val="Style2"/>
                                </w:rPr>
                                <w:t>-00</w:t>
                              </w:r>
                              <w:r w:rsidR="00B92184">
                                <w:rPr>
                                  <w:rStyle w:val="Style2"/>
                                </w:rPr>
                                <w:t>44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E53CCA5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1846F1" wp14:editId="56667726">
                <wp:simplePos x="0" y="0"/>
                <wp:positionH relativeFrom="column">
                  <wp:posOffset>3752215</wp:posOffset>
                </wp:positionH>
                <wp:positionV relativeFrom="paragraph">
                  <wp:posOffset>579755</wp:posOffset>
                </wp:positionV>
                <wp:extent cx="1457325" cy="418465"/>
                <wp:effectExtent l="0" t="0" r="9525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ABAD1A" w14:textId="77777777" w:rsidR="002E1412" w:rsidRPr="002E1412" w:rsidRDefault="00B92184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D0F9F">
                                  <w:rPr>
                                    <w:rStyle w:val="Style6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846F1" id="Text Box 16" o:spid="_x0000_s1031" type="#_x0000_t202" style="position:absolute;margin-left:295.45pt;margin-top:45.65pt;width:114.75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" stroked="f">
                <v:textbox>
                  <w:txbxContent>
                    <w:p w14:paraId="6BABAD1A" w14:textId="77777777" w:rsidR="002E1412" w:rsidRPr="002E1412" w:rsidRDefault="007E446E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D0F9F">
                            <w:rPr>
                              <w:rStyle w:val="Style6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D0F9F" w:rsidRPr="003D0F9F">
        <w:rPr>
          <w:noProof/>
          <w:lang w:val="es-DO" w:eastAsia="es-DO"/>
        </w:rPr>
        <w:drawing>
          <wp:inline distT="0" distB="0" distL="0" distR="0" wp14:anchorId="33F5C05A" wp14:editId="75E10479">
            <wp:extent cx="1076325" cy="457200"/>
            <wp:effectExtent l="0" t="0" r="0" b="0"/>
            <wp:docPr id="3" name="Imagen 1" descr="Nuevo Logo EDES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Nuevo Logo EDESU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C91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475969C" wp14:editId="3E1FB3DE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441347" wp14:editId="0BA47D83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54B1D8" w14:textId="77777777" w:rsidR="00BC61BD" w:rsidRPr="00BC61BD" w:rsidRDefault="00BC61B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41347" id="Text Box 2" o:spid="_x0000_s1032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" filled="f" stroked="f">
                <v:textbox>
                  <w:txbxContent>
                    <w:p w14:paraId="4E54B1D8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06FC196" wp14:editId="1A627DC6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61877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FC196" id="Text Box 20" o:spid="_x0000_s1033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Syyp4AAAAAsBAAAPAAAAAAAAAAAAAAAAADUEAABkcnMvZG93bnJldi54bWxQSwUGAAAA&#10;AAQABADzAAAAQgUAAAAA&#10;" filled="f" stroked="f">
                <v:textbox inset="0,0,0,0">
                  <w:txbxContent>
                    <w:p w14:paraId="47161877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726289B" w14:textId="6F381F8E" w:rsidR="00535962" w:rsidRPr="00535962" w:rsidRDefault="00A32485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7FC615" wp14:editId="6405566B">
                <wp:simplePos x="0" y="0"/>
                <wp:positionH relativeFrom="column">
                  <wp:posOffset>2888615</wp:posOffset>
                </wp:positionH>
                <wp:positionV relativeFrom="paragraph">
                  <wp:posOffset>236220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BBF91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FC615" id="Text Box 18" o:spid="_x0000_s1035" type="#_x0000_t202" style="position:absolute;margin-left:227.45pt;margin-top:18.6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hpQhg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" stroked="f">
                <v:textbox>
                  <w:txbxContent>
                    <w:p w14:paraId="0C9BBF91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</w:p>
    <w:p w14:paraId="1DF08E4A" w14:textId="77777777" w:rsidR="006506D0" w:rsidRDefault="00A32485" w:rsidP="0032125C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D46EE9" wp14:editId="04AF96F9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8F385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142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92F25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46EE9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68F385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F142D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92F25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308F6767" w14:textId="77777777" w:rsidR="00EE591B" w:rsidRDefault="006E45AC" w:rsidP="00EE591B">
      <w:pPr>
        <w:pStyle w:val="Default"/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 w:rsidR="00334A0D">
        <w:rPr>
          <w:rFonts w:ascii="Arial" w:hAnsi="Arial" w:cs="Arial"/>
          <w:b/>
          <w:sz w:val="22"/>
          <w:szCs w:val="22"/>
        </w:rPr>
        <w:t xml:space="preserve"> </w:t>
      </w:r>
    </w:p>
    <w:p w14:paraId="087EAEF1" w14:textId="77777777" w:rsidR="0032125C" w:rsidRPr="00E124CB" w:rsidRDefault="0032125C" w:rsidP="00EE591B">
      <w:pPr>
        <w:pStyle w:val="Default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4538"/>
        <w:gridCol w:w="1134"/>
        <w:gridCol w:w="1417"/>
        <w:gridCol w:w="4678"/>
      </w:tblGrid>
      <w:tr w:rsidR="006E45AC" w:rsidRPr="006E45AC" w14:paraId="358D5375" w14:textId="77777777" w:rsidTr="00B9541F">
        <w:trPr>
          <w:trHeight w:val="482"/>
        </w:trPr>
        <w:tc>
          <w:tcPr>
            <w:tcW w:w="1101" w:type="dxa"/>
            <w:vAlign w:val="center"/>
          </w:tcPr>
          <w:p w14:paraId="7F0A02D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3E1B707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4538" w:type="dxa"/>
            <w:vAlign w:val="center"/>
          </w:tcPr>
          <w:p w14:paraId="3DB612A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134" w:type="dxa"/>
            <w:vAlign w:val="center"/>
          </w:tcPr>
          <w:p w14:paraId="0CF60B2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56159387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7" w:type="dxa"/>
            <w:vAlign w:val="center"/>
          </w:tcPr>
          <w:p w14:paraId="14C99822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678" w:type="dxa"/>
            <w:vAlign w:val="center"/>
          </w:tcPr>
          <w:p w14:paraId="14DE0E0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25CC9C1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410FF" w:rsidRPr="006E45AC" w14:paraId="7AACB3D8" w14:textId="77777777" w:rsidTr="00B9541F">
        <w:trPr>
          <w:trHeight w:val="299"/>
        </w:trPr>
        <w:tc>
          <w:tcPr>
            <w:tcW w:w="1101" w:type="dxa"/>
          </w:tcPr>
          <w:p w14:paraId="09C78A52" w14:textId="77777777" w:rsidR="001410FF" w:rsidRPr="006E45AC" w:rsidRDefault="001410FF" w:rsidP="003805A6"/>
        </w:tc>
        <w:tc>
          <w:tcPr>
            <w:tcW w:w="1132" w:type="dxa"/>
          </w:tcPr>
          <w:p w14:paraId="471224F6" w14:textId="77777777" w:rsidR="001410FF" w:rsidRPr="006E45AC" w:rsidRDefault="001410FF" w:rsidP="003805A6"/>
        </w:tc>
        <w:tc>
          <w:tcPr>
            <w:tcW w:w="4538" w:type="dxa"/>
          </w:tcPr>
          <w:p w14:paraId="1E20BB8C" w14:textId="77777777" w:rsidR="001410FF" w:rsidRPr="006E45AC" w:rsidRDefault="001410FF" w:rsidP="003805A6"/>
        </w:tc>
        <w:tc>
          <w:tcPr>
            <w:tcW w:w="1134" w:type="dxa"/>
          </w:tcPr>
          <w:p w14:paraId="68C7BCF4" w14:textId="77777777" w:rsidR="001410FF" w:rsidRPr="006E45AC" w:rsidRDefault="001410FF" w:rsidP="003805A6"/>
        </w:tc>
        <w:tc>
          <w:tcPr>
            <w:tcW w:w="1417" w:type="dxa"/>
          </w:tcPr>
          <w:p w14:paraId="51A8C756" w14:textId="77777777" w:rsidR="001410FF" w:rsidRPr="006E45AC" w:rsidRDefault="001410FF" w:rsidP="003805A6"/>
        </w:tc>
        <w:tc>
          <w:tcPr>
            <w:tcW w:w="4678" w:type="dxa"/>
          </w:tcPr>
          <w:p w14:paraId="52F42142" w14:textId="6F0285CD" w:rsidR="00014ED5" w:rsidRPr="006E45AC" w:rsidRDefault="00014ED5" w:rsidP="003805A6"/>
        </w:tc>
      </w:tr>
      <w:tr w:rsidR="00014ED5" w:rsidRPr="006E45AC" w14:paraId="2B45B3AE" w14:textId="77777777" w:rsidTr="00B9541F">
        <w:trPr>
          <w:trHeight w:val="299"/>
        </w:trPr>
        <w:tc>
          <w:tcPr>
            <w:tcW w:w="1101" w:type="dxa"/>
          </w:tcPr>
          <w:p w14:paraId="246B95EB" w14:textId="77777777" w:rsidR="00014ED5" w:rsidRPr="006E45AC" w:rsidRDefault="00014ED5" w:rsidP="003805A6"/>
        </w:tc>
        <w:tc>
          <w:tcPr>
            <w:tcW w:w="1132" w:type="dxa"/>
          </w:tcPr>
          <w:p w14:paraId="4E63240C" w14:textId="77777777" w:rsidR="00014ED5" w:rsidRPr="006E45AC" w:rsidRDefault="00014ED5" w:rsidP="003805A6"/>
        </w:tc>
        <w:tc>
          <w:tcPr>
            <w:tcW w:w="4538" w:type="dxa"/>
          </w:tcPr>
          <w:p w14:paraId="4C6ACBBB" w14:textId="77777777" w:rsidR="00014ED5" w:rsidRPr="006E45AC" w:rsidRDefault="00014ED5" w:rsidP="003805A6"/>
        </w:tc>
        <w:tc>
          <w:tcPr>
            <w:tcW w:w="1134" w:type="dxa"/>
          </w:tcPr>
          <w:p w14:paraId="3816A9F0" w14:textId="77777777" w:rsidR="00014ED5" w:rsidRPr="006E45AC" w:rsidRDefault="00014ED5" w:rsidP="003805A6"/>
        </w:tc>
        <w:tc>
          <w:tcPr>
            <w:tcW w:w="1417" w:type="dxa"/>
          </w:tcPr>
          <w:p w14:paraId="58823055" w14:textId="77777777" w:rsidR="00014ED5" w:rsidRPr="006E45AC" w:rsidRDefault="00014ED5" w:rsidP="003805A6"/>
        </w:tc>
        <w:tc>
          <w:tcPr>
            <w:tcW w:w="4678" w:type="dxa"/>
          </w:tcPr>
          <w:p w14:paraId="1585060C" w14:textId="77777777" w:rsidR="00014ED5" w:rsidRPr="006E45AC" w:rsidRDefault="00014ED5" w:rsidP="003805A6"/>
        </w:tc>
      </w:tr>
      <w:tr w:rsidR="00014ED5" w:rsidRPr="006E45AC" w14:paraId="24FB5200" w14:textId="77777777" w:rsidTr="00B9541F">
        <w:trPr>
          <w:trHeight w:val="299"/>
        </w:trPr>
        <w:tc>
          <w:tcPr>
            <w:tcW w:w="1101" w:type="dxa"/>
          </w:tcPr>
          <w:p w14:paraId="655993DA" w14:textId="77777777" w:rsidR="00014ED5" w:rsidRPr="006E45AC" w:rsidRDefault="00014ED5" w:rsidP="003805A6"/>
        </w:tc>
        <w:tc>
          <w:tcPr>
            <w:tcW w:w="1132" w:type="dxa"/>
          </w:tcPr>
          <w:p w14:paraId="3889FC72" w14:textId="77777777" w:rsidR="00014ED5" w:rsidRPr="006E45AC" w:rsidRDefault="00014ED5" w:rsidP="003805A6"/>
        </w:tc>
        <w:tc>
          <w:tcPr>
            <w:tcW w:w="4538" w:type="dxa"/>
          </w:tcPr>
          <w:p w14:paraId="20A66A9F" w14:textId="77777777" w:rsidR="00014ED5" w:rsidRPr="006E45AC" w:rsidRDefault="00014ED5" w:rsidP="003805A6"/>
        </w:tc>
        <w:tc>
          <w:tcPr>
            <w:tcW w:w="1134" w:type="dxa"/>
          </w:tcPr>
          <w:p w14:paraId="2B551AFF" w14:textId="77777777" w:rsidR="00014ED5" w:rsidRPr="006E45AC" w:rsidRDefault="00014ED5" w:rsidP="003805A6"/>
        </w:tc>
        <w:tc>
          <w:tcPr>
            <w:tcW w:w="1417" w:type="dxa"/>
          </w:tcPr>
          <w:p w14:paraId="7AF97C2E" w14:textId="77777777" w:rsidR="00014ED5" w:rsidRPr="006E45AC" w:rsidRDefault="00014ED5" w:rsidP="003805A6"/>
        </w:tc>
        <w:tc>
          <w:tcPr>
            <w:tcW w:w="4678" w:type="dxa"/>
          </w:tcPr>
          <w:p w14:paraId="501DDEDB" w14:textId="77777777" w:rsidR="00014ED5" w:rsidRPr="006E45AC" w:rsidRDefault="00014ED5" w:rsidP="003805A6"/>
        </w:tc>
      </w:tr>
      <w:tr w:rsidR="00014ED5" w:rsidRPr="006E45AC" w14:paraId="622FC191" w14:textId="77777777" w:rsidTr="00B9541F">
        <w:trPr>
          <w:trHeight w:val="299"/>
        </w:trPr>
        <w:tc>
          <w:tcPr>
            <w:tcW w:w="1101" w:type="dxa"/>
          </w:tcPr>
          <w:p w14:paraId="5229BC28" w14:textId="77777777" w:rsidR="00014ED5" w:rsidRPr="006E45AC" w:rsidRDefault="00014ED5" w:rsidP="003805A6"/>
        </w:tc>
        <w:tc>
          <w:tcPr>
            <w:tcW w:w="1132" w:type="dxa"/>
          </w:tcPr>
          <w:p w14:paraId="262433F5" w14:textId="77777777" w:rsidR="00014ED5" w:rsidRPr="006E45AC" w:rsidRDefault="00014ED5" w:rsidP="003805A6"/>
        </w:tc>
        <w:tc>
          <w:tcPr>
            <w:tcW w:w="4538" w:type="dxa"/>
          </w:tcPr>
          <w:p w14:paraId="55EA0748" w14:textId="77777777" w:rsidR="00014ED5" w:rsidRPr="006E45AC" w:rsidRDefault="00014ED5" w:rsidP="003805A6"/>
        </w:tc>
        <w:tc>
          <w:tcPr>
            <w:tcW w:w="1134" w:type="dxa"/>
          </w:tcPr>
          <w:p w14:paraId="0E2647BA" w14:textId="77777777" w:rsidR="00014ED5" w:rsidRPr="006E45AC" w:rsidRDefault="00014ED5" w:rsidP="003805A6"/>
        </w:tc>
        <w:tc>
          <w:tcPr>
            <w:tcW w:w="1417" w:type="dxa"/>
          </w:tcPr>
          <w:p w14:paraId="6D9A53A1" w14:textId="77777777" w:rsidR="00014ED5" w:rsidRPr="006E45AC" w:rsidRDefault="00014ED5" w:rsidP="003805A6"/>
        </w:tc>
        <w:tc>
          <w:tcPr>
            <w:tcW w:w="4678" w:type="dxa"/>
          </w:tcPr>
          <w:p w14:paraId="54873602" w14:textId="77777777" w:rsidR="00014ED5" w:rsidRPr="006E45AC" w:rsidRDefault="00014ED5" w:rsidP="003805A6"/>
        </w:tc>
      </w:tr>
      <w:tr w:rsidR="00014ED5" w:rsidRPr="006E45AC" w14:paraId="00990034" w14:textId="77777777" w:rsidTr="00B9541F">
        <w:trPr>
          <w:trHeight w:val="299"/>
        </w:trPr>
        <w:tc>
          <w:tcPr>
            <w:tcW w:w="1101" w:type="dxa"/>
          </w:tcPr>
          <w:p w14:paraId="6C96C731" w14:textId="77777777" w:rsidR="00014ED5" w:rsidRPr="006E45AC" w:rsidRDefault="00014ED5" w:rsidP="003805A6"/>
        </w:tc>
        <w:tc>
          <w:tcPr>
            <w:tcW w:w="1132" w:type="dxa"/>
          </w:tcPr>
          <w:p w14:paraId="6F64875B" w14:textId="77777777" w:rsidR="00014ED5" w:rsidRPr="006E45AC" w:rsidRDefault="00014ED5" w:rsidP="003805A6"/>
        </w:tc>
        <w:tc>
          <w:tcPr>
            <w:tcW w:w="4538" w:type="dxa"/>
          </w:tcPr>
          <w:p w14:paraId="7EA995D5" w14:textId="77777777" w:rsidR="00014ED5" w:rsidRPr="006E45AC" w:rsidRDefault="00014ED5" w:rsidP="003805A6"/>
        </w:tc>
        <w:tc>
          <w:tcPr>
            <w:tcW w:w="1134" w:type="dxa"/>
          </w:tcPr>
          <w:p w14:paraId="4AE5FC3F" w14:textId="77777777" w:rsidR="00014ED5" w:rsidRPr="006E45AC" w:rsidRDefault="00014ED5" w:rsidP="003805A6"/>
        </w:tc>
        <w:tc>
          <w:tcPr>
            <w:tcW w:w="1417" w:type="dxa"/>
          </w:tcPr>
          <w:p w14:paraId="740ADE11" w14:textId="77777777" w:rsidR="00014ED5" w:rsidRPr="006E45AC" w:rsidRDefault="00014ED5" w:rsidP="003805A6"/>
        </w:tc>
        <w:tc>
          <w:tcPr>
            <w:tcW w:w="4678" w:type="dxa"/>
          </w:tcPr>
          <w:p w14:paraId="5FF62291" w14:textId="77777777" w:rsidR="00014ED5" w:rsidRPr="006E45AC" w:rsidRDefault="00014ED5" w:rsidP="003805A6"/>
        </w:tc>
      </w:tr>
      <w:tr w:rsidR="00014ED5" w:rsidRPr="006E45AC" w14:paraId="31B63A8A" w14:textId="77777777" w:rsidTr="00B9541F">
        <w:trPr>
          <w:trHeight w:val="299"/>
        </w:trPr>
        <w:tc>
          <w:tcPr>
            <w:tcW w:w="1101" w:type="dxa"/>
          </w:tcPr>
          <w:p w14:paraId="6854DF20" w14:textId="77777777" w:rsidR="00014ED5" w:rsidRPr="006E45AC" w:rsidRDefault="00014ED5" w:rsidP="003805A6"/>
        </w:tc>
        <w:tc>
          <w:tcPr>
            <w:tcW w:w="1132" w:type="dxa"/>
          </w:tcPr>
          <w:p w14:paraId="1B00B02F" w14:textId="77777777" w:rsidR="00014ED5" w:rsidRPr="006E45AC" w:rsidRDefault="00014ED5" w:rsidP="003805A6"/>
        </w:tc>
        <w:tc>
          <w:tcPr>
            <w:tcW w:w="4538" w:type="dxa"/>
          </w:tcPr>
          <w:p w14:paraId="0473C196" w14:textId="77777777" w:rsidR="00014ED5" w:rsidRPr="006E45AC" w:rsidRDefault="00014ED5" w:rsidP="003805A6"/>
        </w:tc>
        <w:tc>
          <w:tcPr>
            <w:tcW w:w="1134" w:type="dxa"/>
          </w:tcPr>
          <w:p w14:paraId="67D6480B" w14:textId="77777777" w:rsidR="00014ED5" w:rsidRPr="006E45AC" w:rsidRDefault="00014ED5" w:rsidP="003805A6"/>
        </w:tc>
        <w:tc>
          <w:tcPr>
            <w:tcW w:w="1417" w:type="dxa"/>
          </w:tcPr>
          <w:p w14:paraId="2296C2D0" w14:textId="77777777" w:rsidR="00014ED5" w:rsidRPr="006E45AC" w:rsidRDefault="00014ED5" w:rsidP="003805A6"/>
        </w:tc>
        <w:tc>
          <w:tcPr>
            <w:tcW w:w="4678" w:type="dxa"/>
          </w:tcPr>
          <w:p w14:paraId="0CBC5FDC" w14:textId="77777777" w:rsidR="00014ED5" w:rsidRPr="006E45AC" w:rsidRDefault="00014ED5" w:rsidP="003805A6"/>
        </w:tc>
      </w:tr>
      <w:tr w:rsidR="00014ED5" w:rsidRPr="006E45AC" w14:paraId="7FE5AE07" w14:textId="77777777" w:rsidTr="00B9541F">
        <w:trPr>
          <w:trHeight w:val="299"/>
        </w:trPr>
        <w:tc>
          <w:tcPr>
            <w:tcW w:w="1101" w:type="dxa"/>
          </w:tcPr>
          <w:p w14:paraId="2F1EE364" w14:textId="77777777" w:rsidR="00014ED5" w:rsidRPr="006E45AC" w:rsidRDefault="00014ED5" w:rsidP="003805A6"/>
        </w:tc>
        <w:tc>
          <w:tcPr>
            <w:tcW w:w="1132" w:type="dxa"/>
          </w:tcPr>
          <w:p w14:paraId="4F064DB1" w14:textId="77777777" w:rsidR="00014ED5" w:rsidRPr="006E45AC" w:rsidRDefault="00014ED5" w:rsidP="003805A6"/>
        </w:tc>
        <w:tc>
          <w:tcPr>
            <w:tcW w:w="4538" w:type="dxa"/>
          </w:tcPr>
          <w:p w14:paraId="3FDF5B63" w14:textId="77777777" w:rsidR="00014ED5" w:rsidRPr="006E45AC" w:rsidRDefault="00014ED5" w:rsidP="003805A6"/>
        </w:tc>
        <w:tc>
          <w:tcPr>
            <w:tcW w:w="1134" w:type="dxa"/>
          </w:tcPr>
          <w:p w14:paraId="76C1C7DE" w14:textId="77777777" w:rsidR="00014ED5" w:rsidRPr="006E45AC" w:rsidRDefault="00014ED5" w:rsidP="003805A6"/>
        </w:tc>
        <w:tc>
          <w:tcPr>
            <w:tcW w:w="1417" w:type="dxa"/>
          </w:tcPr>
          <w:p w14:paraId="031D86DD" w14:textId="77777777" w:rsidR="00014ED5" w:rsidRPr="006E45AC" w:rsidRDefault="00014ED5" w:rsidP="003805A6"/>
        </w:tc>
        <w:tc>
          <w:tcPr>
            <w:tcW w:w="4678" w:type="dxa"/>
          </w:tcPr>
          <w:p w14:paraId="1ECB7F77" w14:textId="77777777" w:rsidR="00014ED5" w:rsidRPr="006E45AC" w:rsidRDefault="00014ED5" w:rsidP="003805A6"/>
        </w:tc>
      </w:tr>
      <w:tr w:rsidR="00014ED5" w:rsidRPr="006E45AC" w14:paraId="05506F14" w14:textId="77777777" w:rsidTr="00B9541F">
        <w:trPr>
          <w:trHeight w:val="299"/>
        </w:trPr>
        <w:tc>
          <w:tcPr>
            <w:tcW w:w="1101" w:type="dxa"/>
          </w:tcPr>
          <w:p w14:paraId="400C7E4A" w14:textId="77777777" w:rsidR="00014ED5" w:rsidRPr="006E45AC" w:rsidRDefault="00014ED5" w:rsidP="003805A6"/>
        </w:tc>
        <w:tc>
          <w:tcPr>
            <w:tcW w:w="1132" w:type="dxa"/>
          </w:tcPr>
          <w:p w14:paraId="3A55AC88" w14:textId="77777777" w:rsidR="00014ED5" w:rsidRPr="006E45AC" w:rsidRDefault="00014ED5" w:rsidP="003805A6"/>
        </w:tc>
        <w:tc>
          <w:tcPr>
            <w:tcW w:w="4538" w:type="dxa"/>
          </w:tcPr>
          <w:p w14:paraId="03C8BA79" w14:textId="77777777" w:rsidR="00014ED5" w:rsidRPr="006E45AC" w:rsidRDefault="00014ED5" w:rsidP="003805A6"/>
        </w:tc>
        <w:tc>
          <w:tcPr>
            <w:tcW w:w="1134" w:type="dxa"/>
          </w:tcPr>
          <w:p w14:paraId="46A657FF" w14:textId="77777777" w:rsidR="00014ED5" w:rsidRPr="006E45AC" w:rsidRDefault="00014ED5" w:rsidP="003805A6"/>
        </w:tc>
        <w:tc>
          <w:tcPr>
            <w:tcW w:w="1417" w:type="dxa"/>
          </w:tcPr>
          <w:p w14:paraId="768AB9A2" w14:textId="77777777" w:rsidR="00014ED5" w:rsidRPr="006E45AC" w:rsidRDefault="00014ED5" w:rsidP="003805A6"/>
        </w:tc>
        <w:tc>
          <w:tcPr>
            <w:tcW w:w="4678" w:type="dxa"/>
          </w:tcPr>
          <w:p w14:paraId="4300808D" w14:textId="77777777" w:rsidR="00014ED5" w:rsidRPr="006E45AC" w:rsidRDefault="00014ED5" w:rsidP="003805A6"/>
        </w:tc>
      </w:tr>
    </w:tbl>
    <w:p w14:paraId="354ADED3" w14:textId="77777777" w:rsidR="00F81671" w:rsidRDefault="00F81671" w:rsidP="006E45AC">
      <w:pPr>
        <w:pStyle w:val="Default"/>
        <w:spacing w:before="240"/>
      </w:pPr>
    </w:p>
    <w:p w14:paraId="14530971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09DDDC9" w14:textId="77777777" w:rsidR="00E124CB" w:rsidRPr="00E124CB" w:rsidRDefault="00E124CB" w:rsidP="00F058D5">
      <w:pPr>
        <w:pStyle w:val="Default"/>
        <w:tabs>
          <w:tab w:val="left" w:pos="3600"/>
          <w:tab w:val="right" w:pos="13958"/>
        </w:tabs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  <w:r w:rsidR="00596503">
        <w:rPr>
          <w:rFonts w:ascii="Arial" w:hAnsi="Arial" w:cs="Arial"/>
          <w:bCs/>
          <w:sz w:val="22"/>
          <w:szCs w:val="22"/>
        </w:rPr>
        <w:tab/>
      </w:r>
      <w:r w:rsidR="00F058D5">
        <w:rPr>
          <w:rFonts w:ascii="Arial" w:hAnsi="Arial" w:cs="Arial"/>
          <w:bCs/>
          <w:sz w:val="22"/>
          <w:szCs w:val="22"/>
        </w:rPr>
        <w:tab/>
      </w:r>
    </w:p>
    <w:p w14:paraId="53524887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1C942" w14:textId="77777777" w:rsidR="007E446E" w:rsidRDefault="007E446E" w:rsidP="001007E7">
      <w:pPr>
        <w:spacing w:after="0" w:line="240" w:lineRule="auto"/>
      </w:pPr>
      <w:r>
        <w:separator/>
      </w:r>
    </w:p>
  </w:endnote>
  <w:endnote w:type="continuationSeparator" w:id="0">
    <w:p w14:paraId="28129324" w14:textId="77777777" w:rsidR="007E446E" w:rsidRDefault="007E446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7D3C5" w14:textId="77777777" w:rsidR="001007E7" w:rsidRDefault="00A32485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FEEC8C" wp14:editId="38C5ADD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426448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D0DFDFD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CD5B8F7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E259E58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FEEC8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B426448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D0DFDFD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CD5B8F7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E259E58" w14:textId="77777777" w:rsidR="00807015" w:rsidRDefault="00807015"/>
                </w:txbxContent>
              </v:textbox>
            </v:shape>
          </w:pict>
        </mc:Fallback>
      </mc:AlternateContent>
    </w:r>
  </w:p>
  <w:p w14:paraId="6293FEFC" w14:textId="77777777" w:rsidR="001007E7" w:rsidRDefault="00A3248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B2265" wp14:editId="4A5337E2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26AC67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AB2265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126AC67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593C5F8" wp14:editId="411EB86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2AA024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F25695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947978F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A8E181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4B88F" w14:textId="77777777" w:rsidR="007E446E" w:rsidRDefault="007E446E" w:rsidP="001007E7">
      <w:pPr>
        <w:spacing w:after="0" w:line="240" w:lineRule="auto"/>
      </w:pPr>
      <w:r>
        <w:separator/>
      </w:r>
    </w:p>
  </w:footnote>
  <w:footnote w:type="continuationSeparator" w:id="0">
    <w:p w14:paraId="5BB7C3B2" w14:textId="77777777" w:rsidR="007E446E" w:rsidRDefault="007E446E" w:rsidP="001007E7">
      <w:pPr>
        <w:spacing w:after="0" w:line="240" w:lineRule="auto"/>
      </w:pPr>
      <w:r>
        <w:continuationSeparator/>
      </w:r>
    </w:p>
  </w:footnote>
  <w:footnote w:id="1">
    <w:p w14:paraId="52940953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143695D0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0602C"/>
    <w:rsid w:val="00014ED5"/>
    <w:rsid w:val="00023CA9"/>
    <w:rsid w:val="00034DD9"/>
    <w:rsid w:val="00045479"/>
    <w:rsid w:val="000517AA"/>
    <w:rsid w:val="00056674"/>
    <w:rsid w:val="00083548"/>
    <w:rsid w:val="00087F33"/>
    <w:rsid w:val="00096EC0"/>
    <w:rsid w:val="000F7312"/>
    <w:rsid w:val="001007E7"/>
    <w:rsid w:val="001020C0"/>
    <w:rsid w:val="00112672"/>
    <w:rsid w:val="0011305B"/>
    <w:rsid w:val="00134D4F"/>
    <w:rsid w:val="001378A3"/>
    <w:rsid w:val="001410FF"/>
    <w:rsid w:val="00143CC8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1440C"/>
    <w:rsid w:val="0024737C"/>
    <w:rsid w:val="00253DBA"/>
    <w:rsid w:val="00255115"/>
    <w:rsid w:val="0026335F"/>
    <w:rsid w:val="002823F7"/>
    <w:rsid w:val="002E1412"/>
    <w:rsid w:val="002E6B9A"/>
    <w:rsid w:val="00300C7F"/>
    <w:rsid w:val="00314023"/>
    <w:rsid w:val="0032125C"/>
    <w:rsid w:val="00332B0B"/>
    <w:rsid w:val="00334A0D"/>
    <w:rsid w:val="003D0F9F"/>
    <w:rsid w:val="003D160E"/>
    <w:rsid w:val="003E7B24"/>
    <w:rsid w:val="00410707"/>
    <w:rsid w:val="00420C09"/>
    <w:rsid w:val="0042490F"/>
    <w:rsid w:val="00426A20"/>
    <w:rsid w:val="004564FE"/>
    <w:rsid w:val="00462024"/>
    <w:rsid w:val="00466B9C"/>
    <w:rsid w:val="00492F25"/>
    <w:rsid w:val="004D45A8"/>
    <w:rsid w:val="004E20F3"/>
    <w:rsid w:val="00503111"/>
    <w:rsid w:val="00521233"/>
    <w:rsid w:val="0052535F"/>
    <w:rsid w:val="00535962"/>
    <w:rsid w:val="00587691"/>
    <w:rsid w:val="00596503"/>
    <w:rsid w:val="005A571B"/>
    <w:rsid w:val="005A5BCE"/>
    <w:rsid w:val="005B3962"/>
    <w:rsid w:val="00611A07"/>
    <w:rsid w:val="0062592A"/>
    <w:rsid w:val="00626D0C"/>
    <w:rsid w:val="006506D0"/>
    <w:rsid w:val="00651E48"/>
    <w:rsid w:val="00660EB8"/>
    <w:rsid w:val="006678A6"/>
    <w:rsid w:val="006709BC"/>
    <w:rsid w:val="006860E4"/>
    <w:rsid w:val="00691C64"/>
    <w:rsid w:val="006B202F"/>
    <w:rsid w:val="006D1DF1"/>
    <w:rsid w:val="006D38F2"/>
    <w:rsid w:val="006E45AC"/>
    <w:rsid w:val="006F28AA"/>
    <w:rsid w:val="00721F4E"/>
    <w:rsid w:val="00725091"/>
    <w:rsid w:val="00780880"/>
    <w:rsid w:val="007B3A80"/>
    <w:rsid w:val="007B6F6F"/>
    <w:rsid w:val="007C2E2E"/>
    <w:rsid w:val="007C6F30"/>
    <w:rsid w:val="007E446E"/>
    <w:rsid w:val="00806C78"/>
    <w:rsid w:val="00807015"/>
    <w:rsid w:val="00831319"/>
    <w:rsid w:val="00845FCE"/>
    <w:rsid w:val="00850351"/>
    <w:rsid w:val="008556A5"/>
    <w:rsid w:val="00862F3E"/>
    <w:rsid w:val="008B3AE5"/>
    <w:rsid w:val="008C13AB"/>
    <w:rsid w:val="008C5580"/>
    <w:rsid w:val="009055A5"/>
    <w:rsid w:val="00932311"/>
    <w:rsid w:val="009830D5"/>
    <w:rsid w:val="00987EF6"/>
    <w:rsid w:val="009B42B9"/>
    <w:rsid w:val="009E6D5B"/>
    <w:rsid w:val="00A03EBA"/>
    <w:rsid w:val="00A16099"/>
    <w:rsid w:val="00A31E57"/>
    <w:rsid w:val="00A32485"/>
    <w:rsid w:val="00A560DB"/>
    <w:rsid w:val="00A640BD"/>
    <w:rsid w:val="00AD73B4"/>
    <w:rsid w:val="00AD7919"/>
    <w:rsid w:val="00AF1240"/>
    <w:rsid w:val="00AF70B1"/>
    <w:rsid w:val="00B02129"/>
    <w:rsid w:val="00B227FF"/>
    <w:rsid w:val="00B55C91"/>
    <w:rsid w:val="00B57DCA"/>
    <w:rsid w:val="00B62EEF"/>
    <w:rsid w:val="00B92184"/>
    <w:rsid w:val="00B9541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22F6"/>
    <w:rsid w:val="00C013EE"/>
    <w:rsid w:val="00C01BFE"/>
    <w:rsid w:val="00C0375C"/>
    <w:rsid w:val="00C078CB"/>
    <w:rsid w:val="00C22DBE"/>
    <w:rsid w:val="00C509DA"/>
    <w:rsid w:val="00C63975"/>
    <w:rsid w:val="00C66D08"/>
    <w:rsid w:val="00C90500"/>
    <w:rsid w:val="00CA099A"/>
    <w:rsid w:val="00CA0E82"/>
    <w:rsid w:val="00CA2404"/>
    <w:rsid w:val="00CA4661"/>
    <w:rsid w:val="00CE58A6"/>
    <w:rsid w:val="00CE67A3"/>
    <w:rsid w:val="00CF2C63"/>
    <w:rsid w:val="00D02754"/>
    <w:rsid w:val="00D24FA7"/>
    <w:rsid w:val="00D51D76"/>
    <w:rsid w:val="00D55FAE"/>
    <w:rsid w:val="00D64696"/>
    <w:rsid w:val="00D876C9"/>
    <w:rsid w:val="00D90D49"/>
    <w:rsid w:val="00DC5D96"/>
    <w:rsid w:val="00DD38FC"/>
    <w:rsid w:val="00DD4F3E"/>
    <w:rsid w:val="00E124CB"/>
    <w:rsid w:val="00E13E55"/>
    <w:rsid w:val="00E27480"/>
    <w:rsid w:val="00E46158"/>
    <w:rsid w:val="00E530F6"/>
    <w:rsid w:val="00E660F4"/>
    <w:rsid w:val="00E73696"/>
    <w:rsid w:val="00E73E00"/>
    <w:rsid w:val="00E82D3B"/>
    <w:rsid w:val="00EA40CE"/>
    <w:rsid w:val="00EA7406"/>
    <w:rsid w:val="00ED6ED7"/>
    <w:rsid w:val="00EE1E7B"/>
    <w:rsid w:val="00EE528A"/>
    <w:rsid w:val="00EE591B"/>
    <w:rsid w:val="00F058D5"/>
    <w:rsid w:val="00F142DE"/>
    <w:rsid w:val="00F225BF"/>
    <w:rsid w:val="00F36566"/>
    <w:rsid w:val="00F53753"/>
    <w:rsid w:val="00F7167E"/>
    <w:rsid w:val="00F720A8"/>
    <w:rsid w:val="00F7443C"/>
    <w:rsid w:val="00F81671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1B39F"/>
  <w15:docId w15:val="{43BC5B0A-51F5-4C84-9E6D-048DB8D8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70FE2-93FE-4E76-B62A-6C3E11CE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51</TotalTime>
  <Pages>1</Pages>
  <Words>49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Elian Eduardo De Los Santos Guillen</cp:lastModifiedBy>
  <cp:revision>14</cp:revision>
  <cp:lastPrinted>2021-04-22T15:42:00Z</cp:lastPrinted>
  <dcterms:created xsi:type="dcterms:W3CDTF">2022-04-22T14:57:00Z</dcterms:created>
  <dcterms:modified xsi:type="dcterms:W3CDTF">2024-11-13T16:11:00Z</dcterms:modified>
</cp:coreProperties>
</file>