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6C503073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D5259">
                                      <w:rPr>
                                        <w:rStyle w:val="Style2"/>
                                      </w:rPr>
                                      <w:t>32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6C503073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782AFA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782AFA">
                                <w:rPr>
                                  <w:rStyle w:val="Style2"/>
                                </w:rPr>
                                <w:t>0</w:t>
                              </w:r>
                              <w:r w:rsidR="00ED5259">
                                <w:rPr>
                                  <w:rStyle w:val="Style2"/>
                                </w:rPr>
                                <w:t>32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5248D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5248D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5248D4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5248D4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5248D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5248D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76142" w14:textId="77777777" w:rsidR="005248D4" w:rsidRDefault="005248D4" w:rsidP="001007E7">
      <w:pPr>
        <w:spacing w:after="0" w:line="240" w:lineRule="auto"/>
      </w:pPr>
      <w:r>
        <w:separator/>
      </w:r>
    </w:p>
  </w:endnote>
  <w:endnote w:type="continuationSeparator" w:id="0">
    <w:p w14:paraId="5D8A2427" w14:textId="77777777" w:rsidR="005248D4" w:rsidRDefault="005248D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A2A1F" w14:textId="77777777" w:rsidR="005248D4" w:rsidRDefault="005248D4" w:rsidP="001007E7">
      <w:pPr>
        <w:spacing w:after="0" w:line="240" w:lineRule="auto"/>
      </w:pPr>
      <w:r>
        <w:separator/>
      </w:r>
    </w:p>
  </w:footnote>
  <w:footnote w:type="continuationSeparator" w:id="0">
    <w:p w14:paraId="5EBC72A3" w14:textId="77777777" w:rsidR="005248D4" w:rsidRDefault="005248D4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1426"/>
    <w:rsid w:val="00034DD9"/>
    <w:rsid w:val="000378B3"/>
    <w:rsid w:val="000418DD"/>
    <w:rsid w:val="00045479"/>
    <w:rsid w:val="0005792C"/>
    <w:rsid w:val="000A4598"/>
    <w:rsid w:val="000A6BC5"/>
    <w:rsid w:val="000B0DCD"/>
    <w:rsid w:val="000E02D9"/>
    <w:rsid w:val="000F2E2D"/>
    <w:rsid w:val="000F4DDA"/>
    <w:rsid w:val="001007E7"/>
    <w:rsid w:val="001020C0"/>
    <w:rsid w:val="00113B3A"/>
    <w:rsid w:val="001256E2"/>
    <w:rsid w:val="001466B0"/>
    <w:rsid w:val="00147320"/>
    <w:rsid w:val="00151DBB"/>
    <w:rsid w:val="00157600"/>
    <w:rsid w:val="00167751"/>
    <w:rsid w:val="00170EC5"/>
    <w:rsid w:val="00181E8D"/>
    <w:rsid w:val="00194FF2"/>
    <w:rsid w:val="001A06D8"/>
    <w:rsid w:val="001A3F92"/>
    <w:rsid w:val="001C0E01"/>
    <w:rsid w:val="001E5A50"/>
    <w:rsid w:val="001F7221"/>
    <w:rsid w:val="001F73A7"/>
    <w:rsid w:val="002009A7"/>
    <w:rsid w:val="00253DBA"/>
    <w:rsid w:val="0025714A"/>
    <w:rsid w:val="0026335F"/>
    <w:rsid w:val="00264900"/>
    <w:rsid w:val="00295BD4"/>
    <w:rsid w:val="002D2441"/>
    <w:rsid w:val="002D451D"/>
    <w:rsid w:val="002E1412"/>
    <w:rsid w:val="002E43E2"/>
    <w:rsid w:val="002F7842"/>
    <w:rsid w:val="00312EE4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5D57"/>
    <w:rsid w:val="00416F66"/>
    <w:rsid w:val="00423E0E"/>
    <w:rsid w:val="0042490F"/>
    <w:rsid w:val="004379A6"/>
    <w:rsid w:val="0044234A"/>
    <w:rsid w:val="00456C17"/>
    <w:rsid w:val="004636E9"/>
    <w:rsid w:val="00464551"/>
    <w:rsid w:val="00466B9C"/>
    <w:rsid w:val="00467E67"/>
    <w:rsid w:val="004938EB"/>
    <w:rsid w:val="0049787A"/>
    <w:rsid w:val="004B30DA"/>
    <w:rsid w:val="004D19C5"/>
    <w:rsid w:val="004D45A8"/>
    <w:rsid w:val="005248D4"/>
    <w:rsid w:val="00534A7F"/>
    <w:rsid w:val="00535962"/>
    <w:rsid w:val="0055495B"/>
    <w:rsid w:val="00561CA6"/>
    <w:rsid w:val="005763BF"/>
    <w:rsid w:val="0058075F"/>
    <w:rsid w:val="00581EFB"/>
    <w:rsid w:val="0058380E"/>
    <w:rsid w:val="00587F14"/>
    <w:rsid w:val="00597BF8"/>
    <w:rsid w:val="005D2A7C"/>
    <w:rsid w:val="005D6746"/>
    <w:rsid w:val="005E3E14"/>
    <w:rsid w:val="005F47E8"/>
    <w:rsid w:val="005F4EB6"/>
    <w:rsid w:val="00611A07"/>
    <w:rsid w:val="0062592A"/>
    <w:rsid w:val="00644063"/>
    <w:rsid w:val="006476F8"/>
    <w:rsid w:val="006506D0"/>
    <w:rsid w:val="00651E48"/>
    <w:rsid w:val="006534AF"/>
    <w:rsid w:val="00661C12"/>
    <w:rsid w:val="00666D56"/>
    <w:rsid w:val="006709BC"/>
    <w:rsid w:val="006A2D7C"/>
    <w:rsid w:val="006B4605"/>
    <w:rsid w:val="006F567F"/>
    <w:rsid w:val="00725091"/>
    <w:rsid w:val="00725DFF"/>
    <w:rsid w:val="0074316C"/>
    <w:rsid w:val="00743E71"/>
    <w:rsid w:val="00777420"/>
    <w:rsid w:val="00780880"/>
    <w:rsid w:val="00782AFA"/>
    <w:rsid w:val="007A2164"/>
    <w:rsid w:val="007A2435"/>
    <w:rsid w:val="007B0E1F"/>
    <w:rsid w:val="007B5D3E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414A3"/>
    <w:rsid w:val="00880181"/>
    <w:rsid w:val="008A2417"/>
    <w:rsid w:val="008A4176"/>
    <w:rsid w:val="008B3AE5"/>
    <w:rsid w:val="008C388B"/>
    <w:rsid w:val="008D5A9D"/>
    <w:rsid w:val="008E2D42"/>
    <w:rsid w:val="008E4AC1"/>
    <w:rsid w:val="008E520F"/>
    <w:rsid w:val="008F7D95"/>
    <w:rsid w:val="00903189"/>
    <w:rsid w:val="00903C23"/>
    <w:rsid w:val="009126DA"/>
    <w:rsid w:val="00927687"/>
    <w:rsid w:val="009321C6"/>
    <w:rsid w:val="00966EEE"/>
    <w:rsid w:val="00977C54"/>
    <w:rsid w:val="009B554F"/>
    <w:rsid w:val="009C6C49"/>
    <w:rsid w:val="009E7FF1"/>
    <w:rsid w:val="00A16099"/>
    <w:rsid w:val="00A3649B"/>
    <w:rsid w:val="00A40F28"/>
    <w:rsid w:val="00A57192"/>
    <w:rsid w:val="00A640BD"/>
    <w:rsid w:val="00A641A7"/>
    <w:rsid w:val="00A721D1"/>
    <w:rsid w:val="00A72F42"/>
    <w:rsid w:val="00A940DF"/>
    <w:rsid w:val="00AA0DAA"/>
    <w:rsid w:val="00AB0D95"/>
    <w:rsid w:val="00AD4D23"/>
    <w:rsid w:val="00AD6558"/>
    <w:rsid w:val="00AD7919"/>
    <w:rsid w:val="00AF2E6B"/>
    <w:rsid w:val="00B03420"/>
    <w:rsid w:val="00B10DB7"/>
    <w:rsid w:val="00B3364C"/>
    <w:rsid w:val="00B62EEF"/>
    <w:rsid w:val="00B65193"/>
    <w:rsid w:val="00B97B51"/>
    <w:rsid w:val="00BA0007"/>
    <w:rsid w:val="00BB1D79"/>
    <w:rsid w:val="00BC1D0C"/>
    <w:rsid w:val="00BC440A"/>
    <w:rsid w:val="00BC61BD"/>
    <w:rsid w:val="00BD0459"/>
    <w:rsid w:val="00BD1586"/>
    <w:rsid w:val="00BF407F"/>
    <w:rsid w:val="00C078CB"/>
    <w:rsid w:val="00C10DEC"/>
    <w:rsid w:val="00C22DBE"/>
    <w:rsid w:val="00C4660B"/>
    <w:rsid w:val="00C5078F"/>
    <w:rsid w:val="00C66D08"/>
    <w:rsid w:val="00C67B34"/>
    <w:rsid w:val="00C7470C"/>
    <w:rsid w:val="00C9143F"/>
    <w:rsid w:val="00CA0E82"/>
    <w:rsid w:val="00CA164C"/>
    <w:rsid w:val="00CA4661"/>
    <w:rsid w:val="00CC1E37"/>
    <w:rsid w:val="00CE67A3"/>
    <w:rsid w:val="00D1201E"/>
    <w:rsid w:val="00D24FA7"/>
    <w:rsid w:val="00D26D93"/>
    <w:rsid w:val="00D3303A"/>
    <w:rsid w:val="00D45A3E"/>
    <w:rsid w:val="00D46163"/>
    <w:rsid w:val="00D64696"/>
    <w:rsid w:val="00D7710E"/>
    <w:rsid w:val="00D83974"/>
    <w:rsid w:val="00D90D49"/>
    <w:rsid w:val="00D9600B"/>
    <w:rsid w:val="00DB118E"/>
    <w:rsid w:val="00DC5D96"/>
    <w:rsid w:val="00DD4F3E"/>
    <w:rsid w:val="00E13E55"/>
    <w:rsid w:val="00E2260A"/>
    <w:rsid w:val="00E25467"/>
    <w:rsid w:val="00E82502"/>
    <w:rsid w:val="00E8285A"/>
    <w:rsid w:val="00EA6B34"/>
    <w:rsid w:val="00EA7406"/>
    <w:rsid w:val="00EC22C5"/>
    <w:rsid w:val="00EC2E96"/>
    <w:rsid w:val="00ED0A2B"/>
    <w:rsid w:val="00ED5259"/>
    <w:rsid w:val="00EE1E7B"/>
    <w:rsid w:val="00EF7C23"/>
    <w:rsid w:val="00F225BF"/>
    <w:rsid w:val="00F32F78"/>
    <w:rsid w:val="00F53753"/>
    <w:rsid w:val="00F7167E"/>
    <w:rsid w:val="00F737DC"/>
    <w:rsid w:val="00F74069"/>
    <w:rsid w:val="00F7443C"/>
    <w:rsid w:val="00F84D68"/>
    <w:rsid w:val="00F9504D"/>
    <w:rsid w:val="00FA01DC"/>
    <w:rsid w:val="00FA1AEF"/>
    <w:rsid w:val="00FB439C"/>
    <w:rsid w:val="00FC2870"/>
    <w:rsid w:val="00FE6BE2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E7E95-E09B-4646-9D5D-1E6AFD47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Jorge Santiago De la Cruz</cp:lastModifiedBy>
  <cp:revision>35</cp:revision>
  <cp:lastPrinted>2011-03-04T18:48:00Z</cp:lastPrinted>
  <dcterms:created xsi:type="dcterms:W3CDTF">2024-03-21T17:11:00Z</dcterms:created>
  <dcterms:modified xsi:type="dcterms:W3CDTF">2026-03-24T12:25:00Z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