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E7609D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FFFF711" wp14:editId="59B622F6">
                <wp:simplePos x="0" y="0"/>
                <wp:positionH relativeFrom="column">
                  <wp:posOffset>4057650</wp:posOffset>
                </wp:positionH>
                <wp:positionV relativeFrom="paragraph">
                  <wp:posOffset>-590550</wp:posOffset>
                </wp:positionV>
                <wp:extent cx="2323465" cy="701040"/>
                <wp:effectExtent l="19050" t="0" r="1968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3465" cy="701040"/>
                          <a:chOff x="12641" y="523"/>
                          <a:chExt cx="2838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641" y="561"/>
                            <a:ext cx="2838" cy="968"/>
                            <a:chOff x="8902" y="720"/>
                            <a:chExt cx="236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02" y="1077"/>
                              <a:ext cx="236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466B0" w:rsidRPr="00535962" w:rsidRDefault="00E7609D" w:rsidP="001466B0">
                                    <w:pPr>
                                      <w:jc w:val="center"/>
                                    </w:pPr>
                                    <w:r w:rsidRPr="00E7609D">
                                      <w:rPr>
                                        <w:rStyle w:val="Style2"/>
                                      </w:rPr>
                                      <w:t>DGM-CCC-PEPU-2026-0006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FFF711" id="Group 21" o:spid="_x0000_s1026" style="position:absolute;margin-left:319.5pt;margin-top:-46.5pt;width:182.95pt;height:55.2pt;z-index:251659776" coordorigin="12641,523" coordsize="283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8" style="position:absolute;left:12641;top:561;width:2838;height:968" coordorigin="8902,720" coordsize="2363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902;top:1077;width:2363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466B0" w:rsidRPr="00535962" w:rsidRDefault="00E7609D" w:rsidP="001466B0">
                              <w:pPr>
                                <w:jc w:val="center"/>
                              </w:pPr>
                              <w:r w:rsidRPr="00E7609D">
                                <w:rPr>
                                  <w:rStyle w:val="Style2"/>
                                </w:rPr>
                                <w:t>DGM-CCC-PEPU-2026-0006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605627" wp14:editId="6BD5F15A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05627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MX" w:eastAsia="es-MX"/>
        </w:rPr>
        <w:drawing>
          <wp:anchor distT="0" distB="0" distL="114300" distR="114300" simplePos="0" relativeHeight="251661824" behindDoc="0" locked="0" layoutInCell="1" allowOverlap="1" wp14:anchorId="09990C13" wp14:editId="4F70EA7A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9E01F4A" wp14:editId="661D32F8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C109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01F4A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CF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" filled="f" stroked="f">
                <v:textbox>
                  <w:txbxContent>
                    <w:p w:rsidR="0026335F" w:rsidRPr="0026335F" w:rsidRDefault="007C109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C109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7C109B" w:rsidRPr="007C109B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C109B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C109B" w:rsidRPr="007C109B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C10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7C10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C109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7C109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 xml:space="preserve">Fecha: </w:t>
      </w:r>
      <w:sdt>
        <w:sdtPr>
          <w:rPr>
            <w:rStyle w:val="Style5"/>
          </w:rPr>
          <w:alias w:val="Fecha de emisión del documento"/>
          <w:tag w:val="Fecha de emisión del documento"/>
          <w:id w:val="-1457022309"/>
          <w:date w:fullDate="2026-03-19T00:00:00Z">
            <w:dateFormat w:val="dd' de 'MMMM' de 'yyyy"/>
            <w:lid w:val="es-DO"/>
            <w:storeMappedDataAs w:val="dateTime"/>
            <w:calendar w:val="gregorian"/>
          </w:date>
        </w:sdtPr>
        <w:sdtContent>
          <w:r w:rsidR="00DB4621">
            <w:rPr>
              <w:rStyle w:val="Style5"/>
              <w:lang w:val="es-DO"/>
            </w:rPr>
            <w:t>19 de marzo de 2026</w:t>
          </w:r>
        </w:sdtContent>
      </w:sdt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DB4621">
              <w:t>JOSE JAIME RUIZ SENCION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="00DB4621">
              <w:t>JOSE JAIME RUIZ SENCION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  <w:r w:rsidR="00DB4621" w:rsidRPr="00DB4621">
              <w:rPr>
                <w:spacing w:val="-2"/>
                <w:sz w:val="22"/>
                <w:szCs w:val="22"/>
                <w:lang w:val="es-DO"/>
              </w:rPr>
              <w:t>010-0056470-6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DB4621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B4621" w:rsidRPr="00DB4621">
              <w:rPr>
                <w:spacing w:val="-2"/>
                <w:sz w:val="22"/>
                <w:szCs w:val="22"/>
                <w:lang w:val="es-DO"/>
              </w:rPr>
              <w:t>010-0056470-6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DB4621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.  Domicilio legal del Oferente:</w:t>
            </w:r>
            <w:r w:rsidR="00DB4621">
              <w:rPr>
                <w:spacing w:val="-2"/>
                <w:sz w:val="22"/>
                <w:szCs w:val="22"/>
                <w:lang w:val="es-DO"/>
              </w:rPr>
              <w:t xml:space="preserve"> Azua Republica Dominicana.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="00DB4621" w:rsidRPr="00DB4621">
              <w:rPr>
                <w:spacing w:val="-2"/>
                <w:sz w:val="22"/>
                <w:szCs w:val="22"/>
              </w:rPr>
              <w:t>JOSE JAIME RUIZ SENCION</w:t>
            </w:r>
            <w:r w:rsidR="00DB4621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="00DB4621">
              <w:rPr>
                <w:spacing w:val="-2"/>
                <w:sz w:val="22"/>
                <w:szCs w:val="22"/>
                <w:lang w:val="es-DO"/>
              </w:rPr>
              <w:t>Calle Amapola, # 64, Pajarito, Azua, Republica Dominicana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>:</w:t>
            </w:r>
            <w:r w:rsidR="00E7609D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="00E7609D" w:rsidRPr="00E7609D">
              <w:rPr>
                <w:i/>
                <w:iCs/>
                <w:spacing w:val="-2"/>
                <w:sz w:val="22"/>
                <w:szCs w:val="22"/>
                <w:lang w:val="es-DO"/>
              </w:rPr>
              <w:t>[N/A]</w:t>
            </w:r>
            <w:bookmarkStart w:id="0" w:name="_GoBack"/>
            <w:bookmarkEnd w:id="0"/>
          </w:p>
          <w:p w:rsidR="00E82502" w:rsidRPr="00E82502" w:rsidRDefault="00E82502" w:rsidP="00DB4621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</w:t>
            </w:r>
            <w:r w:rsidRPr="00DB4621">
              <w:rPr>
                <w:spacing w:val="-2"/>
                <w:sz w:val="22"/>
                <w:szCs w:val="22"/>
                <w:lang w:val="es-DO"/>
              </w:rPr>
              <w:t xml:space="preserve">electrónico: </w:t>
            </w:r>
            <w:r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[</w:t>
            </w:r>
            <w:r w:rsidR="00DB4621"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N/A</w:t>
            </w:r>
            <w:r w:rsidRPr="00DB4621">
              <w:rPr>
                <w:i/>
                <w:iCs/>
                <w:spacing w:val="-2"/>
                <w:sz w:val="22"/>
                <w:szCs w:val="22"/>
                <w:lang w:val="es-DO"/>
              </w:rPr>
              <w:t>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5C0C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7C109B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B4621"/>
    <w:rsid w:val="00DC5D96"/>
    <w:rsid w:val="00DD4F3E"/>
    <w:rsid w:val="00E13E55"/>
    <w:rsid w:val="00E7609D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61B4-68DB-4811-BB45-B1396B41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44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Luis E. Varona Diaz</cp:lastModifiedBy>
  <cp:revision>6</cp:revision>
  <cp:lastPrinted>2026-03-24T16:12:00Z</cp:lastPrinted>
  <dcterms:created xsi:type="dcterms:W3CDTF">2014-01-15T13:04:00Z</dcterms:created>
  <dcterms:modified xsi:type="dcterms:W3CDTF">2026-03-24T16:29:00Z</dcterms:modified>
</cp:coreProperties>
</file>