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6580686D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A5CB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2A5CB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1750A">
                                      <w:rPr>
                                        <w:rStyle w:val="Style2"/>
                                      </w:rPr>
                                      <w:t>50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6580686D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2A5CB3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2A5CB3">
                                <w:rPr>
                                  <w:rStyle w:val="Style2"/>
                                </w:rPr>
                                <w:t>0</w:t>
                              </w:r>
                              <w:r w:rsidR="0021750A">
                                <w:rPr>
                                  <w:rStyle w:val="Style2"/>
                                </w:rPr>
                                <w:t>50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363B157">
                <wp:simplePos x="0" y="0"/>
                <wp:positionH relativeFrom="column">
                  <wp:posOffset>4457700</wp:posOffset>
                </wp:positionH>
                <wp:positionV relativeFrom="paragraph">
                  <wp:posOffset>140970</wp:posOffset>
                </wp:positionV>
                <wp:extent cx="19050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AC27CB5" w:rsidR="0026335F" w:rsidRPr="0026335F" w:rsidRDefault="007D0C2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3-3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12C39">
                                  <w:rPr>
                                    <w:rStyle w:val="Style5"/>
                                    <w:lang w:val="es-DO"/>
                                  </w:rPr>
                                  <w:t>30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50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" filled="f" stroked="f">
                <v:textbox>
                  <w:txbxContent>
                    <w:p w14:paraId="349C3EBF" w14:textId="7AC27CB5" w:rsidR="0026335F" w:rsidRPr="0026335F" w:rsidRDefault="007D0C2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3-3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12C39">
                            <w:rPr>
                              <w:rStyle w:val="Style5"/>
                              <w:lang w:val="es-DO"/>
                            </w:rPr>
                            <w:t>30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7D0C2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7D0C2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7D0C2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7D0C2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1E7BD" w14:textId="77777777" w:rsidR="007D0C21" w:rsidRDefault="007D0C21" w:rsidP="001007E7">
      <w:pPr>
        <w:spacing w:after="0" w:line="240" w:lineRule="auto"/>
      </w:pPr>
      <w:r>
        <w:separator/>
      </w:r>
    </w:p>
  </w:endnote>
  <w:endnote w:type="continuationSeparator" w:id="0">
    <w:p w14:paraId="08EF3B2D" w14:textId="77777777" w:rsidR="007D0C21" w:rsidRDefault="007D0C21" w:rsidP="001007E7">
      <w:pPr>
        <w:spacing w:after="0" w:line="240" w:lineRule="auto"/>
      </w:pPr>
      <w:r>
        <w:continuationSeparator/>
      </w:r>
    </w:p>
  </w:endnote>
  <w:endnote w:type="continuationNotice" w:id="1">
    <w:p w14:paraId="7E71CD46" w14:textId="77777777" w:rsidR="007D0C21" w:rsidRDefault="007D0C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E4B0C" w14:textId="77777777" w:rsidR="007D0C21" w:rsidRDefault="007D0C21" w:rsidP="001007E7">
      <w:pPr>
        <w:spacing w:after="0" w:line="240" w:lineRule="auto"/>
      </w:pPr>
      <w:r>
        <w:separator/>
      </w:r>
    </w:p>
  </w:footnote>
  <w:footnote w:type="continuationSeparator" w:id="0">
    <w:p w14:paraId="0A9FC315" w14:textId="77777777" w:rsidR="007D0C21" w:rsidRDefault="007D0C21" w:rsidP="001007E7">
      <w:pPr>
        <w:spacing w:after="0" w:line="240" w:lineRule="auto"/>
      </w:pPr>
      <w:r>
        <w:continuationSeparator/>
      </w:r>
    </w:p>
  </w:footnote>
  <w:footnote w:type="continuationNotice" w:id="1">
    <w:p w14:paraId="0FDD5F97" w14:textId="77777777" w:rsidR="007D0C21" w:rsidRDefault="007D0C2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4E31"/>
    <w:rsid w:val="00034DD9"/>
    <w:rsid w:val="00045479"/>
    <w:rsid w:val="0005683A"/>
    <w:rsid w:val="0005792C"/>
    <w:rsid w:val="00070B02"/>
    <w:rsid w:val="0007201C"/>
    <w:rsid w:val="0008247D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37C17"/>
    <w:rsid w:val="001466B0"/>
    <w:rsid w:val="00147320"/>
    <w:rsid w:val="00157600"/>
    <w:rsid w:val="00160393"/>
    <w:rsid w:val="00170EC5"/>
    <w:rsid w:val="00181E8D"/>
    <w:rsid w:val="0019145A"/>
    <w:rsid w:val="00191A59"/>
    <w:rsid w:val="00194FF2"/>
    <w:rsid w:val="001A06D8"/>
    <w:rsid w:val="001A3A89"/>
    <w:rsid w:val="001A3F92"/>
    <w:rsid w:val="001C6209"/>
    <w:rsid w:val="001E5A50"/>
    <w:rsid w:val="001E6C5F"/>
    <w:rsid w:val="001F6DBD"/>
    <w:rsid w:val="001F73A7"/>
    <w:rsid w:val="002009A7"/>
    <w:rsid w:val="0021750A"/>
    <w:rsid w:val="002224C7"/>
    <w:rsid w:val="002415C8"/>
    <w:rsid w:val="00253DBA"/>
    <w:rsid w:val="0025714A"/>
    <w:rsid w:val="0026335F"/>
    <w:rsid w:val="00285387"/>
    <w:rsid w:val="00295BD4"/>
    <w:rsid w:val="002A5CB3"/>
    <w:rsid w:val="002D451D"/>
    <w:rsid w:val="002E1412"/>
    <w:rsid w:val="00301EA7"/>
    <w:rsid w:val="00314023"/>
    <w:rsid w:val="003162D1"/>
    <w:rsid w:val="003206ED"/>
    <w:rsid w:val="00340C36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5D5B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347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66E5B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040F5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0C21"/>
    <w:rsid w:val="007D6CCA"/>
    <w:rsid w:val="007F4178"/>
    <w:rsid w:val="007F594A"/>
    <w:rsid w:val="008034E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E547E"/>
    <w:rsid w:val="008F7D95"/>
    <w:rsid w:val="00903189"/>
    <w:rsid w:val="00903C23"/>
    <w:rsid w:val="009126DA"/>
    <w:rsid w:val="009139FF"/>
    <w:rsid w:val="00927687"/>
    <w:rsid w:val="00966EEE"/>
    <w:rsid w:val="00977C54"/>
    <w:rsid w:val="009B202C"/>
    <w:rsid w:val="009C657B"/>
    <w:rsid w:val="009D6A59"/>
    <w:rsid w:val="009F358A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19C3"/>
    <w:rsid w:val="00B029F6"/>
    <w:rsid w:val="00B03420"/>
    <w:rsid w:val="00B2567E"/>
    <w:rsid w:val="00B26A66"/>
    <w:rsid w:val="00B62EEF"/>
    <w:rsid w:val="00B6491C"/>
    <w:rsid w:val="00B65193"/>
    <w:rsid w:val="00B65C4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12C39"/>
    <w:rsid w:val="00C21906"/>
    <w:rsid w:val="00C22DBE"/>
    <w:rsid w:val="00C30B9C"/>
    <w:rsid w:val="00C453B3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49B3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517ED"/>
    <w:rsid w:val="00E80D9F"/>
    <w:rsid w:val="00E82502"/>
    <w:rsid w:val="00E8285A"/>
    <w:rsid w:val="00EA6B34"/>
    <w:rsid w:val="00EA7406"/>
    <w:rsid w:val="00EC5EC4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74875"/>
    <w:rsid w:val="00F84D68"/>
    <w:rsid w:val="00F92D50"/>
    <w:rsid w:val="00F9504D"/>
    <w:rsid w:val="00FA01DC"/>
    <w:rsid w:val="00FA1AEF"/>
    <w:rsid w:val="00FB1E88"/>
    <w:rsid w:val="00FB439C"/>
    <w:rsid w:val="00FB7728"/>
    <w:rsid w:val="00FC2870"/>
    <w:rsid w:val="00FD6750"/>
    <w:rsid w:val="00FF610E"/>
    <w:rsid w:val="0A9B2FD6"/>
    <w:rsid w:val="0F4A8663"/>
    <w:rsid w:val="15999D58"/>
    <w:rsid w:val="213CCC86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08009596-C5AE-4BE1-9F5D-1D5A29CC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B5740C-199C-4EB0-A624-49E32A5A47AD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C6FB3CD8-77A9-4DA1-A7F7-AB9229BE1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9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86</cp:revision>
  <cp:lastPrinted>2011-03-05T22:48:00Z</cp:lastPrinted>
  <dcterms:created xsi:type="dcterms:W3CDTF">2014-01-16T17:04:00Z</dcterms:created>
  <dcterms:modified xsi:type="dcterms:W3CDTF">2026-03-27T21:20:00Z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