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6E213365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6758EA7B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2A5CB3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2A5CB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12C39">
                                      <w:rPr>
                                        <w:rStyle w:val="Style2"/>
                                      </w:rPr>
                                      <w:t>17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8241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6758EA7B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2A5CB3">
                                <w:rPr>
                                  <w:rStyle w:val="Style2"/>
                                </w:rPr>
                                <w:t>6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2A5CB3">
                                <w:rPr>
                                  <w:rStyle w:val="Style2"/>
                                </w:rPr>
                                <w:t>0</w:t>
                              </w:r>
                              <w:r w:rsidR="00C12C39">
                                <w:rPr>
                                  <w:rStyle w:val="Style2"/>
                                </w:rPr>
                                <w:t>17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E6B25">
        <w:rPr>
          <w:rFonts w:eastAsia="Arial"/>
        </w:rPr>
        <w:t>9</w: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2560BC" wp14:editId="6363B157">
                <wp:simplePos x="0" y="0"/>
                <wp:positionH relativeFrom="column">
                  <wp:posOffset>4457700</wp:posOffset>
                </wp:positionH>
                <wp:positionV relativeFrom="paragraph">
                  <wp:posOffset>140970</wp:posOffset>
                </wp:positionV>
                <wp:extent cx="19050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AC27CB5" w:rsidR="0026335F" w:rsidRPr="0026335F" w:rsidRDefault="008034E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3-3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12C39">
                                  <w:rPr>
                                    <w:rStyle w:val="Style5"/>
                                    <w:lang w:val="es-DO"/>
                                  </w:rPr>
                                  <w:t>30 de marzo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51pt;margin-top:11.1pt;width:150pt;height:21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" filled="f" stroked="f">
                <v:textbox>
                  <w:txbxContent>
                    <w:p w14:paraId="349C3EBF" w14:textId="7AC27CB5" w:rsidR="0026335F" w:rsidRPr="0026335F" w:rsidRDefault="008034E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3-3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12C39">
                            <w:rPr>
                              <w:rStyle w:val="Style5"/>
                              <w:lang w:val="es-DO"/>
                            </w:rPr>
                            <w:t>30 de marzo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8034E8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8034E8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8034E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8034E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Pr="001F6DBD" w:rsidRDefault="00C22DBE" w:rsidP="00A72F42">
      <w:pPr>
        <w:spacing w:after="0" w:line="240" w:lineRule="auto"/>
        <w:ind w:right="-45"/>
        <w:jc w:val="both"/>
        <w:rPr>
          <w:b/>
          <w:sz w:val="22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1A86AC02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715FC0A1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715FC0A1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715FC0A1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715FC0A1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715FC0A1">
              <w:rPr>
                <w:spacing w:val="-2"/>
                <w:sz w:val="22"/>
                <w:szCs w:val="22"/>
              </w:rPr>
              <w:t>:</w:t>
            </w:r>
            <w:r w:rsidR="00E82502" w:rsidRPr="715FC0A1">
              <w:rPr>
                <w:sz w:val="22"/>
                <w:szCs w:val="22"/>
              </w:rPr>
              <w:t xml:space="preserve">  </w:t>
            </w:r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715FC0A1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715FC0A1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715FC0A1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715FC0A1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715FC0A1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166D7" w14:textId="77777777" w:rsidR="008034E8" w:rsidRDefault="008034E8" w:rsidP="001007E7">
      <w:pPr>
        <w:spacing w:after="0" w:line="240" w:lineRule="auto"/>
      </w:pPr>
      <w:r>
        <w:separator/>
      </w:r>
    </w:p>
  </w:endnote>
  <w:endnote w:type="continuationSeparator" w:id="0">
    <w:p w14:paraId="2BF4F50A" w14:textId="77777777" w:rsidR="008034E8" w:rsidRDefault="008034E8" w:rsidP="001007E7">
      <w:pPr>
        <w:spacing w:after="0" w:line="240" w:lineRule="auto"/>
      </w:pPr>
      <w:r>
        <w:continuationSeparator/>
      </w:r>
    </w:p>
  </w:endnote>
  <w:endnote w:type="continuationNotice" w:id="1">
    <w:p w14:paraId="3592FEB8" w14:textId="77777777" w:rsidR="008034E8" w:rsidRDefault="008034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08B16" w14:textId="77777777" w:rsidR="008034E8" w:rsidRDefault="008034E8" w:rsidP="001007E7">
      <w:pPr>
        <w:spacing w:after="0" w:line="240" w:lineRule="auto"/>
      </w:pPr>
      <w:r>
        <w:separator/>
      </w:r>
    </w:p>
  </w:footnote>
  <w:footnote w:type="continuationSeparator" w:id="0">
    <w:p w14:paraId="490F48D7" w14:textId="77777777" w:rsidR="008034E8" w:rsidRDefault="008034E8" w:rsidP="001007E7">
      <w:pPr>
        <w:spacing w:after="0" w:line="240" w:lineRule="auto"/>
      </w:pPr>
      <w:r>
        <w:continuationSeparator/>
      </w:r>
    </w:p>
  </w:footnote>
  <w:footnote w:type="continuationNotice" w:id="1">
    <w:p w14:paraId="07E1CEBA" w14:textId="77777777" w:rsidR="008034E8" w:rsidRDefault="008034E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4E31"/>
    <w:rsid w:val="00034DD9"/>
    <w:rsid w:val="00045479"/>
    <w:rsid w:val="0005683A"/>
    <w:rsid w:val="0005792C"/>
    <w:rsid w:val="00070B02"/>
    <w:rsid w:val="0007201C"/>
    <w:rsid w:val="0008247D"/>
    <w:rsid w:val="00091222"/>
    <w:rsid w:val="000A4598"/>
    <w:rsid w:val="000B0DCD"/>
    <w:rsid w:val="000E02D9"/>
    <w:rsid w:val="000E6B25"/>
    <w:rsid w:val="000F4B05"/>
    <w:rsid w:val="001007E7"/>
    <w:rsid w:val="001020C0"/>
    <w:rsid w:val="001256E2"/>
    <w:rsid w:val="00127C54"/>
    <w:rsid w:val="00137C17"/>
    <w:rsid w:val="001466B0"/>
    <w:rsid w:val="00147320"/>
    <w:rsid w:val="00157600"/>
    <w:rsid w:val="00160393"/>
    <w:rsid w:val="00170EC5"/>
    <w:rsid w:val="00181E8D"/>
    <w:rsid w:val="0019145A"/>
    <w:rsid w:val="00191A59"/>
    <w:rsid w:val="00194FF2"/>
    <w:rsid w:val="001A06D8"/>
    <w:rsid w:val="001A3A89"/>
    <w:rsid w:val="001A3F92"/>
    <w:rsid w:val="001C6209"/>
    <w:rsid w:val="001E5A50"/>
    <w:rsid w:val="001E6C5F"/>
    <w:rsid w:val="001F6DBD"/>
    <w:rsid w:val="001F73A7"/>
    <w:rsid w:val="002009A7"/>
    <w:rsid w:val="002224C7"/>
    <w:rsid w:val="002415C8"/>
    <w:rsid w:val="00253DBA"/>
    <w:rsid w:val="0025714A"/>
    <w:rsid w:val="0026335F"/>
    <w:rsid w:val="00285387"/>
    <w:rsid w:val="00295BD4"/>
    <w:rsid w:val="002A5CB3"/>
    <w:rsid w:val="002D451D"/>
    <w:rsid w:val="002E1412"/>
    <w:rsid w:val="00301EA7"/>
    <w:rsid w:val="00314023"/>
    <w:rsid w:val="003162D1"/>
    <w:rsid w:val="003206ED"/>
    <w:rsid w:val="00340C36"/>
    <w:rsid w:val="003413B6"/>
    <w:rsid w:val="00341484"/>
    <w:rsid w:val="00353210"/>
    <w:rsid w:val="00357C1C"/>
    <w:rsid w:val="00364228"/>
    <w:rsid w:val="00373217"/>
    <w:rsid w:val="00377A1C"/>
    <w:rsid w:val="00392351"/>
    <w:rsid w:val="003A1D61"/>
    <w:rsid w:val="003A56D5"/>
    <w:rsid w:val="003A5D5B"/>
    <w:rsid w:val="003A6141"/>
    <w:rsid w:val="003E63B8"/>
    <w:rsid w:val="00404131"/>
    <w:rsid w:val="00406233"/>
    <w:rsid w:val="00416F66"/>
    <w:rsid w:val="0042065D"/>
    <w:rsid w:val="00423DE5"/>
    <w:rsid w:val="0042490F"/>
    <w:rsid w:val="00433055"/>
    <w:rsid w:val="004379A6"/>
    <w:rsid w:val="0044234A"/>
    <w:rsid w:val="00456C17"/>
    <w:rsid w:val="00464551"/>
    <w:rsid w:val="00466B9C"/>
    <w:rsid w:val="00472116"/>
    <w:rsid w:val="004907D3"/>
    <w:rsid w:val="004938EB"/>
    <w:rsid w:val="004B30DA"/>
    <w:rsid w:val="004D45A8"/>
    <w:rsid w:val="00504BA6"/>
    <w:rsid w:val="00530C82"/>
    <w:rsid w:val="00530E2C"/>
    <w:rsid w:val="0053347C"/>
    <w:rsid w:val="00535962"/>
    <w:rsid w:val="00561CA6"/>
    <w:rsid w:val="00565C8F"/>
    <w:rsid w:val="0058380E"/>
    <w:rsid w:val="005909EF"/>
    <w:rsid w:val="00592E1A"/>
    <w:rsid w:val="00596059"/>
    <w:rsid w:val="00597BF8"/>
    <w:rsid w:val="005D6746"/>
    <w:rsid w:val="00611A07"/>
    <w:rsid w:val="00613BFA"/>
    <w:rsid w:val="0062592A"/>
    <w:rsid w:val="00644063"/>
    <w:rsid w:val="006506D0"/>
    <w:rsid w:val="00651228"/>
    <w:rsid w:val="00651E48"/>
    <w:rsid w:val="006534AF"/>
    <w:rsid w:val="006603AF"/>
    <w:rsid w:val="006656D5"/>
    <w:rsid w:val="00666D56"/>
    <w:rsid w:val="00666E5B"/>
    <w:rsid w:val="006709BC"/>
    <w:rsid w:val="00680946"/>
    <w:rsid w:val="006A233D"/>
    <w:rsid w:val="006A2D7C"/>
    <w:rsid w:val="006C77D5"/>
    <w:rsid w:val="006D70D5"/>
    <w:rsid w:val="006E2FA1"/>
    <w:rsid w:val="006E495B"/>
    <w:rsid w:val="006F50E7"/>
    <w:rsid w:val="006F567F"/>
    <w:rsid w:val="007040F5"/>
    <w:rsid w:val="0071485D"/>
    <w:rsid w:val="00725091"/>
    <w:rsid w:val="00735A65"/>
    <w:rsid w:val="007404F1"/>
    <w:rsid w:val="00742616"/>
    <w:rsid w:val="0074316C"/>
    <w:rsid w:val="00755A88"/>
    <w:rsid w:val="0075710A"/>
    <w:rsid w:val="00776A53"/>
    <w:rsid w:val="00780880"/>
    <w:rsid w:val="007B0E1F"/>
    <w:rsid w:val="007B6F6F"/>
    <w:rsid w:val="007C1F35"/>
    <w:rsid w:val="007D6CCA"/>
    <w:rsid w:val="007F4178"/>
    <w:rsid w:val="007F594A"/>
    <w:rsid w:val="008034E8"/>
    <w:rsid w:val="008072AF"/>
    <w:rsid w:val="0081518A"/>
    <w:rsid w:val="00820C9F"/>
    <w:rsid w:val="0082707E"/>
    <w:rsid w:val="008315B0"/>
    <w:rsid w:val="00837E8F"/>
    <w:rsid w:val="008419BF"/>
    <w:rsid w:val="00874A8F"/>
    <w:rsid w:val="00880181"/>
    <w:rsid w:val="008B00AC"/>
    <w:rsid w:val="008B3AE5"/>
    <w:rsid w:val="008B44E1"/>
    <w:rsid w:val="008C388B"/>
    <w:rsid w:val="008D5A9D"/>
    <w:rsid w:val="008E547E"/>
    <w:rsid w:val="008F7D95"/>
    <w:rsid w:val="00903189"/>
    <w:rsid w:val="00903C23"/>
    <w:rsid w:val="009126DA"/>
    <w:rsid w:val="009139FF"/>
    <w:rsid w:val="00927687"/>
    <w:rsid w:val="00966EEE"/>
    <w:rsid w:val="00977C54"/>
    <w:rsid w:val="009B202C"/>
    <w:rsid w:val="009C657B"/>
    <w:rsid w:val="009D6A59"/>
    <w:rsid w:val="009F358A"/>
    <w:rsid w:val="00A03B34"/>
    <w:rsid w:val="00A041F0"/>
    <w:rsid w:val="00A16099"/>
    <w:rsid w:val="00A24A0F"/>
    <w:rsid w:val="00A40F28"/>
    <w:rsid w:val="00A42C68"/>
    <w:rsid w:val="00A640BD"/>
    <w:rsid w:val="00A641A7"/>
    <w:rsid w:val="00A721D1"/>
    <w:rsid w:val="00A72F42"/>
    <w:rsid w:val="00A76428"/>
    <w:rsid w:val="00A830AE"/>
    <w:rsid w:val="00AA1A7D"/>
    <w:rsid w:val="00AB0D95"/>
    <w:rsid w:val="00AD6558"/>
    <w:rsid w:val="00AD666A"/>
    <w:rsid w:val="00AD7919"/>
    <w:rsid w:val="00AE1A9C"/>
    <w:rsid w:val="00AF2E6B"/>
    <w:rsid w:val="00AF4A07"/>
    <w:rsid w:val="00B019C3"/>
    <w:rsid w:val="00B029F6"/>
    <w:rsid w:val="00B03420"/>
    <w:rsid w:val="00B2567E"/>
    <w:rsid w:val="00B26A66"/>
    <w:rsid w:val="00B62EEF"/>
    <w:rsid w:val="00B6491C"/>
    <w:rsid w:val="00B65193"/>
    <w:rsid w:val="00B65C43"/>
    <w:rsid w:val="00B70CF0"/>
    <w:rsid w:val="00B76874"/>
    <w:rsid w:val="00B97B51"/>
    <w:rsid w:val="00BA0007"/>
    <w:rsid w:val="00BB1D79"/>
    <w:rsid w:val="00BB2A75"/>
    <w:rsid w:val="00BB33CE"/>
    <w:rsid w:val="00BC1D0C"/>
    <w:rsid w:val="00BC61BD"/>
    <w:rsid w:val="00BD1586"/>
    <w:rsid w:val="00C078CB"/>
    <w:rsid w:val="00C12C39"/>
    <w:rsid w:val="00C21906"/>
    <w:rsid w:val="00C22DBE"/>
    <w:rsid w:val="00C30B9C"/>
    <w:rsid w:val="00C5078F"/>
    <w:rsid w:val="00C66D08"/>
    <w:rsid w:val="00C711FB"/>
    <w:rsid w:val="00C7470C"/>
    <w:rsid w:val="00C910B4"/>
    <w:rsid w:val="00CA0E82"/>
    <w:rsid w:val="00CA164C"/>
    <w:rsid w:val="00CA1D5C"/>
    <w:rsid w:val="00CA4661"/>
    <w:rsid w:val="00CA49B3"/>
    <w:rsid w:val="00CA519B"/>
    <w:rsid w:val="00CB4ECA"/>
    <w:rsid w:val="00CB54C6"/>
    <w:rsid w:val="00CC6AEC"/>
    <w:rsid w:val="00CD4189"/>
    <w:rsid w:val="00CE67A3"/>
    <w:rsid w:val="00CF6EC2"/>
    <w:rsid w:val="00D1201E"/>
    <w:rsid w:val="00D24FA7"/>
    <w:rsid w:val="00D45A3E"/>
    <w:rsid w:val="00D46163"/>
    <w:rsid w:val="00D64696"/>
    <w:rsid w:val="00D7710E"/>
    <w:rsid w:val="00D9086B"/>
    <w:rsid w:val="00D90D49"/>
    <w:rsid w:val="00D91CD5"/>
    <w:rsid w:val="00D9600B"/>
    <w:rsid w:val="00DA6344"/>
    <w:rsid w:val="00DC5D96"/>
    <w:rsid w:val="00DD4F3E"/>
    <w:rsid w:val="00DE4BE8"/>
    <w:rsid w:val="00DE61AA"/>
    <w:rsid w:val="00E1180F"/>
    <w:rsid w:val="00E13E55"/>
    <w:rsid w:val="00E2260A"/>
    <w:rsid w:val="00E517ED"/>
    <w:rsid w:val="00E80D9F"/>
    <w:rsid w:val="00E82502"/>
    <w:rsid w:val="00E8285A"/>
    <w:rsid w:val="00EA6B34"/>
    <w:rsid w:val="00EA7406"/>
    <w:rsid w:val="00EC5EC4"/>
    <w:rsid w:val="00ED0A2B"/>
    <w:rsid w:val="00ED4943"/>
    <w:rsid w:val="00EE048D"/>
    <w:rsid w:val="00EE1E7B"/>
    <w:rsid w:val="00EF7C23"/>
    <w:rsid w:val="00F1098A"/>
    <w:rsid w:val="00F225BF"/>
    <w:rsid w:val="00F41028"/>
    <w:rsid w:val="00F53753"/>
    <w:rsid w:val="00F7167E"/>
    <w:rsid w:val="00F737DC"/>
    <w:rsid w:val="00F7443C"/>
    <w:rsid w:val="00F74875"/>
    <w:rsid w:val="00F84D68"/>
    <w:rsid w:val="00F92D50"/>
    <w:rsid w:val="00F9504D"/>
    <w:rsid w:val="00FA01DC"/>
    <w:rsid w:val="00FA1AEF"/>
    <w:rsid w:val="00FB1E88"/>
    <w:rsid w:val="00FB439C"/>
    <w:rsid w:val="00FB7728"/>
    <w:rsid w:val="00FC2870"/>
    <w:rsid w:val="00FD6750"/>
    <w:rsid w:val="00FF610E"/>
    <w:rsid w:val="0A9B2FD6"/>
    <w:rsid w:val="0F4A8663"/>
    <w:rsid w:val="15999D58"/>
    <w:rsid w:val="213CCC86"/>
    <w:rsid w:val="23353E08"/>
    <w:rsid w:val="284C411C"/>
    <w:rsid w:val="2C8EB338"/>
    <w:rsid w:val="2DE81285"/>
    <w:rsid w:val="5EC3EC04"/>
    <w:rsid w:val="5EEEB639"/>
    <w:rsid w:val="6BDDA2A1"/>
    <w:rsid w:val="6F0CBE68"/>
    <w:rsid w:val="715FC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08009596-C5AE-4BE1-9F5D-1D5A29CC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FB3CD8-77A9-4DA1-A7F7-AB9229BE1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B5740C-199C-4EB0-A624-49E32A5A47AD}">
  <ds:schemaRefs>
    <ds:schemaRef ds:uri="http://schemas.microsoft.com/office/2006/metadata/properties"/>
    <ds:schemaRef ds:uri="http://schemas.microsoft.com/office/infopath/2007/PartnerControls"/>
    <ds:schemaRef ds:uri="d1207536-9e68-4e3e-aeed-b740370baf18"/>
    <ds:schemaRef ds:uri="http://schemas.microsoft.com/sharepoint/v3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9</TotalTime>
  <Pages>1</Pages>
  <Words>151</Words>
  <Characters>868</Characters>
  <Application>Microsoft Office Word</Application>
  <DocSecurity>0</DocSecurity>
  <Lines>18</Lines>
  <Paragraphs>8</Paragraphs>
  <ScaleCrop>false</ScaleCrop>
  <Company>Hewlett-Packard Company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85</cp:revision>
  <cp:lastPrinted>2011-03-05T22:48:00Z</cp:lastPrinted>
  <dcterms:created xsi:type="dcterms:W3CDTF">2014-01-16T17:04:00Z</dcterms:created>
  <dcterms:modified xsi:type="dcterms:W3CDTF">2026-03-27T21:08:00Z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