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5008F026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275E1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E21B4">
                                      <w:rPr>
                                        <w:rStyle w:val="Style2"/>
                                      </w:rPr>
                                      <w:t>24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5008F026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B65193">
                                <w:rPr>
                                  <w:rStyle w:val="Style2"/>
                                </w:rPr>
                                <w:t>M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275E1D">
                                <w:rPr>
                                  <w:rStyle w:val="Style2"/>
                                </w:rPr>
                                <w:t>6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65193">
                                <w:rPr>
                                  <w:rStyle w:val="Style2"/>
                                </w:rPr>
                                <w:t>0</w:t>
                              </w:r>
                              <w:r w:rsidR="00AE21B4">
                                <w:rPr>
                                  <w:rStyle w:val="Style2"/>
                                </w:rPr>
                                <w:t>24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D53B7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D53B7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D53B75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D53B75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671552FA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671552FA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D53B7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D53B7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F288D" w14:textId="77777777" w:rsidR="00D53B75" w:rsidRDefault="00D53B75" w:rsidP="001007E7">
      <w:pPr>
        <w:spacing w:after="0" w:line="240" w:lineRule="auto"/>
      </w:pPr>
      <w:r>
        <w:separator/>
      </w:r>
    </w:p>
  </w:endnote>
  <w:endnote w:type="continuationSeparator" w:id="0">
    <w:p w14:paraId="69880465" w14:textId="77777777" w:rsidR="00D53B75" w:rsidRDefault="00D53B7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4E0EE" w14:textId="77777777" w:rsidR="00D53B75" w:rsidRDefault="00D53B75" w:rsidP="001007E7">
      <w:pPr>
        <w:spacing w:after="0" w:line="240" w:lineRule="auto"/>
      </w:pPr>
      <w:r>
        <w:separator/>
      </w:r>
    </w:p>
  </w:footnote>
  <w:footnote w:type="continuationSeparator" w:id="0">
    <w:p w14:paraId="57F4D162" w14:textId="77777777" w:rsidR="00D53B75" w:rsidRDefault="00D53B7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14B39"/>
    <w:rsid w:val="00034DD9"/>
    <w:rsid w:val="000378B3"/>
    <w:rsid w:val="00045479"/>
    <w:rsid w:val="0005792C"/>
    <w:rsid w:val="000A4598"/>
    <w:rsid w:val="000B0DCD"/>
    <w:rsid w:val="000E02D9"/>
    <w:rsid w:val="001007E7"/>
    <w:rsid w:val="001020C0"/>
    <w:rsid w:val="001256E2"/>
    <w:rsid w:val="001466B0"/>
    <w:rsid w:val="00147320"/>
    <w:rsid w:val="00151DBB"/>
    <w:rsid w:val="00157600"/>
    <w:rsid w:val="001668C4"/>
    <w:rsid w:val="00170EC5"/>
    <w:rsid w:val="00181E8D"/>
    <w:rsid w:val="00194FF2"/>
    <w:rsid w:val="001A06D8"/>
    <w:rsid w:val="001A3F92"/>
    <w:rsid w:val="001E5A50"/>
    <w:rsid w:val="001F3452"/>
    <w:rsid w:val="001F73A7"/>
    <w:rsid w:val="002009A7"/>
    <w:rsid w:val="00253DBA"/>
    <w:rsid w:val="002558D8"/>
    <w:rsid w:val="0025714A"/>
    <w:rsid w:val="0026335F"/>
    <w:rsid w:val="00275E1D"/>
    <w:rsid w:val="00295BD4"/>
    <w:rsid w:val="002D451D"/>
    <w:rsid w:val="002E1412"/>
    <w:rsid w:val="00314023"/>
    <w:rsid w:val="003206ED"/>
    <w:rsid w:val="003413B6"/>
    <w:rsid w:val="00341484"/>
    <w:rsid w:val="00342383"/>
    <w:rsid w:val="00357C1C"/>
    <w:rsid w:val="00373217"/>
    <w:rsid w:val="00377A1C"/>
    <w:rsid w:val="00392351"/>
    <w:rsid w:val="003A6141"/>
    <w:rsid w:val="003D06A2"/>
    <w:rsid w:val="00404131"/>
    <w:rsid w:val="00416F66"/>
    <w:rsid w:val="00417933"/>
    <w:rsid w:val="0042490F"/>
    <w:rsid w:val="00427AC1"/>
    <w:rsid w:val="004379A6"/>
    <w:rsid w:val="0044014D"/>
    <w:rsid w:val="0044234A"/>
    <w:rsid w:val="00454C50"/>
    <w:rsid w:val="00456C17"/>
    <w:rsid w:val="00464551"/>
    <w:rsid w:val="00466B9C"/>
    <w:rsid w:val="004938EB"/>
    <w:rsid w:val="004B30DA"/>
    <w:rsid w:val="004D19C5"/>
    <w:rsid w:val="004D45A8"/>
    <w:rsid w:val="00514DC8"/>
    <w:rsid w:val="00534A7F"/>
    <w:rsid w:val="00535962"/>
    <w:rsid w:val="0055495B"/>
    <w:rsid w:val="00561CA6"/>
    <w:rsid w:val="0058075F"/>
    <w:rsid w:val="0058380E"/>
    <w:rsid w:val="00587F14"/>
    <w:rsid w:val="00597BF8"/>
    <w:rsid w:val="005D2A7C"/>
    <w:rsid w:val="005D6746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F567F"/>
    <w:rsid w:val="0070378C"/>
    <w:rsid w:val="00725091"/>
    <w:rsid w:val="0073496D"/>
    <w:rsid w:val="0074316C"/>
    <w:rsid w:val="00780880"/>
    <w:rsid w:val="007A2435"/>
    <w:rsid w:val="007B0E1F"/>
    <w:rsid w:val="007B5437"/>
    <w:rsid w:val="007B6F6F"/>
    <w:rsid w:val="007C3347"/>
    <w:rsid w:val="007C4D22"/>
    <w:rsid w:val="008072AF"/>
    <w:rsid w:val="0081518A"/>
    <w:rsid w:val="00820C9F"/>
    <w:rsid w:val="0082707E"/>
    <w:rsid w:val="008315B0"/>
    <w:rsid w:val="00837E8F"/>
    <w:rsid w:val="00880181"/>
    <w:rsid w:val="008A7E32"/>
    <w:rsid w:val="008B3AE5"/>
    <w:rsid w:val="008C388B"/>
    <w:rsid w:val="008D5A9D"/>
    <w:rsid w:val="008E721B"/>
    <w:rsid w:val="008F7D95"/>
    <w:rsid w:val="00903189"/>
    <w:rsid w:val="00903C23"/>
    <w:rsid w:val="009126DA"/>
    <w:rsid w:val="00927687"/>
    <w:rsid w:val="00954855"/>
    <w:rsid w:val="00966EEE"/>
    <w:rsid w:val="00977C54"/>
    <w:rsid w:val="009B554F"/>
    <w:rsid w:val="00A16099"/>
    <w:rsid w:val="00A21859"/>
    <w:rsid w:val="00A40F28"/>
    <w:rsid w:val="00A640BD"/>
    <w:rsid w:val="00A641A7"/>
    <w:rsid w:val="00A721D1"/>
    <w:rsid w:val="00A72F42"/>
    <w:rsid w:val="00A940DF"/>
    <w:rsid w:val="00AB0D95"/>
    <w:rsid w:val="00AD6558"/>
    <w:rsid w:val="00AD7919"/>
    <w:rsid w:val="00AE21B4"/>
    <w:rsid w:val="00AF2E6B"/>
    <w:rsid w:val="00B03420"/>
    <w:rsid w:val="00B50AA5"/>
    <w:rsid w:val="00B62EEF"/>
    <w:rsid w:val="00B65193"/>
    <w:rsid w:val="00B950AF"/>
    <w:rsid w:val="00B97B51"/>
    <w:rsid w:val="00BA0007"/>
    <w:rsid w:val="00BA19F5"/>
    <w:rsid w:val="00BB1D79"/>
    <w:rsid w:val="00BC1D0C"/>
    <w:rsid w:val="00BC61BD"/>
    <w:rsid w:val="00BD077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3182F"/>
    <w:rsid w:val="00D45A3E"/>
    <w:rsid w:val="00D46163"/>
    <w:rsid w:val="00D53B75"/>
    <w:rsid w:val="00D64696"/>
    <w:rsid w:val="00D66A44"/>
    <w:rsid w:val="00D7710E"/>
    <w:rsid w:val="00D86447"/>
    <w:rsid w:val="00D90D49"/>
    <w:rsid w:val="00D9600B"/>
    <w:rsid w:val="00DC5D96"/>
    <w:rsid w:val="00DD4F3E"/>
    <w:rsid w:val="00E12A67"/>
    <w:rsid w:val="00E13E55"/>
    <w:rsid w:val="00E2260A"/>
    <w:rsid w:val="00E82502"/>
    <w:rsid w:val="00E8285A"/>
    <w:rsid w:val="00E83ED1"/>
    <w:rsid w:val="00EA6B34"/>
    <w:rsid w:val="00EA7406"/>
    <w:rsid w:val="00ED0A2B"/>
    <w:rsid w:val="00EE1E7B"/>
    <w:rsid w:val="00EF7C23"/>
    <w:rsid w:val="00F225BF"/>
    <w:rsid w:val="00F53753"/>
    <w:rsid w:val="00F7167E"/>
    <w:rsid w:val="00F737DC"/>
    <w:rsid w:val="00F7443C"/>
    <w:rsid w:val="00F84D68"/>
    <w:rsid w:val="00F855EC"/>
    <w:rsid w:val="00F875A1"/>
    <w:rsid w:val="00F9504D"/>
    <w:rsid w:val="00FA01DC"/>
    <w:rsid w:val="00FA1AEF"/>
    <w:rsid w:val="00FB439C"/>
    <w:rsid w:val="00FC2870"/>
    <w:rsid w:val="00FF00A3"/>
    <w:rsid w:val="00FF1303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EAEA05-7884-4525-89E7-746AA81B54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4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Jorge Santiago De la Cruz</cp:lastModifiedBy>
  <cp:revision>21</cp:revision>
  <cp:lastPrinted>2011-03-04T18:48:00Z</cp:lastPrinted>
  <dcterms:created xsi:type="dcterms:W3CDTF">2024-03-21T17:11:00Z</dcterms:created>
  <dcterms:modified xsi:type="dcterms:W3CDTF">2026-03-29T16:07:00Z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