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529B70" w14:textId="546125B2" w:rsidR="00927687" w:rsidRPr="006B66ED" w:rsidRDefault="006B66ED" w:rsidP="006B66E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</w:pPr>
                                <w:r w:rsidRPr="006B66ED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SUPBANCO-DAF-CM-202</w:t>
                                </w:r>
                                <w:r w:rsidR="00233915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6</w:t>
                                </w:r>
                                <w:r w:rsidRPr="006B66ED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-00</w:t>
                                </w:r>
                                <w:r w:rsidR="0007713D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p w14:paraId="65529B70" w14:textId="546125B2" w:rsidR="00927687" w:rsidRPr="006B66ED" w:rsidRDefault="006B66ED" w:rsidP="006B66ED">
                          <w:pPr>
                            <w:spacing w:after="0" w:line="240" w:lineRule="auto"/>
                            <w:jc w:val="center"/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</w:pPr>
                          <w:r w:rsidRPr="006B66ED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SUPBANCO-DAF-CM-202</w:t>
                          </w:r>
                          <w:r w:rsidR="00233915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6</w:t>
                          </w:r>
                          <w:r w:rsidRPr="006B66ED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-00</w:t>
                          </w:r>
                          <w:r w:rsidR="0007713D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20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1A1A7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1A1A7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1A1A7F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1A1A7F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1A1A7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1A1A7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6CA79278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6CA79278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6CA79278">
              <w:rPr>
                <w:spacing w:val="-2"/>
                <w:sz w:val="22"/>
                <w:szCs w:val="22"/>
              </w:rPr>
              <w:t xml:space="preserve">1.  Nombre/ </w:t>
            </w:r>
            <w:r w:rsidR="00E82502" w:rsidRPr="6CA79278">
              <w:rPr>
                <w:spacing w:val="-2"/>
                <w:sz w:val="22"/>
                <w:szCs w:val="22"/>
              </w:rPr>
              <w:t>Razón Social del Oferente</w:t>
            </w:r>
            <w:proofErr w:type="gramStart"/>
            <w:r w:rsidR="00E82502" w:rsidRPr="6CA79278">
              <w:rPr>
                <w:spacing w:val="-2"/>
                <w:sz w:val="22"/>
                <w:szCs w:val="22"/>
              </w:rPr>
              <w:t>:</w:t>
            </w:r>
            <w:r w:rsidR="00E82502" w:rsidRPr="6CA79278">
              <w:rPr>
                <w:sz w:val="22"/>
                <w:szCs w:val="22"/>
              </w:rPr>
              <w:t xml:space="preserve">  </w:t>
            </w:r>
            <w:r w:rsidR="00E82502" w:rsidRPr="6CA79278">
              <w:rPr>
                <w:i/>
                <w:iCs/>
                <w:color w:val="FF0000"/>
                <w:sz w:val="22"/>
                <w:szCs w:val="22"/>
              </w:rPr>
              <w:t>[</w:t>
            </w:r>
            <w:proofErr w:type="gramEnd"/>
            <w:r w:rsidR="00E82502" w:rsidRPr="6CA79278">
              <w:rPr>
                <w:i/>
                <w:iCs/>
                <w:color w:val="FF0000"/>
                <w:sz w:val="22"/>
                <w:szCs w:val="22"/>
              </w:rPr>
              <w:t>indicar el nombre jurídico del Oferente]</w:t>
            </w:r>
          </w:p>
        </w:tc>
      </w:tr>
      <w:tr w:rsidR="00E82502" w:rsidRPr="00E82502" w14:paraId="2BF0709D" w14:textId="77777777" w:rsidTr="6CA79278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6CA79278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6CA79278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6CA79278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6CA79278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FB439C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145EA" w14:textId="77777777" w:rsidR="001A1A7F" w:rsidRDefault="001A1A7F" w:rsidP="001007E7">
      <w:pPr>
        <w:spacing w:after="0" w:line="240" w:lineRule="auto"/>
      </w:pPr>
      <w:r>
        <w:separator/>
      </w:r>
    </w:p>
  </w:endnote>
  <w:endnote w:type="continuationSeparator" w:id="0">
    <w:p w14:paraId="2EBD7D1E" w14:textId="77777777" w:rsidR="001A1A7F" w:rsidRDefault="001A1A7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CA22D" w14:textId="77777777" w:rsidR="001A1A7F" w:rsidRDefault="001A1A7F" w:rsidP="001007E7">
      <w:pPr>
        <w:spacing w:after="0" w:line="240" w:lineRule="auto"/>
      </w:pPr>
      <w:r>
        <w:separator/>
      </w:r>
    </w:p>
  </w:footnote>
  <w:footnote w:type="continuationSeparator" w:id="0">
    <w:p w14:paraId="661BB7B6" w14:textId="77777777" w:rsidR="001A1A7F" w:rsidRDefault="001A1A7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7713D"/>
    <w:rsid w:val="00081AA5"/>
    <w:rsid w:val="000A4598"/>
    <w:rsid w:val="000B0DCD"/>
    <w:rsid w:val="000E02D9"/>
    <w:rsid w:val="001007E7"/>
    <w:rsid w:val="001020C0"/>
    <w:rsid w:val="00106B9A"/>
    <w:rsid w:val="00122BA5"/>
    <w:rsid w:val="001256E2"/>
    <w:rsid w:val="001466B0"/>
    <w:rsid w:val="00147320"/>
    <w:rsid w:val="00157600"/>
    <w:rsid w:val="00170EC5"/>
    <w:rsid w:val="00181E8D"/>
    <w:rsid w:val="00194FF2"/>
    <w:rsid w:val="001A06D8"/>
    <w:rsid w:val="001A1A7F"/>
    <w:rsid w:val="001A3F92"/>
    <w:rsid w:val="001A5232"/>
    <w:rsid w:val="001E5A50"/>
    <w:rsid w:val="001F58AE"/>
    <w:rsid w:val="001F73A7"/>
    <w:rsid w:val="002009A7"/>
    <w:rsid w:val="00207C03"/>
    <w:rsid w:val="002243C6"/>
    <w:rsid w:val="00233915"/>
    <w:rsid w:val="002472F5"/>
    <w:rsid w:val="00253DBA"/>
    <w:rsid w:val="0025714A"/>
    <w:rsid w:val="0026335F"/>
    <w:rsid w:val="002765D0"/>
    <w:rsid w:val="00295BD4"/>
    <w:rsid w:val="002D451D"/>
    <w:rsid w:val="002E1412"/>
    <w:rsid w:val="00314023"/>
    <w:rsid w:val="003206ED"/>
    <w:rsid w:val="003413B6"/>
    <w:rsid w:val="00341484"/>
    <w:rsid w:val="00346C6A"/>
    <w:rsid w:val="00357C1C"/>
    <w:rsid w:val="00373217"/>
    <w:rsid w:val="00377A1C"/>
    <w:rsid w:val="00392351"/>
    <w:rsid w:val="003A4AF1"/>
    <w:rsid w:val="003A6141"/>
    <w:rsid w:val="003C45F4"/>
    <w:rsid w:val="00404131"/>
    <w:rsid w:val="00416F66"/>
    <w:rsid w:val="004218B3"/>
    <w:rsid w:val="0042490F"/>
    <w:rsid w:val="004379A6"/>
    <w:rsid w:val="0044234A"/>
    <w:rsid w:val="00456C17"/>
    <w:rsid w:val="00464551"/>
    <w:rsid w:val="00466B9C"/>
    <w:rsid w:val="004733B9"/>
    <w:rsid w:val="004837F2"/>
    <w:rsid w:val="004938EB"/>
    <w:rsid w:val="004A44ED"/>
    <w:rsid w:val="004B30DA"/>
    <w:rsid w:val="004C4324"/>
    <w:rsid w:val="004D45A8"/>
    <w:rsid w:val="00534BA8"/>
    <w:rsid w:val="00535962"/>
    <w:rsid w:val="00560BA5"/>
    <w:rsid w:val="00561CA6"/>
    <w:rsid w:val="0058380E"/>
    <w:rsid w:val="00597BF8"/>
    <w:rsid w:val="005B25AD"/>
    <w:rsid w:val="005D1F5E"/>
    <w:rsid w:val="005D6746"/>
    <w:rsid w:val="005F1189"/>
    <w:rsid w:val="00611A07"/>
    <w:rsid w:val="0062592A"/>
    <w:rsid w:val="00644063"/>
    <w:rsid w:val="006506D0"/>
    <w:rsid w:val="00651E48"/>
    <w:rsid w:val="006534AF"/>
    <w:rsid w:val="00666D56"/>
    <w:rsid w:val="006709BC"/>
    <w:rsid w:val="006A2D7C"/>
    <w:rsid w:val="006B66ED"/>
    <w:rsid w:val="006F567F"/>
    <w:rsid w:val="00725091"/>
    <w:rsid w:val="00727A9A"/>
    <w:rsid w:val="0074316C"/>
    <w:rsid w:val="00757089"/>
    <w:rsid w:val="00780880"/>
    <w:rsid w:val="007B0E1F"/>
    <w:rsid w:val="007B6F6F"/>
    <w:rsid w:val="008072AF"/>
    <w:rsid w:val="0081518A"/>
    <w:rsid w:val="00820C9F"/>
    <w:rsid w:val="0082707E"/>
    <w:rsid w:val="008315B0"/>
    <w:rsid w:val="00837E8F"/>
    <w:rsid w:val="00880181"/>
    <w:rsid w:val="008B3AE5"/>
    <w:rsid w:val="008C388B"/>
    <w:rsid w:val="008D5A9D"/>
    <w:rsid w:val="008F7D95"/>
    <w:rsid w:val="00903189"/>
    <w:rsid w:val="00903C23"/>
    <w:rsid w:val="009126DA"/>
    <w:rsid w:val="00927687"/>
    <w:rsid w:val="00966EEE"/>
    <w:rsid w:val="00977C54"/>
    <w:rsid w:val="009924FD"/>
    <w:rsid w:val="009E63BF"/>
    <w:rsid w:val="00A16099"/>
    <w:rsid w:val="00A40F28"/>
    <w:rsid w:val="00A432DE"/>
    <w:rsid w:val="00A640BD"/>
    <w:rsid w:val="00A641A7"/>
    <w:rsid w:val="00A721D1"/>
    <w:rsid w:val="00A72F42"/>
    <w:rsid w:val="00A77C59"/>
    <w:rsid w:val="00A84DC6"/>
    <w:rsid w:val="00AB0D95"/>
    <w:rsid w:val="00AB55BA"/>
    <w:rsid w:val="00AD6558"/>
    <w:rsid w:val="00AD7919"/>
    <w:rsid w:val="00AF2E6B"/>
    <w:rsid w:val="00B03420"/>
    <w:rsid w:val="00B30C65"/>
    <w:rsid w:val="00B62EEF"/>
    <w:rsid w:val="00B64E5F"/>
    <w:rsid w:val="00B65193"/>
    <w:rsid w:val="00B9087E"/>
    <w:rsid w:val="00B97B51"/>
    <w:rsid w:val="00BA0007"/>
    <w:rsid w:val="00BB1D79"/>
    <w:rsid w:val="00BB75F9"/>
    <w:rsid w:val="00BC1D0C"/>
    <w:rsid w:val="00BC61BD"/>
    <w:rsid w:val="00BD1586"/>
    <w:rsid w:val="00BE0516"/>
    <w:rsid w:val="00C078CB"/>
    <w:rsid w:val="00C22DBE"/>
    <w:rsid w:val="00C31FF3"/>
    <w:rsid w:val="00C458B4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3AEC"/>
    <w:rsid w:val="00D64696"/>
    <w:rsid w:val="00D65781"/>
    <w:rsid w:val="00D7710E"/>
    <w:rsid w:val="00D90D49"/>
    <w:rsid w:val="00D9600B"/>
    <w:rsid w:val="00DC5D96"/>
    <w:rsid w:val="00DC7CB6"/>
    <w:rsid w:val="00DD4F3E"/>
    <w:rsid w:val="00E025E0"/>
    <w:rsid w:val="00E13E55"/>
    <w:rsid w:val="00E2260A"/>
    <w:rsid w:val="00E82502"/>
    <w:rsid w:val="00E8285A"/>
    <w:rsid w:val="00E91C73"/>
    <w:rsid w:val="00EA6B34"/>
    <w:rsid w:val="00EA7406"/>
    <w:rsid w:val="00ED0A2B"/>
    <w:rsid w:val="00EE1E7B"/>
    <w:rsid w:val="00EE3B9B"/>
    <w:rsid w:val="00EF7C23"/>
    <w:rsid w:val="00F114F9"/>
    <w:rsid w:val="00F153BB"/>
    <w:rsid w:val="00F225BF"/>
    <w:rsid w:val="00F42F3D"/>
    <w:rsid w:val="00F53753"/>
    <w:rsid w:val="00F7167E"/>
    <w:rsid w:val="00F737DC"/>
    <w:rsid w:val="00F7443C"/>
    <w:rsid w:val="00F84D68"/>
    <w:rsid w:val="00F9504D"/>
    <w:rsid w:val="00FA01DC"/>
    <w:rsid w:val="00FA1AEF"/>
    <w:rsid w:val="00FB439C"/>
    <w:rsid w:val="00FC2870"/>
    <w:rsid w:val="00FF610E"/>
    <w:rsid w:val="00FF7535"/>
    <w:rsid w:val="0F4A8663"/>
    <w:rsid w:val="15999D58"/>
    <w:rsid w:val="23353E08"/>
    <w:rsid w:val="284C411C"/>
    <w:rsid w:val="5EC3EC04"/>
    <w:rsid w:val="5EEEB639"/>
    <w:rsid w:val="6BDDA2A1"/>
    <w:rsid w:val="6CA79278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EAEA05-7884-4525-89E7-746AA81B54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268945-BAC9-475F-B567-25538B430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Menorka Gensi Castillo Castillo</cp:lastModifiedBy>
  <cp:revision>54</cp:revision>
  <cp:lastPrinted>2011-03-04T18:48:00Z</cp:lastPrinted>
  <dcterms:created xsi:type="dcterms:W3CDTF">2014-01-15T13:04:00Z</dcterms:created>
  <dcterms:modified xsi:type="dcterms:W3CDTF">2026-03-26T19:35:00Z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