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5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0084A54F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166A5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C49D7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0084A54F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166A59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C49D7">
                                <w:rPr>
                                  <w:rStyle w:val="Style2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1BDF394B" w:rsidR="00535962" w:rsidRPr="00535962" w:rsidRDefault="00166A59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C4519" wp14:editId="488D6F60">
                <wp:simplePos x="0" y="0"/>
                <wp:positionH relativeFrom="column">
                  <wp:posOffset>7340600</wp:posOffset>
                </wp:positionH>
                <wp:positionV relativeFrom="paragraph">
                  <wp:posOffset>7620</wp:posOffset>
                </wp:positionV>
                <wp:extent cx="183578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20D1A790" w:rsidR="0026335F" w:rsidRPr="0026335F" w:rsidRDefault="00A8629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6-02-1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6A59">
                                  <w:rPr>
                                    <w:rStyle w:val="Style5"/>
                                    <w:lang w:val="es-DO"/>
                                  </w:rPr>
                                  <w:t>10 de febrero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3" type="#_x0000_t202" style="position:absolute;margin-left:578pt;margin-top:.6pt;width:144.55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" filled="f" stroked="f">
                <v:textbox>
                  <w:txbxContent>
                    <w:p w14:paraId="2DEC4532" w14:textId="20D1A790" w:rsidR="0026335F" w:rsidRPr="0026335F" w:rsidRDefault="00A8629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6-02-1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6A59">
                            <w:rPr>
                              <w:rStyle w:val="Style5"/>
                              <w:lang w:val="es-DO"/>
                            </w:rPr>
                            <w:t>10 de febrero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A41E5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7" wp14:editId="03A3C4EC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A8629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4" type="#_x0000_t202" style="position:absolute;margin-left:190.7pt;margin-top:7.9pt;width:321.2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" stroked="f">
                <v:textbox>
                  <w:txbxContent>
                    <w:p w14:paraId="2DEC4531" w14:textId="00C69673" w:rsidR="002E1412" w:rsidRPr="002E1412" w:rsidRDefault="00A8629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A8629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A8629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21A86" w14:textId="77777777" w:rsidR="00A86297" w:rsidRDefault="00A86297" w:rsidP="001007E7">
      <w:pPr>
        <w:spacing w:after="0" w:line="240" w:lineRule="auto"/>
      </w:pPr>
      <w:r>
        <w:separator/>
      </w:r>
    </w:p>
  </w:endnote>
  <w:endnote w:type="continuationSeparator" w:id="0">
    <w:p w14:paraId="2857E8D8" w14:textId="77777777" w:rsidR="00A86297" w:rsidRDefault="00A86297" w:rsidP="001007E7">
      <w:pPr>
        <w:spacing w:after="0" w:line="240" w:lineRule="auto"/>
      </w:pPr>
      <w:r>
        <w:continuationSeparator/>
      </w:r>
    </w:p>
  </w:endnote>
  <w:endnote w:type="continuationNotice" w:id="1">
    <w:p w14:paraId="5B3A52D8" w14:textId="77777777" w:rsidR="00A86297" w:rsidRDefault="00A862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1AAD2" w14:textId="77777777" w:rsidR="00A86297" w:rsidRDefault="00A86297" w:rsidP="001007E7">
      <w:pPr>
        <w:spacing w:after="0" w:line="240" w:lineRule="auto"/>
      </w:pPr>
      <w:r>
        <w:separator/>
      </w:r>
    </w:p>
  </w:footnote>
  <w:footnote w:type="continuationSeparator" w:id="0">
    <w:p w14:paraId="783E3520" w14:textId="77777777" w:rsidR="00A86297" w:rsidRDefault="00A86297" w:rsidP="001007E7">
      <w:pPr>
        <w:spacing w:after="0" w:line="240" w:lineRule="auto"/>
      </w:pPr>
      <w:r>
        <w:continuationSeparator/>
      </w:r>
    </w:p>
  </w:footnote>
  <w:footnote w:type="continuationNotice" w:id="1">
    <w:p w14:paraId="71E9BEEF" w14:textId="77777777" w:rsidR="00A86297" w:rsidRDefault="00A862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76534"/>
    <w:rsid w:val="00090E8D"/>
    <w:rsid w:val="000A5DAC"/>
    <w:rsid w:val="000B3B70"/>
    <w:rsid w:val="000D1A28"/>
    <w:rsid w:val="001007E7"/>
    <w:rsid w:val="001020C0"/>
    <w:rsid w:val="00123B8D"/>
    <w:rsid w:val="001341C6"/>
    <w:rsid w:val="00146823"/>
    <w:rsid w:val="001550BB"/>
    <w:rsid w:val="00157600"/>
    <w:rsid w:val="00165A4D"/>
    <w:rsid w:val="00166A59"/>
    <w:rsid w:val="00170EC5"/>
    <w:rsid w:val="00176682"/>
    <w:rsid w:val="0019068D"/>
    <w:rsid w:val="00191842"/>
    <w:rsid w:val="00194FF2"/>
    <w:rsid w:val="001A0B18"/>
    <w:rsid w:val="001A124D"/>
    <w:rsid w:val="001C49D7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6514"/>
    <w:rsid w:val="002971F5"/>
    <w:rsid w:val="002E1412"/>
    <w:rsid w:val="00314023"/>
    <w:rsid w:val="0031441A"/>
    <w:rsid w:val="003B38E0"/>
    <w:rsid w:val="003D15B2"/>
    <w:rsid w:val="003F0543"/>
    <w:rsid w:val="003F72E0"/>
    <w:rsid w:val="0042490F"/>
    <w:rsid w:val="00466B9C"/>
    <w:rsid w:val="004762B3"/>
    <w:rsid w:val="004767CC"/>
    <w:rsid w:val="004C4743"/>
    <w:rsid w:val="004F5EEE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701413"/>
    <w:rsid w:val="00727A9A"/>
    <w:rsid w:val="007372FF"/>
    <w:rsid w:val="007563D3"/>
    <w:rsid w:val="00780880"/>
    <w:rsid w:val="007B6F6F"/>
    <w:rsid w:val="007D2579"/>
    <w:rsid w:val="007D608F"/>
    <w:rsid w:val="007F4CE2"/>
    <w:rsid w:val="007F50BA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A74C2"/>
    <w:rsid w:val="008B3AE5"/>
    <w:rsid w:val="00931E0A"/>
    <w:rsid w:val="00985033"/>
    <w:rsid w:val="009A2AEC"/>
    <w:rsid w:val="009A41E5"/>
    <w:rsid w:val="00A16099"/>
    <w:rsid w:val="00A640BD"/>
    <w:rsid w:val="00A6449B"/>
    <w:rsid w:val="00A73BAD"/>
    <w:rsid w:val="00A86297"/>
    <w:rsid w:val="00AB0F33"/>
    <w:rsid w:val="00AB4966"/>
    <w:rsid w:val="00AC0F95"/>
    <w:rsid w:val="00AD7919"/>
    <w:rsid w:val="00AE0C17"/>
    <w:rsid w:val="00AF0D2F"/>
    <w:rsid w:val="00B07926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CE745F"/>
    <w:rsid w:val="00D24FA7"/>
    <w:rsid w:val="00D33C6A"/>
    <w:rsid w:val="00D64696"/>
    <w:rsid w:val="00D90D49"/>
    <w:rsid w:val="00DC5D96"/>
    <w:rsid w:val="00DD4F3E"/>
    <w:rsid w:val="00E13E55"/>
    <w:rsid w:val="00E55BDA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923E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EE50D389-8517-4B86-BD3C-E055C45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6AEBC-C9F0-403C-B4E9-51110551B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23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23</cp:revision>
  <cp:lastPrinted>2011-03-04T23:05:00Z</cp:lastPrinted>
  <dcterms:created xsi:type="dcterms:W3CDTF">2014-01-02T17:42:00Z</dcterms:created>
  <dcterms:modified xsi:type="dcterms:W3CDTF">2026-03-26T19:36:00Z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