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0124BBF3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B5D3E">
                                      <w:rPr>
                                        <w:rStyle w:val="Style2"/>
                                      </w:rPr>
                                      <w:t>48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0124BBF3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82AFA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782AFA">
                                <w:rPr>
                                  <w:rStyle w:val="Style2"/>
                                </w:rPr>
                                <w:t>0</w:t>
                              </w:r>
                              <w:r w:rsidR="007B5D3E">
                                <w:rPr>
                                  <w:rStyle w:val="Style2"/>
                                </w:rPr>
                                <w:t>48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00142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FE6BE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00142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FE6BE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00142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FE6BE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0830D" w14:textId="77777777" w:rsidR="00001426" w:rsidRDefault="00001426" w:rsidP="001007E7">
      <w:pPr>
        <w:spacing w:after="0" w:line="240" w:lineRule="auto"/>
      </w:pPr>
      <w:r>
        <w:separator/>
      </w:r>
    </w:p>
  </w:endnote>
  <w:endnote w:type="continuationSeparator" w:id="0">
    <w:p w14:paraId="7BC62B26" w14:textId="77777777" w:rsidR="00001426" w:rsidRDefault="0000142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D61F4" w14:textId="77777777" w:rsidR="00001426" w:rsidRDefault="00001426" w:rsidP="001007E7">
      <w:pPr>
        <w:spacing w:after="0" w:line="240" w:lineRule="auto"/>
      </w:pPr>
      <w:r>
        <w:separator/>
      </w:r>
    </w:p>
  </w:footnote>
  <w:footnote w:type="continuationSeparator" w:id="0">
    <w:p w14:paraId="4C9D37F9" w14:textId="77777777" w:rsidR="00001426" w:rsidRDefault="0000142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1426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0F4DDA"/>
    <w:rsid w:val="001007E7"/>
    <w:rsid w:val="001020C0"/>
    <w:rsid w:val="00113B3A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C0E01"/>
    <w:rsid w:val="001E5A50"/>
    <w:rsid w:val="001F7221"/>
    <w:rsid w:val="001F73A7"/>
    <w:rsid w:val="002009A7"/>
    <w:rsid w:val="00253DBA"/>
    <w:rsid w:val="0025714A"/>
    <w:rsid w:val="0026335F"/>
    <w:rsid w:val="00264900"/>
    <w:rsid w:val="00295BD4"/>
    <w:rsid w:val="002D2441"/>
    <w:rsid w:val="002D451D"/>
    <w:rsid w:val="002E1412"/>
    <w:rsid w:val="002E43E2"/>
    <w:rsid w:val="002F7842"/>
    <w:rsid w:val="00312EE4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5D57"/>
    <w:rsid w:val="00416F66"/>
    <w:rsid w:val="00423E0E"/>
    <w:rsid w:val="0042490F"/>
    <w:rsid w:val="004379A6"/>
    <w:rsid w:val="0044234A"/>
    <w:rsid w:val="00456C17"/>
    <w:rsid w:val="004636E9"/>
    <w:rsid w:val="00464551"/>
    <w:rsid w:val="00466B9C"/>
    <w:rsid w:val="00467E67"/>
    <w:rsid w:val="004938EB"/>
    <w:rsid w:val="0049787A"/>
    <w:rsid w:val="004B30DA"/>
    <w:rsid w:val="004D19C5"/>
    <w:rsid w:val="004D45A8"/>
    <w:rsid w:val="00534A7F"/>
    <w:rsid w:val="00535962"/>
    <w:rsid w:val="0055495B"/>
    <w:rsid w:val="00561CA6"/>
    <w:rsid w:val="005763BF"/>
    <w:rsid w:val="0058075F"/>
    <w:rsid w:val="00581EFB"/>
    <w:rsid w:val="0058380E"/>
    <w:rsid w:val="00587F14"/>
    <w:rsid w:val="00597BF8"/>
    <w:rsid w:val="005D2A7C"/>
    <w:rsid w:val="005D6746"/>
    <w:rsid w:val="005E3E14"/>
    <w:rsid w:val="005F47E8"/>
    <w:rsid w:val="005F4EB6"/>
    <w:rsid w:val="00611A07"/>
    <w:rsid w:val="0062592A"/>
    <w:rsid w:val="00644063"/>
    <w:rsid w:val="006506D0"/>
    <w:rsid w:val="00651E48"/>
    <w:rsid w:val="006534AF"/>
    <w:rsid w:val="00661C12"/>
    <w:rsid w:val="00666D56"/>
    <w:rsid w:val="006709BC"/>
    <w:rsid w:val="006A2D7C"/>
    <w:rsid w:val="006B4605"/>
    <w:rsid w:val="006F567F"/>
    <w:rsid w:val="00725091"/>
    <w:rsid w:val="00725DFF"/>
    <w:rsid w:val="0074316C"/>
    <w:rsid w:val="00743E71"/>
    <w:rsid w:val="00777420"/>
    <w:rsid w:val="00780880"/>
    <w:rsid w:val="00782AFA"/>
    <w:rsid w:val="007A2164"/>
    <w:rsid w:val="007A2435"/>
    <w:rsid w:val="007B0E1F"/>
    <w:rsid w:val="007B5D3E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414A3"/>
    <w:rsid w:val="00880181"/>
    <w:rsid w:val="008A2417"/>
    <w:rsid w:val="008A4176"/>
    <w:rsid w:val="008B3AE5"/>
    <w:rsid w:val="008C388B"/>
    <w:rsid w:val="008D5A9D"/>
    <w:rsid w:val="008E2D42"/>
    <w:rsid w:val="008E4AC1"/>
    <w:rsid w:val="008E520F"/>
    <w:rsid w:val="008F7D95"/>
    <w:rsid w:val="00903189"/>
    <w:rsid w:val="00903C23"/>
    <w:rsid w:val="009126DA"/>
    <w:rsid w:val="00927687"/>
    <w:rsid w:val="009321C6"/>
    <w:rsid w:val="00966EEE"/>
    <w:rsid w:val="00977C54"/>
    <w:rsid w:val="009B554F"/>
    <w:rsid w:val="009C6C49"/>
    <w:rsid w:val="009E7FF1"/>
    <w:rsid w:val="00A16099"/>
    <w:rsid w:val="00A3649B"/>
    <w:rsid w:val="00A40F28"/>
    <w:rsid w:val="00A57192"/>
    <w:rsid w:val="00A640BD"/>
    <w:rsid w:val="00A641A7"/>
    <w:rsid w:val="00A721D1"/>
    <w:rsid w:val="00A72F42"/>
    <w:rsid w:val="00A940DF"/>
    <w:rsid w:val="00AA0DAA"/>
    <w:rsid w:val="00AB0D95"/>
    <w:rsid w:val="00AD4D23"/>
    <w:rsid w:val="00AD6558"/>
    <w:rsid w:val="00AD7919"/>
    <w:rsid w:val="00AF2E6B"/>
    <w:rsid w:val="00B03420"/>
    <w:rsid w:val="00B10DB7"/>
    <w:rsid w:val="00B3364C"/>
    <w:rsid w:val="00B62EEF"/>
    <w:rsid w:val="00B65193"/>
    <w:rsid w:val="00B97B51"/>
    <w:rsid w:val="00BA0007"/>
    <w:rsid w:val="00BB1D79"/>
    <w:rsid w:val="00BC1D0C"/>
    <w:rsid w:val="00BC440A"/>
    <w:rsid w:val="00BC61BD"/>
    <w:rsid w:val="00BD0459"/>
    <w:rsid w:val="00BD1586"/>
    <w:rsid w:val="00BF407F"/>
    <w:rsid w:val="00C078CB"/>
    <w:rsid w:val="00C10DEC"/>
    <w:rsid w:val="00C22DBE"/>
    <w:rsid w:val="00C4660B"/>
    <w:rsid w:val="00C5078F"/>
    <w:rsid w:val="00C66D08"/>
    <w:rsid w:val="00C67B34"/>
    <w:rsid w:val="00C7470C"/>
    <w:rsid w:val="00C9143F"/>
    <w:rsid w:val="00CA0E82"/>
    <w:rsid w:val="00CA164C"/>
    <w:rsid w:val="00CA4661"/>
    <w:rsid w:val="00CC1E37"/>
    <w:rsid w:val="00CE67A3"/>
    <w:rsid w:val="00D1201E"/>
    <w:rsid w:val="00D24FA7"/>
    <w:rsid w:val="00D26D93"/>
    <w:rsid w:val="00D3303A"/>
    <w:rsid w:val="00D45A3E"/>
    <w:rsid w:val="00D46163"/>
    <w:rsid w:val="00D64696"/>
    <w:rsid w:val="00D7710E"/>
    <w:rsid w:val="00D83974"/>
    <w:rsid w:val="00D90D49"/>
    <w:rsid w:val="00D9600B"/>
    <w:rsid w:val="00DB118E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C2E96"/>
    <w:rsid w:val="00ED0A2B"/>
    <w:rsid w:val="00EE1E7B"/>
    <w:rsid w:val="00EF7C23"/>
    <w:rsid w:val="00F225BF"/>
    <w:rsid w:val="00F32F78"/>
    <w:rsid w:val="00F53753"/>
    <w:rsid w:val="00F7167E"/>
    <w:rsid w:val="00F737DC"/>
    <w:rsid w:val="00F74069"/>
    <w:rsid w:val="00F7443C"/>
    <w:rsid w:val="00F84D68"/>
    <w:rsid w:val="00F9504D"/>
    <w:rsid w:val="00FA01DC"/>
    <w:rsid w:val="00FA1AEF"/>
    <w:rsid w:val="00FB439C"/>
    <w:rsid w:val="00FC2870"/>
    <w:rsid w:val="00FE6BE2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4E7E95-E09B-4646-9D5D-1E6AFD47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148</Words>
  <Characters>870</Characters>
  <Application>Microsoft Office Word</Application>
  <DocSecurity>0</DocSecurity>
  <Lines>26</Lines>
  <Paragraphs>10</Paragraphs>
  <ScaleCrop>false</ScaleCrop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Jorge Santiago De la Cruz</cp:lastModifiedBy>
  <cp:revision>34</cp:revision>
  <cp:lastPrinted>2011-03-04T18:48:00Z</cp:lastPrinted>
  <dcterms:created xsi:type="dcterms:W3CDTF">2024-03-21T17:11:00Z</dcterms:created>
  <dcterms:modified xsi:type="dcterms:W3CDTF">2026-03-23T14:56:00Z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