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F35" w14:textId="63850E97" w:rsidR="00535962" w:rsidRPr="00F7167E" w:rsidRDefault="00A02D9A">
      <w:r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FAA6F3B" wp14:editId="028DB065">
            <wp:simplePos x="0" y="0"/>
            <wp:positionH relativeFrom="margin">
              <wp:align>center</wp:align>
            </wp:positionH>
            <wp:positionV relativeFrom="margin">
              <wp:posOffset>-375285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289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859FA37" wp14:editId="2EE103E5">
                <wp:simplePos x="0" y="0"/>
                <wp:positionH relativeFrom="column">
                  <wp:posOffset>4277802</wp:posOffset>
                </wp:positionH>
                <wp:positionV relativeFrom="paragraph">
                  <wp:posOffset>-588397</wp:posOffset>
                </wp:positionV>
                <wp:extent cx="2048703" cy="701040"/>
                <wp:effectExtent l="0" t="0" r="2794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8703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24" y="1077"/>
                              <a:ext cx="1936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7CF96CF" w14:textId="09DDF7F8" w:rsidR="00022097" w:rsidRPr="00022097" w:rsidRDefault="008D1049" w:rsidP="00846DE5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  <w:r w:rsidRPr="00846DE5">
                                      <w:rPr>
                                        <w:rStyle w:val="Style2"/>
                                        <w:highlight w:val="yellow"/>
                                      </w:rPr>
                                      <w:t>EDESUR-</w:t>
                                    </w:r>
                                    <w:r w:rsidR="00846DE5" w:rsidRPr="00846DE5">
                                      <w:rPr>
                                        <w:rStyle w:val="Style2"/>
                                        <w:highlight w:val="yellow"/>
                                      </w:rPr>
                                      <w:t>xxxxxx</w:t>
                                    </w:r>
                                  </w:p>
                                  <w:p w14:paraId="11D95061" w14:textId="77777777" w:rsidR="007A791C" w:rsidRPr="007A791C" w:rsidRDefault="007A791C" w:rsidP="007A791C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</w:p>
                                  <w:p w14:paraId="58ED5029" w14:textId="77777777" w:rsidR="001466B0" w:rsidRPr="00535962" w:rsidRDefault="00846DE5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F8EA8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59FA37" id="Group 21" o:spid="_x0000_s1026" style="position:absolute;margin-left:336.85pt;margin-top:-46.35pt;width:161.3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24;top:1077;width:1936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7CF96CF" w14:textId="09DDF7F8" w:rsidR="00022097" w:rsidRPr="00022097" w:rsidRDefault="008D1049" w:rsidP="00846DE5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  <w:r w:rsidRPr="00846DE5">
                                <w:rPr>
                                  <w:rStyle w:val="Style2"/>
                                  <w:highlight w:val="yellow"/>
                                </w:rPr>
                                <w:t>EDESUR-</w:t>
                              </w:r>
                              <w:r w:rsidR="00846DE5" w:rsidRPr="00846DE5">
                                <w:rPr>
                                  <w:rStyle w:val="Style2"/>
                                  <w:highlight w:val="yellow"/>
                                </w:rPr>
                                <w:t>xxxxxx</w:t>
                              </w:r>
                            </w:p>
                            <w:p w14:paraId="11D95061" w14:textId="77777777" w:rsidR="007A791C" w:rsidRPr="007A791C" w:rsidRDefault="007A791C" w:rsidP="007A791C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</w:p>
                            <w:p w14:paraId="58ED5029" w14:textId="77777777" w:rsidR="001466B0" w:rsidRPr="00535962" w:rsidRDefault="00846DE5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9F8EA8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C32D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95F4209" wp14:editId="2674FE94">
                <wp:simplePos x="0" y="0"/>
                <wp:positionH relativeFrom="column">
                  <wp:posOffset>4611757</wp:posOffset>
                </wp:positionH>
                <wp:positionV relativeFrom="paragraph">
                  <wp:posOffset>159026</wp:posOffset>
                </wp:positionV>
                <wp:extent cx="1784377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4377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344438" w14:textId="77777777" w:rsidR="0026335F" w:rsidRPr="0026335F" w:rsidRDefault="00846DE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B273D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F4209" id="Text Box 12" o:spid="_x0000_s1031" type="#_x0000_t202" style="position:absolute;margin-left:363.15pt;margin-top:12.5pt;width:140.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" filled="f" stroked="f">
                <v:textbox>
                  <w:txbxContent>
                    <w:p w14:paraId="7F344438" w14:textId="77777777" w:rsidR="0026335F" w:rsidRPr="0026335F" w:rsidRDefault="00A024D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B273D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1574D27" wp14:editId="2CAF5B3B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AE912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574D27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52AE912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9EEFB07" wp14:editId="50211010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32138BC" w14:textId="77777777" w:rsidR="00BC61BD" w:rsidRPr="00BC61BD" w:rsidRDefault="007A791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A791C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3C1DE78" wp14:editId="6F80A012">
                                      <wp:extent cx="845820" cy="407981"/>
                                      <wp:effectExtent l="0" t="0" r="0" b="0"/>
                                      <wp:docPr id="1" name="Picture 3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3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4079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EFB07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41t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32138BC" w14:textId="77777777" w:rsidR="00BC61BD" w:rsidRPr="00BC61BD" w:rsidRDefault="007A791C">
                          <w:pPr>
                            <w:rPr>
                              <w:lang w:val="en-US"/>
                            </w:rPr>
                          </w:pPr>
                          <w:r w:rsidRPr="007A791C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3C1DE78" wp14:editId="6F80A012">
                                <wp:extent cx="845820" cy="407981"/>
                                <wp:effectExtent l="0" t="0" r="0" b="0"/>
                                <wp:docPr id="1" name="Picture 3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 descr="Nuevo Logo EDESUR.jpg"/>
                                        <pic:cNvPicPr/>
                                      </pic:nvPicPr>
                                      <pic:blipFill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4079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4FD63A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F720B75" wp14:editId="752E5294">
                <wp:simplePos x="0" y="0"/>
                <wp:positionH relativeFrom="column">
                  <wp:posOffset>4806086</wp:posOffset>
                </wp:positionH>
                <wp:positionV relativeFrom="paragraph">
                  <wp:posOffset>131521</wp:posOffset>
                </wp:positionV>
                <wp:extent cx="1524178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178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16A43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720B75" id="Text Box 13" o:spid="_x0000_s1034" type="#_x0000_t202" style="position:absolute;margin-left:378.45pt;margin-top:10.35pt;width:120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" filled="f" stroked="f">
                <v:textbox>
                  <w:txbxContent>
                    <w:p w14:paraId="0216A43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7E446D3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D22F81F" wp14:editId="11957696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5FE497" w14:textId="2E89DE16" w:rsidR="002E1412" w:rsidRPr="002E1412" w:rsidRDefault="00822500" w:rsidP="00822500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  <w:sz w:val="24"/>
                                <w:szCs w:val="24"/>
                              </w:rPr>
                              <w:t>EDESUR DOMINICANA, S.A.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2F81F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" stroked="f">
                <v:textbox>
                  <w:txbxContent>
                    <w:p w14:paraId="585FE497" w14:textId="2E89DE16" w:rsidR="002E1412" w:rsidRPr="002E1412" w:rsidRDefault="00822500" w:rsidP="00822500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  <w:sz w:val="24"/>
                          <w:szCs w:val="24"/>
                        </w:rPr>
                        <w:t>EDESUR DOMINICANA, S.A.</w:t>
                      </w:r>
                    </w:p>
                  </w:txbxContent>
                </v:textbox>
              </v:shape>
            </w:pict>
          </mc:Fallback>
        </mc:AlternateContent>
      </w:r>
    </w:p>
    <w:p w14:paraId="2B7DC1A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27A011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DF30A3F" wp14:editId="5FDCDDBD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1550B8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30A3F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061550B8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D880998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33871C" wp14:editId="4ED302C8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D35A7F" w14:textId="77777777" w:rsidR="002E1412" w:rsidRPr="002E1412" w:rsidRDefault="00846DE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33871C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25D35A7F" w14:textId="77777777" w:rsidR="002E1412" w:rsidRPr="002E1412" w:rsidRDefault="00A024D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6E5084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7C4404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194A49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51F99EB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704A615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708438E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875EE2D" w14:textId="77777777" w:rsidTr="00E82502">
        <w:trPr>
          <w:cantSplit/>
          <w:trHeight w:val="440"/>
        </w:trPr>
        <w:tc>
          <w:tcPr>
            <w:tcW w:w="9252" w:type="dxa"/>
          </w:tcPr>
          <w:p w14:paraId="1B8856C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47CD1A9" w14:textId="77777777" w:rsidTr="00E82502">
        <w:trPr>
          <w:cantSplit/>
          <w:trHeight w:val="440"/>
        </w:trPr>
        <w:tc>
          <w:tcPr>
            <w:tcW w:w="9252" w:type="dxa"/>
          </w:tcPr>
          <w:p w14:paraId="3F3F250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34F99088" w14:textId="77777777" w:rsidTr="00E82502">
        <w:trPr>
          <w:cantSplit/>
          <w:trHeight w:val="440"/>
        </w:trPr>
        <w:tc>
          <w:tcPr>
            <w:tcW w:w="9252" w:type="dxa"/>
          </w:tcPr>
          <w:p w14:paraId="7384493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C2CC18F" w14:textId="77777777" w:rsidTr="00E82502">
        <w:trPr>
          <w:cantSplit/>
          <w:trHeight w:val="440"/>
        </w:trPr>
        <w:tc>
          <w:tcPr>
            <w:tcW w:w="9252" w:type="dxa"/>
          </w:tcPr>
          <w:p w14:paraId="652A8B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5B82BD5" w14:textId="77777777" w:rsidTr="00E82502">
        <w:trPr>
          <w:cantSplit/>
          <w:trHeight w:val="440"/>
        </w:trPr>
        <w:tc>
          <w:tcPr>
            <w:tcW w:w="9252" w:type="dxa"/>
          </w:tcPr>
          <w:p w14:paraId="4C0A645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886BA83" w14:textId="77777777" w:rsidTr="00E82502">
        <w:trPr>
          <w:cantSplit/>
          <w:trHeight w:val="440"/>
        </w:trPr>
        <w:tc>
          <w:tcPr>
            <w:tcW w:w="9252" w:type="dxa"/>
          </w:tcPr>
          <w:p w14:paraId="4576562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7D3225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9D8D16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DE60A9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D307F0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AE149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20B30" w14:textId="77777777" w:rsidR="00E5364D" w:rsidRDefault="00E5364D" w:rsidP="001007E7">
      <w:pPr>
        <w:spacing w:after="0" w:line="240" w:lineRule="auto"/>
      </w:pPr>
      <w:r>
        <w:separator/>
      </w:r>
    </w:p>
  </w:endnote>
  <w:endnote w:type="continuationSeparator" w:id="0">
    <w:p w14:paraId="3BD76EAC" w14:textId="77777777" w:rsidR="00E5364D" w:rsidRDefault="00E5364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0DF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BE7563C" wp14:editId="64E41350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CC5C3E6" wp14:editId="69F90E3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89C3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427AEA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C5C3E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3489C3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427AEA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A44980" wp14:editId="43A47955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C48AA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A44980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7EC48AA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53F77A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EDD062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040BAA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45D8B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897869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95FDF" w14:textId="77777777" w:rsidR="00E5364D" w:rsidRDefault="00E5364D" w:rsidP="001007E7">
      <w:pPr>
        <w:spacing w:after="0" w:line="240" w:lineRule="auto"/>
      </w:pPr>
      <w:r>
        <w:separator/>
      </w:r>
    </w:p>
  </w:footnote>
  <w:footnote w:type="continuationSeparator" w:id="0">
    <w:p w14:paraId="42CBB859" w14:textId="77777777" w:rsidR="00E5364D" w:rsidRDefault="00E5364D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03B2E"/>
    <w:rsid w:val="000101D0"/>
    <w:rsid w:val="00022097"/>
    <w:rsid w:val="00034DD9"/>
    <w:rsid w:val="00045479"/>
    <w:rsid w:val="0005792C"/>
    <w:rsid w:val="00080EDD"/>
    <w:rsid w:val="00082554"/>
    <w:rsid w:val="000B0DCD"/>
    <w:rsid w:val="000C3578"/>
    <w:rsid w:val="000E02D9"/>
    <w:rsid w:val="000E69F2"/>
    <w:rsid w:val="001007E7"/>
    <w:rsid w:val="001020C0"/>
    <w:rsid w:val="0011305B"/>
    <w:rsid w:val="001466B0"/>
    <w:rsid w:val="00157600"/>
    <w:rsid w:val="00162CF3"/>
    <w:rsid w:val="00170EC5"/>
    <w:rsid w:val="00181E8D"/>
    <w:rsid w:val="00191627"/>
    <w:rsid w:val="00194FF2"/>
    <w:rsid w:val="001A3F92"/>
    <w:rsid w:val="001B273D"/>
    <w:rsid w:val="001E3EB2"/>
    <w:rsid w:val="001F73A7"/>
    <w:rsid w:val="002009A7"/>
    <w:rsid w:val="00253DBA"/>
    <w:rsid w:val="0026335F"/>
    <w:rsid w:val="00295BD4"/>
    <w:rsid w:val="002A3D8C"/>
    <w:rsid w:val="002D451D"/>
    <w:rsid w:val="002E1412"/>
    <w:rsid w:val="00305113"/>
    <w:rsid w:val="00314023"/>
    <w:rsid w:val="00341484"/>
    <w:rsid w:val="00386D05"/>
    <w:rsid w:val="00392351"/>
    <w:rsid w:val="003A6141"/>
    <w:rsid w:val="003C5846"/>
    <w:rsid w:val="00404131"/>
    <w:rsid w:val="0042490F"/>
    <w:rsid w:val="004379A6"/>
    <w:rsid w:val="0044234A"/>
    <w:rsid w:val="00456C17"/>
    <w:rsid w:val="00466B9C"/>
    <w:rsid w:val="00475147"/>
    <w:rsid w:val="004B30DA"/>
    <w:rsid w:val="004B4243"/>
    <w:rsid w:val="004D45A8"/>
    <w:rsid w:val="00535962"/>
    <w:rsid w:val="0055085F"/>
    <w:rsid w:val="005B421B"/>
    <w:rsid w:val="006072EA"/>
    <w:rsid w:val="00611A07"/>
    <w:rsid w:val="0062592A"/>
    <w:rsid w:val="00645BED"/>
    <w:rsid w:val="006506D0"/>
    <w:rsid w:val="00651E48"/>
    <w:rsid w:val="00666D56"/>
    <w:rsid w:val="006709BC"/>
    <w:rsid w:val="00684BDB"/>
    <w:rsid w:val="006D1DF1"/>
    <w:rsid w:val="006E0C67"/>
    <w:rsid w:val="006E7E60"/>
    <w:rsid w:val="006F3C7B"/>
    <w:rsid w:val="006F567F"/>
    <w:rsid w:val="00725091"/>
    <w:rsid w:val="00780880"/>
    <w:rsid w:val="007A64FF"/>
    <w:rsid w:val="007A791C"/>
    <w:rsid w:val="007B0E1F"/>
    <w:rsid w:val="007B6F6F"/>
    <w:rsid w:val="007F56C6"/>
    <w:rsid w:val="00820C9F"/>
    <w:rsid w:val="00821EC5"/>
    <w:rsid w:val="00822500"/>
    <w:rsid w:val="0082707E"/>
    <w:rsid w:val="008315B0"/>
    <w:rsid w:val="008426F6"/>
    <w:rsid w:val="00846DE5"/>
    <w:rsid w:val="00882563"/>
    <w:rsid w:val="008B3AE5"/>
    <w:rsid w:val="008B58F4"/>
    <w:rsid w:val="008C388B"/>
    <w:rsid w:val="008D1049"/>
    <w:rsid w:val="00900AFE"/>
    <w:rsid w:val="0094367D"/>
    <w:rsid w:val="00955D75"/>
    <w:rsid w:val="00966EEE"/>
    <w:rsid w:val="00977C54"/>
    <w:rsid w:val="009B7EF9"/>
    <w:rsid w:val="009E0B61"/>
    <w:rsid w:val="009F623B"/>
    <w:rsid w:val="00A024D8"/>
    <w:rsid w:val="00A02D9A"/>
    <w:rsid w:val="00A07827"/>
    <w:rsid w:val="00A16099"/>
    <w:rsid w:val="00A2717B"/>
    <w:rsid w:val="00A6403A"/>
    <w:rsid w:val="00A640BD"/>
    <w:rsid w:val="00A641A7"/>
    <w:rsid w:val="00A72F42"/>
    <w:rsid w:val="00AB7699"/>
    <w:rsid w:val="00AD7919"/>
    <w:rsid w:val="00AF2E6B"/>
    <w:rsid w:val="00AF7BFE"/>
    <w:rsid w:val="00AF7CCE"/>
    <w:rsid w:val="00B1244A"/>
    <w:rsid w:val="00B62EEF"/>
    <w:rsid w:val="00B97B51"/>
    <w:rsid w:val="00BA0007"/>
    <w:rsid w:val="00BB1D79"/>
    <w:rsid w:val="00BC0B3C"/>
    <w:rsid w:val="00BC1D0C"/>
    <w:rsid w:val="00BC61BD"/>
    <w:rsid w:val="00BD1586"/>
    <w:rsid w:val="00BD21C9"/>
    <w:rsid w:val="00C041F6"/>
    <w:rsid w:val="00C078CB"/>
    <w:rsid w:val="00C22DBE"/>
    <w:rsid w:val="00C31146"/>
    <w:rsid w:val="00C31E96"/>
    <w:rsid w:val="00C35D16"/>
    <w:rsid w:val="00C5078F"/>
    <w:rsid w:val="00C51331"/>
    <w:rsid w:val="00C52891"/>
    <w:rsid w:val="00C55C49"/>
    <w:rsid w:val="00C66D08"/>
    <w:rsid w:val="00C7470C"/>
    <w:rsid w:val="00C812A9"/>
    <w:rsid w:val="00C97B1B"/>
    <w:rsid w:val="00CA0E82"/>
    <w:rsid w:val="00CA164C"/>
    <w:rsid w:val="00CA4661"/>
    <w:rsid w:val="00CC386D"/>
    <w:rsid w:val="00CE67A3"/>
    <w:rsid w:val="00D1201E"/>
    <w:rsid w:val="00D2204E"/>
    <w:rsid w:val="00D24FA7"/>
    <w:rsid w:val="00D45A3E"/>
    <w:rsid w:val="00D46E2D"/>
    <w:rsid w:val="00D5041C"/>
    <w:rsid w:val="00D50EFB"/>
    <w:rsid w:val="00D64696"/>
    <w:rsid w:val="00D7710E"/>
    <w:rsid w:val="00D90D49"/>
    <w:rsid w:val="00D9600B"/>
    <w:rsid w:val="00DC5D96"/>
    <w:rsid w:val="00DD4F3E"/>
    <w:rsid w:val="00E13E55"/>
    <w:rsid w:val="00E422DF"/>
    <w:rsid w:val="00E5364D"/>
    <w:rsid w:val="00E82502"/>
    <w:rsid w:val="00EA6B34"/>
    <w:rsid w:val="00EA7406"/>
    <w:rsid w:val="00EC32D4"/>
    <w:rsid w:val="00EE1E7B"/>
    <w:rsid w:val="00F225BF"/>
    <w:rsid w:val="00F53753"/>
    <w:rsid w:val="00F61B64"/>
    <w:rsid w:val="00F7167E"/>
    <w:rsid w:val="00F71F05"/>
    <w:rsid w:val="00F7443C"/>
    <w:rsid w:val="00F84D68"/>
    <w:rsid w:val="00F9504D"/>
    <w:rsid w:val="00FA01DC"/>
    <w:rsid w:val="00FA2AFA"/>
    <w:rsid w:val="00FA5250"/>
    <w:rsid w:val="00FC2870"/>
    <w:rsid w:val="00FE60AF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CC086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C30FD-7BFA-4EEE-BBBE-7202AF9D0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155</Words>
  <Characters>855</Characters>
  <Application>Microsoft Office Word</Application>
  <DocSecurity>0</DocSecurity>
  <Lines>24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Laura Karina Piña De Cruz</cp:lastModifiedBy>
  <cp:revision>37</cp:revision>
  <cp:lastPrinted>2011-03-04T18:48:00Z</cp:lastPrinted>
  <dcterms:created xsi:type="dcterms:W3CDTF">2021-04-19T19:23:00Z</dcterms:created>
  <dcterms:modified xsi:type="dcterms:W3CDTF">2026-01-31T13:57:00Z</dcterms:modified>
</cp:coreProperties>
</file>