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61D0" w14:textId="3CAAC0A9" w:rsidR="00535962" w:rsidRPr="00F7167E" w:rsidRDefault="00A27CB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4862CD" wp14:editId="072F4D07">
                <wp:simplePos x="0" y="0"/>
                <wp:positionH relativeFrom="column">
                  <wp:posOffset>-361950</wp:posOffset>
                </wp:positionH>
                <wp:positionV relativeFrom="paragraph">
                  <wp:posOffset>-605790</wp:posOffset>
                </wp:positionV>
                <wp:extent cx="948055" cy="305435"/>
                <wp:effectExtent l="0" t="3810" r="4445" b="0"/>
                <wp:wrapNone/>
                <wp:docPr id="212064474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862E5" w14:textId="77777777"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862C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28.5pt;margin-top:-47.7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kEmfPuAAAAAKAQAADwAAAAAAAAAAAAAAAAAwBAAAZHJzL2Rvd25yZXYueG1sUEsFBgAAAAAEAAQA&#10;8wAAAD0FAAAAAA==&#10;" filled="f" stroked="f">
                <v:textbox inset="0,0,0,0">
                  <w:txbxContent>
                    <w:p w14:paraId="4D4862E5" w14:textId="77777777"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4862D1" wp14:editId="502BCEB7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73372264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862E7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862D1" id="Text Box 12" o:spid="_x0000_s1027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" filled="f" stroked="f">
                <v:textbox>
                  <w:txbxContent>
                    <w:p w14:paraId="4D4862E7" w14:textId="77777777" w:rsidR="0026335F" w:rsidRPr="0026335F" w:rsidRDefault="00A27CB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84AE6B" w14:textId="025A3225" w:rsidR="000209B0" w:rsidRDefault="00A27CBD" w:rsidP="000209B0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7B3B57" wp14:editId="6208B024">
                <wp:simplePos x="0" y="0"/>
                <wp:positionH relativeFrom="column">
                  <wp:posOffset>680720</wp:posOffset>
                </wp:positionH>
                <wp:positionV relativeFrom="paragraph">
                  <wp:posOffset>259080</wp:posOffset>
                </wp:positionV>
                <wp:extent cx="4237355" cy="624840"/>
                <wp:effectExtent l="4445" t="3810" r="0" b="0"/>
                <wp:wrapNone/>
                <wp:docPr id="111596171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735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6510E60B" w14:textId="77777777" w:rsidR="002A670F" w:rsidRPr="002E1412" w:rsidRDefault="002A670F" w:rsidP="002A670F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57745B">
                                  <w:rPr>
                                    <w:rStyle w:val="Style6"/>
                                  </w:rPr>
                                  <w:t>“FIDEICOMISO PARA LA OPERACIÓN, MANTENIMIENTO Y EXPANSIÓNDE LA RED VIAL PRINCIPAL DE LA REPÚBLICA DOMINICANA"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</w:t>
                                </w:r>
                                <w:r w:rsidRPr="0057745B">
                                  <w:rPr>
                                    <w:rStyle w:val="Style6"/>
                                  </w:rPr>
                                  <w:t>(FIDEICOMISO RD VIAL)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B3B57" id="Text Box 24" o:spid="_x0000_s1028" type="#_x0000_t202" style="position:absolute;margin-left:53.6pt;margin-top:20.4pt;width:333.65pt;height:49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510E60B" w14:textId="77777777" w:rsidR="002A670F" w:rsidRPr="002E1412" w:rsidRDefault="002A670F" w:rsidP="002A670F">
                          <w:pPr>
                            <w:rPr>
                              <w:lang w:val="es-ES_tradnl"/>
                            </w:rPr>
                          </w:pPr>
                          <w:r w:rsidRPr="0057745B">
                            <w:rPr>
                              <w:rStyle w:val="Style6"/>
                            </w:rPr>
                            <w:t>“FIDEICOMISO PARA LA OPERACIÓN, MANTENIMIENTO Y EXPANSIÓNDE LA RED VIAL PRINCIPAL DE LA REPÚBLICA DOMINICANA"</w:t>
                          </w:r>
                          <w:r>
                            <w:rPr>
                              <w:rStyle w:val="Style6"/>
                            </w:rPr>
                            <w:t xml:space="preserve"> </w:t>
                          </w:r>
                          <w:r w:rsidRPr="0057745B">
                            <w:rPr>
                              <w:rStyle w:val="Style6"/>
                            </w:rPr>
                            <w:t>(FIDEICOMISO RD VIAL)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D4861D1" w14:textId="5E21E1C8" w:rsidR="00535962" w:rsidRPr="00535962" w:rsidRDefault="00A27CBD" w:rsidP="000209B0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862D3" wp14:editId="299BEEB8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0" r="3810" b="0"/>
                <wp:wrapNone/>
                <wp:docPr id="32345785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862E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E4CA7" w:rsidRPr="00BE4CA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862D3" id="Text Box 13" o:spid="_x0000_s1029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QYa1GdwAAAAJAQAADwAAAAAAAAAAAAAAAAA9BAAAZHJzL2Rvd25yZXYueG1sUEsF&#10;BgAAAAAEAAQA8wAAAEYFAAAAAA==&#10;" filled="f" stroked="f">
                <v:textbox>
                  <w:txbxContent>
                    <w:p w14:paraId="4D4862E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E4CA7" w:rsidRPr="00BE4CA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D4861D2" w14:textId="283DD4E4" w:rsidR="00535962" w:rsidRDefault="00A27CBD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D4862D4" wp14:editId="7B73E5A5">
                <wp:simplePos x="0" y="0"/>
                <wp:positionH relativeFrom="column">
                  <wp:posOffset>2088515</wp:posOffset>
                </wp:positionH>
                <wp:positionV relativeFrom="paragraph">
                  <wp:posOffset>234315</wp:posOffset>
                </wp:positionV>
                <wp:extent cx="1694180" cy="277495"/>
                <wp:effectExtent l="2540" t="1905" r="0" b="0"/>
                <wp:wrapNone/>
                <wp:docPr id="6883679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862EA" w14:textId="77777777"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862D4" id="Text Box 18" o:spid="_x0000_s1030" type="#_x0000_t202" style="position:absolute;margin-left:164.45pt;margin-top:18.45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" stroked="f">
                <v:textbox>
                  <w:txbxContent>
                    <w:p w14:paraId="4D4862EA" w14:textId="77777777"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D4861D3" w14:textId="6E04B55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D4861D4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4D4861D5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4D4861D6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4D4861D7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4D4861D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4D4861D9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4D4861EE" w14:textId="77777777" w:rsidTr="00521233">
        <w:trPr>
          <w:trHeight w:val="1365"/>
          <w:jc w:val="center"/>
        </w:trPr>
        <w:tc>
          <w:tcPr>
            <w:tcW w:w="416" w:type="dxa"/>
          </w:tcPr>
          <w:p w14:paraId="4D4861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4D4861D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D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D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4D4861D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D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4D4861E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4D4861E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6" w14:textId="1065611A" w:rsidR="00E124CB" w:rsidRPr="00E124CB" w:rsidRDefault="003A059D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(</w:t>
            </w:r>
            <w:r w:rsidR="00E124CB"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años)</w:t>
            </w:r>
          </w:p>
        </w:tc>
        <w:tc>
          <w:tcPr>
            <w:tcW w:w="1228" w:type="dxa"/>
            <w:vAlign w:val="center"/>
          </w:tcPr>
          <w:p w14:paraId="4D4861E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4D4861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861E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4D4861E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4D4861E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4D4861E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4D4861F7" w14:textId="77777777" w:rsidTr="00521233">
        <w:trPr>
          <w:jc w:val="center"/>
        </w:trPr>
        <w:tc>
          <w:tcPr>
            <w:tcW w:w="416" w:type="dxa"/>
          </w:tcPr>
          <w:p w14:paraId="4D4861E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4D4861F0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4D4861F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1F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1F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1F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1F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1F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4D486200" w14:textId="77777777" w:rsidTr="00521233">
        <w:trPr>
          <w:jc w:val="center"/>
        </w:trPr>
        <w:tc>
          <w:tcPr>
            <w:tcW w:w="416" w:type="dxa"/>
          </w:tcPr>
          <w:p w14:paraId="4D4861F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1F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1F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1F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1F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1F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1F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1F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09" w14:textId="77777777" w:rsidTr="00521233">
        <w:trPr>
          <w:jc w:val="center"/>
        </w:trPr>
        <w:tc>
          <w:tcPr>
            <w:tcW w:w="416" w:type="dxa"/>
          </w:tcPr>
          <w:p w14:paraId="4D48620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0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0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0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0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0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0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0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4D486212" w14:textId="77777777" w:rsidTr="00521233">
        <w:trPr>
          <w:jc w:val="center"/>
        </w:trPr>
        <w:tc>
          <w:tcPr>
            <w:tcW w:w="416" w:type="dxa"/>
          </w:tcPr>
          <w:p w14:paraId="4D48620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0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0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0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0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0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1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1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1B" w14:textId="77777777" w:rsidTr="00521233">
        <w:trPr>
          <w:jc w:val="center"/>
        </w:trPr>
        <w:tc>
          <w:tcPr>
            <w:tcW w:w="416" w:type="dxa"/>
          </w:tcPr>
          <w:p w14:paraId="4D48621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1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1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1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1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1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1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1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4D486224" w14:textId="77777777" w:rsidTr="00521233">
        <w:trPr>
          <w:jc w:val="center"/>
        </w:trPr>
        <w:tc>
          <w:tcPr>
            <w:tcW w:w="416" w:type="dxa"/>
          </w:tcPr>
          <w:p w14:paraId="4D48621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1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1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1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2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2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2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2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2D" w14:textId="77777777" w:rsidTr="00521233">
        <w:trPr>
          <w:jc w:val="center"/>
        </w:trPr>
        <w:tc>
          <w:tcPr>
            <w:tcW w:w="416" w:type="dxa"/>
          </w:tcPr>
          <w:p w14:paraId="4D48622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2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2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2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2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2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2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2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4D486236" w14:textId="77777777" w:rsidTr="00521233">
        <w:trPr>
          <w:jc w:val="center"/>
        </w:trPr>
        <w:tc>
          <w:tcPr>
            <w:tcW w:w="416" w:type="dxa"/>
          </w:tcPr>
          <w:p w14:paraId="4D48622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2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3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3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3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3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3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3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4D48623F" w14:textId="77777777" w:rsidTr="00521233">
        <w:trPr>
          <w:jc w:val="center"/>
        </w:trPr>
        <w:tc>
          <w:tcPr>
            <w:tcW w:w="416" w:type="dxa"/>
          </w:tcPr>
          <w:p w14:paraId="4D48623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3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3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3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3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3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3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3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48" w14:textId="77777777" w:rsidTr="00521233">
        <w:trPr>
          <w:jc w:val="center"/>
        </w:trPr>
        <w:tc>
          <w:tcPr>
            <w:tcW w:w="416" w:type="dxa"/>
          </w:tcPr>
          <w:p w14:paraId="4D48624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4D486241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D48624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4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4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4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4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4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51" w14:textId="77777777" w:rsidTr="00521233">
        <w:trPr>
          <w:jc w:val="center"/>
        </w:trPr>
        <w:tc>
          <w:tcPr>
            <w:tcW w:w="416" w:type="dxa"/>
          </w:tcPr>
          <w:p w14:paraId="4D48624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4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4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4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4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4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4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5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5A" w14:textId="77777777" w:rsidTr="00521233">
        <w:trPr>
          <w:jc w:val="center"/>
        </w:trPr>
        <w:tc>
          <w:tcPr>
            <w:tcW w:w="416" w:type="dxa"/>
          </w:tcPr>
          <w:p w14:paraId="4D48625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5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5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5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5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5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5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63" w14:textId="77777777" w:rsidTr="00521233">
        <w:trPr>
          <w:jc w:val="center"/>
        </w:trPr>
        <w:tc>
          <w:tcPr>
            <w:tcW w:w="416" w:type="dxa"/>
          </w:tcPr>
          <w:p w14:paraId="4D48625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5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5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5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5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6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6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6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6C" w14:textId="77777777" w:rsidTr="00521233">
        <w:trPr>
          <w:jc w:val="center"/>
        </w:trPr>
        <w:tc>
          <w:tcPr>
            <w:tcW w:w="416" w:type="dxa"/>
          </w:tcPr>
          <w:p w14:paraId="4D48626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6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6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6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6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6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6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75" w14:textId="77777777" w:rsidTr="00521233">
        <w:trPr>
          <w:jc w:val="center"/>
        </w:trPr>
        <w:tc>
          <w:tcPr>
            <w:tcW w:w="416" w:type="dxa"/>
          </w:tcPr>
          <w:p w14:paraId="4D48626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6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6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7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7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7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7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7E" w14:textId="77777777" w:rsidTr="00521233">
        <w:trPr>
          <w:jc w:val="center"/>
        </w:trPr>
        <w:tc>
          <w:tcPr>
            <w:tcW w:w="416" w:type="dxa"/>
          </w:tcPr>
          <w:p w14:paraId="4D48627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7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7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7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7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7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7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87" w14:textId="77777777" w:rsidTr="00521233">
        <w:trPr>
          <w:jc w:val="center"/>
        </w:trPr>
        <w:tc>
          <w:tcPr>
            <w:tcW w:w="416" w:type="dxa"/>
          </w:tcPr>
          <w:p w14:paraId="4D48627F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80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8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82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83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8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85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86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90" w14:textId="77777777" w:rsidTr="00521233">
        <w:trPr>
          <w:jc w:val="center"/>
        </w:trPr>
        <w:tc>
          <w:tcPr>
            <w:tcW w:w="416" w:type="dxa"/>
          </w:tcPr>
          <w:p w14:paraId="4D48628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4D486289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4D48628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8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8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8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8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8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99" w14:textId="77777777" w:rsidTr="00521233">
        <w:trPr>
          <w:jc w:val="center"/>
        </w:trPr>
        <w:tc>
          <w:tcPr>
            <w:tcW w:w="416" w:type="dxa"/>
          </w:tcPr>
          <w:p w14:paraId="4D48629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9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9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9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9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9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9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9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A2" w14:textId="77777777" w:rsidTr="00521233">
        <w:trPr>
          <w:jc w:val="center"/>
        </w:trPr>
        <w:tc>
          <w:tcPr>
            <w:tcW w:w="416" w:type="dxa"/>
          </w:tcPr>
          <w:p w14:paraId="4D48629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9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9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9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9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9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A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A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AB" w14:textId="77777777" w:rsidTr="00521233">
        <w:trPr>
          <w:jc w:val="center"/>
        </w:trPr>
        <w:tc>
          <w:tcPr>
            <w:tcW w:w="416" w:type="dxa"/>
          </w:tcPr>
          <w:p w14:paraId="4D4862A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A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A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A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A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A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A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A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B4" w14:textId="77777777" w:rsidTr="00521233">
        <w:trPr>
          <w:jc w:val="center"/>
        </w:trPr>
        <w:tc>
          <w:tcPr>
            <w:tcW w:w="416" w:type="dxa"/>
          </w:tcPr>
          <w:p w14:paraId="4D4862A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A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A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A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B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B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B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B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BD" w14:textId="77777777" w:rsidTr="00521233">
        <w:trPr>
          <w:jc w:val="center"/>
        </w:trPr>
        <w:tc>
          <w:tcPr>
            <w:tcW w:w="416" w:type="dxa"/>
          </w:tcPr>
          <w:p w14:paraId="4D4862B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B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B7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B8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B9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B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BB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BC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4862C6" w14:textId="77777777" w:rsidTr="00521233">
        <w:trPr>
          <w:jc w:val="center"/>
        </w:trPr>
        <w:tc>
          <w:tcPr>
            <w:tcW w:w="416" w:type="dxa"/>
          </w:tcPr>
          <w:p w14:paraId="4D4862B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4862B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C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4862C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4862C2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4862C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4862C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D4862C5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4D4862C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4D4862C8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4D4862C9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D4862CA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8F6E" w14:textId="77777777" w:rsidR="008D0AA7" w:rsidRDefault="008D0AA7" w:rsidP="001007E7">
      <w:pPr>
        <w:spacing w:after="0" w:line="240" w:lineRule="auto"/>
      </w:pPr>
      <w:r>
        <w:separator/>
      </w:r>
    </w:p>
  </w:endnote>
  <w:endnote w:type="continuationSeparator" w:id="0">
    <w:p w14:paraId="65238270" w14:textId="77777777" w:rsidR="008D0AA7" w:rsidRDefault="008D0A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862D9" w14:textId="66A85740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7216" behindDoc="0" locked="0" layoutInCell="1" allowOverlap="1" wp14:anchorId="4D4862DF" wp14:editId="416CADF3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7CBD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4862E1" wp14:editId="55923FD9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58066938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862ED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D4862EE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D4862EF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D4862F0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862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71.25pt;margin-top:-25.55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" filled="f" stroked="f">
              <v:textbox inset="0,0,0,0">
                <w:txbxContent>
                  <w:p w14:paraId="4D4862ED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D4862EE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4D4862EF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D4862F0" w14:textId="77777777" w:rsidR="00807015" w:rsidRDefault="00807015"/>
                </w:txbxContent>
              </v:textbox>
            </v:shape>
          </w:pict>
        </mc:Fallback>
      </mc:AlternateContent>
    </w:r>
    <w:r w:rsidR="00A27CBD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4862E2" wp14:editId="5AFD288E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2151238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862F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4862E2" id="Text Box 1" o:spid="_x0000_s1037" type="#_x0000_t202" style="position:absolute;margin-left:-16.15pt;margin-top:3.7pt;width:43.75pt;height: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" filled="f" stroked="f">
              <v:textbox inset="0,0,0,0">
                <w:txbxContent>
                  <w:p w14:paraId="4D4862F1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D4862D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4862D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4862D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4862D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D4862D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70A6" w14:textId="77777777" w:rsidR="008D0AA7" w:rsidRDefault="008D0AA7" w:rsidP="001007E7">
      <w:pPr>
        <w:spacing w:after="0" w:line="240" w:lineRule="auto"/>
      </w:pPr>
      <w:r>
        <w:separator/>
      </w:r>
    </w:p>
  </w:footnote>
  <w:footnote w:type="continuationSeparator" w:id="0">
    <w:p w14:paraId="12A42383" w14:textId="77777777" w:rsidR="008D0AA7" w:rsidRDefault="008D0AA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F666" w14:textId="2F6F0DC0" w:rsidR="00917CF6" w:rsidRDefault="00A27CBD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443D827" wp14:editId="3B2C596A">
              <wp:simplePos x="0" y="0"/>
              <wp:positionH relativeFrom="margin">
                <wp:posOffset>3987800</wp:posOffset>
              </wp:positionH>
              <wp:positionV relativeFrom="paragraph">
                <wp:posOffset>-234950</wp:posOffset>
              </wp:positionV>
              <wp:extent cx="2493645" cy="687070"/>
              <wp:effectExtent l="0" t="0" r="1905" b="0"/>
              <wp:wrapNone/>
              <wp:docPr id="564566582" name="Gru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93645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0E863E" w14:textId="7C0CD5C1" w:rsidR="00917CF6" w:rsidRPr="007A2F1C" w:rsidRDefault="00917CF6" w:rsidP="00917CF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BC6383" w14:textId="77777777" w:rsidR="00917CF6" w:rsidRDefault="00917CF6" w:rsidP="00917CF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43D827" id="Grupo 5" o:spid="_x0000_s1031" style="position:absolute;margin-left:314pt;margin-top:-18.5pt;width:196.35pt;height:54.1pt;z-index:251660288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">
              <v:rect id="Rectangle 22" o:spid="_x0000_s1032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3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B0E863E" w14:textId="7C0CD5C1" w:rsidR="00917CF6" w:rsidRPr="007A2F1C" w:rsidRDefault="00917CF6" w:rsidP="00917CF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5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3ABC6383" w14:textId="77777777" w:rsidR="00917CF6" w:rsidRDefault="00917CF6" w:rsidP="00917CF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917CF6" w:rsidRPr="00917CF6">
      <w:rPr>
        <w:noProof/>
      </w:rPr>
      <w:drawing>
        <wp:anchor distT="0" distB="0" distL="114300" distR="114300" simplePos="0" relativeHeight="251656192" behindDoc="0" locked="0" layoutInCell="1" allowOverlap="1" wp14:anchorId="65508699" wp14:editId="715ABF60">
          <wp:simplePos x="0" y="0"/>
          <wp:positionH relativeFrom="margin">
            <wp:posOffset>-3175</wp:posOffset>
          </wp:positionH>
          <wp:positionV relativeFrom="paragraph">
            <wp:posOffset>66675</wp:posOffset>
          </wp:positionV>
          <wp:extent cx="1365885" cy="466725"/>
          <wp:effectExtent l="0" t="0" r="5715" b="9525"/>
          <wp:wrapNone/>
          <wp:docPr id="19" name="Imagen 11" descr="Imagen que contiene dibuj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1" descr="Imagen que contiene dibuj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7CF6" w:rsidRPr="00917CF6">
      <w:rPr>
        <w:noProof/>
      </w:rPr>
      <w:drawing>
        <wp:anchor distT="0" distB="0" distL="114300" distR="114300" simplePos="0" relativeHeight="251655168" behindDoc="1" locked="0" layoutInCell="1" allowOverlap="1" wp14:anchorId="6226FCFD" wp14:editId="6EEF674C">
          <wp:simplePos x="0" y="0"/>
          <wp:positionH relativeFrom="margin">
            <wp:posOffset>1664970</wp:posOffset>
          </wp:positionH>
          <wp:positionV relativeFrom="paragraph">
            <wp:posOffset>-421005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209B0"/>
    <w:rsid w:val="00034DD9"/>
    <w:rsid w:val="00045479"/>
    <w:rsid w:val="001007E7"/>
    <w:rsid w:val="001020C0"/>
    <w:rsid w:val="00134D4F"/>
    <w:rsid w:val="001463BC"/>
    <w:rsid w:val="00155B6F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A670F"/>
    <w:rsid w:val="002B5CA6"/>
    <w:rsid w:val="002B7508"/>
    <w:rsid w:val="002E1412"/>
    <w:rsid w:val="002E6B9A"/>
    <w:rsid w:val="00314023"/>
    <w:rsid w:val="00332B0B"/>
    <w:rsid w:val="003A059D"/>
    <w:rsid w:val="003D160E"/>
    <w:rsid w:val="0042490F"/>
    <w:rsid w:val="004534E3"/>
    <w:rsid w:val="004564FE"/>
    <w:rsid w:val="00462024"/>
    <w:rsid w:val="00466B9C"/>
    <w:rsid w:val="004D45A8"/>
    <w:rsid w:val="005129A2"/>
    <w:rsid w:val="00516013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15ABC"/>
    <w:rsid w:val="00850351"/>
    <w:rsid w:val="00862F3E"/>
    <w:rsid w:val="008B3AE5"/>
    <w:rsid w:val="008D0AA7"/>
    <w:rsid w:val="00917CF6"/>
    <w:rsid w:val="00A15346"/>
    <w:rsid w:val="00A16099"/>
    <w:rsid w:val="00A27CBD"/>
    <w:rsid w:val="00A640BD"/>
    <w:rsid w:val="00AC2F3A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73AE0"/>
    <w:rsid w:val="00CA0E82"/>
    <w:rsid w:val="00CA2A8A"/>
    <w:rsid w:val="00CA4661"/>
    <w:rsid w:val="00CE67A3"/>
    <w:rsid w:val="00D24FA7"/>
    <w:rsid w:val="00D64696"/>
    <w:rsid w:val="00D90D49"/>
    <w:rsid w:val="00DC5D96"/>
    <w:rsid w:val="00DD473E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4D4861D0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17CF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6C079-2BC4-4238-BE6E-083AF524F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A80A8-50B4-439C-A2E6-0A58649B67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29BA7-B73C-4B90-8B56-594FD3CC1329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Densy Ariel Gomez Espinal</cp:lastModifiedBy>
  <cp:revision>3</cp:revision>
  <cp:lastPrinted>2011-03-04T18:41:00Z</cp:lastPrinted>
  <dcterms:created xsi:type="dcterms:W3CDTF">2025-08-07T14:38:00Z</dcterms:created>
  <dcterms:modified xsi:type="dcterms:W3CDTF">2025-08-07T14:38:00Z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