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45976" w14:textId="5B9DCA20" w:rsidR="00284DE8" w:rsidRDefault="00ED58FF">
      <w:r>
        <w:rPr>
          <w:noProof/>
          <w:lang w:eastAsia="es-DO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4F600B96" wp14:editId="0C43051C">
                <wp:simplePos x="0" y="0"/>
                <wp:positionH relativeFrom="margin">
                  <wp:align>right</wp:align>
                </wp:positionH>
                <wp:positionV relativeFrom="paragraph">
                  <wp:posOffset>-647700</wp:posOffset>
                </wp:positionV>
                <wp:extent cx="2446316" cy="687070"/>
                <wp:effectExtent l="0" t="0" r="11430" b="17780"/>
                <wp:wrapNone/>
                <wp:docPr id="20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46316" cy="687070"/>
                          <a:chOff x="0" y="0"/>
                          <a:chExt cx="2544" cy="1104"/>
                        </a:xfrm>
                      </wpg:grpSpPr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3" name="Group 23"/>
                        <wpg:cNvGrpSpPr>
                          <a:grpSpLocks/>
                        </wpg:cNvGrpSpPr>
                        <wpg:grpSpPr bwMode="auto">
                          <a:xfrm>
                            <a:off x="262" y="134"/>
                            <a:ext cx="2051" cy="820"/>
                            <a:chOff x="229" y="130"/>
                            <a:chExt cx="1707" cy="762"/>
                          </a:xfrm>
                        </wpg:grpSpPr>
                        <wps:wsp>
                          <wps:cNvPr id="2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" y="488"/>
                              <a:ext cx="1685" cy="40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BEFE3E" w14:textId="1F6FFBD0" w:rsidR="00ED58FF" w:rsidRPr="007A2F1C" w:rsidRDefault="00ED58FF" w:rsidP="00ED58FF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" y="130"/>
                              <a:ext cx="1707" cy="358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2C53F5" w14:textId="77777777" w:rsidR="00ED58FF" w:rsidRDefault="00ED58FF" w:rsidP="00ED58FF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 Narrow" w:eastAsia="Calibri" w:hAnsi="Arial Narrow" w:cstheme="minorBidi"/>
                                    <w:b/>
                                    <w:bCs/>
                                    <w:color w:val="FFFFFF"/>
                                    <w:sz w:val="18"/>
                                    <w:szCs w:val="18"/>
                                    <w:lang w:val="es-ES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600B96" id="Group 21" o:spid="_x0000_s1026" style="position:absolute;margin-left:141.4pt;margin-top:-51pt;width:192.6pt;height:54.1pt;z-index:251708416;mso-position-horizontal:right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  <v:group id="Group 23" o:spid="_x0000_s1028" style="position:absolute;left:262;top:134;width:2051;height:820" coordorigin="229,130" coordsize="1707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229;top:488;width:168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  <v:textbox inset=",0">
                      <w:txbxContent>
                        <w:p w14:paraId="3ABEFE3E" w14:textId="1F6FFBD0" w:rsidR="00ED58FF" w:rsidRPr="007A2F1C" w:rsidRDefault="00ED58FF" w:rsidP="00ED58FF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4C2C53F5" w14:textId="77777777" w:rsidR="00ED58FF" w:rsidRDefault="00ED58FF" w:rsidP="00ED58FF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 Narrow" w:eastAsia="Calibri" w:hAnsi="Arial Narrow" w:cstheme="minorBidi"/>
                              <w:b/>
                              <w:bCs/>
                              <w:color w:val="FFFFFF"/>
                              <w:sz w:val="18"/>
                              <w:szCs w:val="18"/>
                              <w:lang w:val="es-ES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665479">
        <w:rPr>
          <w:noProof/>
          <w:lang w:eastAsia="es-DO"/>
        </w:rPr>
        <w:drawing>
          <wp:anchor distT="0" distB="0" distL="114300" distR="114300" simplePos="0" relativeHeight="251706368" behindDoc="0" locked="0" layoutInCell="1" allowOverlap="1" wp14:anchorId="1FAC7EF4" wp14:editId="031C4ABE">
            <wp:simplePos x="0" y="0"/>
            <wp:positionH relativeFrom="margin">
              <wp:posOffset>504825</wp:posOffset>
            </wp:positionH>
            <wp:positionV relativeFrom="paragraph">
              <wp:posOffset>-473710</wp:posOffset>
            </wp:positionV>
            <wp:extent cx="1365885" cy="466725"/>
            <wp:effectExtent l="0" t="0" r="5715" b="9525"/>
            <wp:wrapNone/>
            <wp:docPr id="19" name="Imagen 11">
              <a:extLst xmlns:a="http://schemas.openxmlformats.org/drawingml/2006/main">
                <a:ext uri="{FF2B5EF4-FFF2-40B4-BE49-F238E27FC236}">
                  <a16:creationId xmlns:a16="http://schemas.microsoft.com/office/drawing/2014/main" id="{3A4AE469-E7A6-4A74-8B73-297DE938FA5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1">
                      <a:extLst>
                        <a:ext uri="{FF2B5EF4-FFF2-40B4-BE49-F238E27FC236}">
                          <a16:creationId xmlns:a16="http://schemas.microsoft.com/office/drawing/2014/main" id="{3A4AE469-E7A6-4A74-8B73-297DE938FA50}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36588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5479">
        <w:rPr>
          <w:noProof/>
          <w:lang w:eastAsia="es-DO"/>
        </w:rPr>
        <w:drawing>
          <wp:anchor distT="0" distB="0" distL="114300" distR="114300" simplePos="0" relativeHeight="251705344" behindDoc="1" locked="0" layoutInCell="1" allowOverlap="1" wp14:anchorId="4B60EB63" wp14:editId="281526C9">
            <wp:simplePos x="0" y="0"/>
            <wp:positionH relativeFrom="margin">
              <wp:posOffset>3274060</wp:posOffset>
            </wp:positionH>
            <wp:positionV relativeFrom="paragraph">
              <wp:posOffset>-800100</wp:posOffset>
            </wp:positionV>
            <wp:extent cx="2314575" cy="1066800"/>
            <wp:effectExtent l="0" t="0" r="0" b="0"/>
            <wp:wrapNone/>
            <wp:docPr id="12" name="Imagen 12" descr="Logotipo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06374BE1-4C81-4479-AE43-AB8749C109C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9" descr="Logotipo&#10;&#10;Descripción generada automáticamente">
                      <a:extLst>
                        <a:ext uri="{FF2B5EF4-FFF2-40B4-BE49-F238E27FC236}">
                          <a16:creationId xmlns:a16="http://schemas.microsoft.com/office/drawing/2014/main" id="{06374BE1-4C81-4479-AE43-AB8749C109C3}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737C51" w14:textId="5130527D" w:rsidR="00535962" w:rsidRPr="00F7167E" w:rsidRDefault="00665479">
      <w:r w:rsidRP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CBFB0B1" wp14:editId="0D786BA8">
                <wp:simplePos x="0" y="0"/>
                <wp:positionH relativeFrom="column">
                  <wp:posOffset>1657351</wp:posOffset>
                </wp:positionH>
                <wp:positionV relativeFrom="paragraph">
                  <wp:posOffset>7620</wp:posOffset>
                </wp:positionV>
                <wp:extent cx="5029200" cy="552450"/>
                <wp:effectExtent l="0" t="0" r="0" b="0"/>
                <wp:wrapNone/>
                <wp:docPr id="18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C45E51" w14:textId="734D67B8" w:rsidR="00D07723" w:rsidRPr="00D07723" w:rsidRDefault="00232CB4" w:rsidP="00665479">
                            <w:pPr>
                              <w:autoSpaceDE w:val="0"/>
                              <w:autoSpaceDN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pacing w:val="-20"/>
                                <w:w w:val="90"/>
                                <w:sz w:val="22"/>
                                <w:szCs w:val="22"/>
                                <w:lang w:val="es-DO" w:eastAsia="es-ES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665479" w:rsidRPr="0066547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“FIDEICOMISO PARA LA OPERACIÓN, MANTENIMIENTO Y EXPANSIÓN</w:t>
                                </w:r>
                                <w:r w:rsidR="0066547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665479" w:rsidRPr="0066547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LA RED VIAL PRINCIPAL DE LA REPÚBLICA DOMINICANA"</w:t>
                                </w:r>
                                <w:r w:rsidR="0066547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665479" w:rsidRPr="0066547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(FIDEICOMISO RD VIAL)</w:t>
                                </w:r>
                              </w:sdtContent>
                            </w:sdt>
                            <w:r w:rsidR="00722D74">
                              <w:t xml:space="preserve">     </w:t>
                            </w:r>
                          </w:p>
                          <w:p w14:paraId="696323C9" w14:textId="77777777" w:rsidR="00722D74" w:rsidRPr="002E1412" w:rsidRDefault="00722D74" w:rsidP="00722D7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FB0B1" id="Cuadro de texto 29" o:spid="_x0000_s1031" type="#_x0000_t202" style="position:absolute;margin-left:130.5pt;margin-top:.6pt;width:396pt;height:43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" stroked="f">
                <v:textbox>
                  <w:txbxContent>
                    <w:p w14:paraId="55C45E51" w14:textId="734D67B8" w:rsidR="00D07723" w:rsidRPr="00D07723" w:rsidRDefault="00ED58FF" w:rsidP="00665479">
                      <w:pPr>
                        <w:autoSpaceDE w:val="0"/>
                        <w:autoSpaceDN w:val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pacing w:val="-20"/>
                          <w:w w:val="90"/>
                          <w:sz w:val="22"/>
                          <w:szCs w:val="22"/>
                          <w:lang w:val="es-DO" w:eastAsia="es-ES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665479" w:rsidRPr="00665479">
                            <w:rPr>
                              <w:rStyle w:val="Style6"/>
                              <w:sz w:val="24"/>
                              <w:szCs w:val="24"/>
                            </w:rPr>
                            <w:t>“FIDEICOMISO PARA LA OPERACIÓN, MANTENIMIENTO Y EXPANSIÓN</w:t>
                          </w:r>
                          <w:r w:rsidR="00665479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</w:t>
                          </w:r>
                          <w:r w:rsidR="00665479" w:rsidRPr="00665479">
                            <w:rPr>
                              <w:rStyle w:val="Style6"/>
                              <w:sz w:val="24"/>
                              <w:szCs w:val="24"/>
                            </w:rPr>
                            <w:t>DE LA RED VIAL PRINCIPAL DE LA REPÚBLICA DOMINICANA"</w:t>
                          </w:r>
                          <w:r w:rsidR="00665479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</w:t>
                          </w:r>
                          <w:r w:rsidR="00665479" w:rsidRPr="00665479">
                            <w:rPr>
                              <w:rStyle w:val="Style6"/>
                              <w:sz w:val="24"/>
                              <w:szCs w:val="24"/>
                            </w:rPr>
                            <w:t>(FIDEICOMISO RD VIAL)</w:t>
                          </w:r>
                        </w:sdtContent>
                      </w:sdt>
                      <w:r w:rsidR="00722D74">
                        <w:t xml:space="preserve">     </w:t>
                      </w:r>
                    </w:p>
                    <w:p w14:paraId="696323C9" w14:textId="77777777" w:rsidR="00722D74" w:rsidRPr="002E1412" w:rsidRDefault="00722D74" w:rsidP="00722D74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B8234E" wp14:editId="1ECC2FFF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5A58E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8234E" id="Text Box 27" o:spid="_x0000_s1032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2Rfu4AAAAAoBAAAPAAAAAAAAAAAAAAAAADUEAABkcnMvZG93bnJldi54bWxQSwUGAAAA&#10;AAQABADzAAAAQgUAAAAA&#10;" filled="f" stroked="f">
                <v:textbox inset="0,0,0,0">
                  <w:txbxContent>
                    <w:p w14:paraId="265A58E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7B74FC86" w14:textId="55EF1CCA" w:rsidR="00535962" w:rsidRPr="00535962" w:rsidRDefault="00284DE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377D67" wp14:editId="5D5133B0">
                <wp:simplePos x="0" y="0"/>
                <wp:positionH relativeFrom="column">
                  <wp:posOffset>2871470</wp:posOffset>
                </wp:positionH>
                <wp:positionV relativeFrom="paragraph">
                  <wp:posOffset>281940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ECD20" w14:textId="77777777" w:rsidR="00F7443C" w:rsidRPr="004767CC" w:rsidRDefault="00232CB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77D67" id="Text Box 18" o:spid="_x0000_s1033" type="#_x0000_t202" style="position:absolute;margin-left:226.1pt;margin-top:22.2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" stroked="f">
                <v:textbox>
                  <w:txbxContent>
                    <w:p w14:paraId="4DEECD20" w14:textId="77777777" w:rsidR="00F7443C" w:rsidRPr="004767CC" w:rsidRDefault="00ED58F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21F9CD" wp14:editId="3588B8A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464DB" w14:textId="77777777" w:rsidR="0026335F" w:rsidRPr="0026335F" w:rsidRDefault="00232CB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1F9C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515464DB" w14:textId="77777777" w:rsidR="0026335F" w:rsidRPr="0026335F" w:rsidRDefault="00ED58F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89B5DA" w14:textId="73A7195D" w:rsidR="007372FF" w:rsidRPr="00284DE8" w:rsidRDefault="00830A6F" w:rsidP="00284DE8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7E72AD" wp14:editId="4E183A76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F7520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84F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A84F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A84F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84F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E72AD" id="Text Box 13" o:spid="_x0000_s1035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0AF7520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84FB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A84FBC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A84FB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84FB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1124775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4C367C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7D30AD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165495A2" w14:textId="478A60B6" w:rsidR="007372FF" w:rsidRPr="00AE0C17" w:rsidRDefault="007372FF" w:rsidP="002710D6">
      <w:pPr>
        <w:pStyle w:val="Default"/>
        <w:tabs>
          <w:tab w:val="left" w:pos="11430"/>
        </w:tabs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r w:rsidR="00B93F6F" w:rsidRPr="00AE0C17">
        <w:rPr>
          <w:rFonts w:ascii="Arial" w:hAnsi="Arial" w:cs="Arial"/>
          <w:bCs/>
          <w:sz w:val="22"/>
          <w:szCs w:val="22"/>
        </w:rPr>
        <w:t>magnitudes similares</w:t>
      </w:r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  <w:r w:rsidR="002710D6">
        <w:rPr>
          <w:rFonts w:ascii="Arial" w:hAnsi="Arial" w:cs="Arial"/>
          <w:bCs/>
          <w:sz w:val="22"/>
          <w:szCs w:val="22"/>
        </w:rPr>
        <w:tab/>
      </w:r>
    </w:p>
    <w:p w14:paraId="45FD170E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69A0599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96A5E90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0BA7210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BB688A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4A6763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51130C1A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62C42AA5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1AA4D6A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0CCA9C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747A0CD" w14:textId="77777777" w:rsidTr="00822B7A">
        <w:trPr>
          <w:trHeight w:val="229"/>
          <w:jc w:val="center"/>
        </w:trPr>
        <w:tc>
          <w:tcPr>
            <w:tcW w:w="0" w:type="auto"/>
          </w:tcPr>
          <w:p w14:paraId="5DD56A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F7467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FAFE20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97F6A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2A89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2F8B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B6F0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E53FE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BAA050" w14:textId="77777777" w:rsidTr="00822B7A">
        <w:trPr>
          <w:trHeight w:val="211"/>
          <w:jc w:val="center"/>
        </w:trPr>
        <w:tc>
          <w:tcPr>
            <w:tcW w:w="0" w:type="auto"/>
          </w:tcPr>
          <w:p w14:paraId="11F0E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0EBA8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B0F1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E37DE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069FA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CEAA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6D1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6C10A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FFBAB6A" w14:textId="77777777" w:rsidTr="00822B7A">
        <w:trPr>
          <w:trHeight w:val="229"/>
          <w:jc w:val="center"/>
        </w:trPr>
        <w:tc>
          <w:tcPr>
            <w:tcW w:w="0" w:type="auto"/>
          </w:tcPr>
          <w:p w14:paraId="00A50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555B9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4CAD2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3FF30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FF07E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352F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B7BDB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99BFB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27B96BA" w14:textId="77777777" w:rsidTr="00822B7A">
        <w:trPr>
          <w:trHeight w:val="229"/>
          <w:jc w:val="center"/>
        </w:trPr>
        <w:tc>
          <w:tcPr>
            <w:tcW w:w="0" w:type="auto"/>
          </w:tcPr>
          <w:p w14:paraId="74EC05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D9A2E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EF2D1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5268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86EB8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AB56B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CE5B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35E44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B88DB8" w14:textId="77777777" w:rsidTr="00822B7A">
        <w:trPr>
          <w:trHeight w:val="229"/>
          <w:jc w:val="center"/>
        </w:trPr>
        <w:tc>
          <w:tcPr>
            <w:tcW w:w="0" w:type="auto"/>
          </w:tcPr>
          <w:p w14:paraId="1A5226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CAC25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31E93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086C0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925B5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6A6DD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A979F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5D544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BAF9D5E" w14:textId="77777777" w:rsidTr="00822B7A">
        <w:trPr>
          <w:trHeight w:val="229"/>
          <w:jc w:val="center"/>
        </w:trPr>
        <w:tc>
          <w:tcPr>
            <w:tcW w:w="0" w:type="auto"/>
          </w:tcPr>
          <w:p w14:paraId="6021A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56DE1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368B4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2E2F8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8552C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8CA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7C20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F06D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FA6A24" w14:textId="77777777" w:rsidTr="00822B7A">
        <w:trPr>
          <w:trHeight w:val="229"/>
          <w:jc w:val="center"/>
        </w:trPr>
        <w:tc>
          <w:tcPr>
            <w:tcW w:w="0" w:type="auto"/>
          </w:tcPr>
          <w:p w14:paraId="7B34FC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ACACD6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135AF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3978A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79695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6FB6F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6E39F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5B9F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F9FB79" w14:textId="77777777" w:rsidTr="00822B7A">
        <w:trPr>
          <w:trHeight w:val="211"/>
          <w:jc w:val="center"/>
        </w:trPr>
        <w:tc>
          <w:tcPr>
            <w:tcW w:w="0" w:type="auto"/>
          </w:tcPr>
          <w:p w14:paraId="5FC6D0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94AED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8108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342A3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8A64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E44D0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0F744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FF73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511F0CF" w14:textId="77777777" w:rsidTr="00822B7A">
        <w:trPr>
          <w:trHeight w:val="229"/>
          <w:jc w:val="center"/>
        </w:trPr>
        <w:tc>
          <w:tcPr>
            <w:tcW w:w="0" w:type="auto"/>
          </w:tcPr>
          <w:p w14:paraId="533123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F2712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00CF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F336D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2FD09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06A8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5BA6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1DC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11F8F1F" w14:textId="77777777" w:rsidTr="00822B7A">
        <w:trPr>
          <w:trHeight w:val="229"/>
          <w:jc w:val="center"/>
        </w:trPr>
        <w:tc>
          <w:tcPr>
            <w:tcW w:w="0" w:type="auto"/>
          </w:tcPr>
          <w:p w14:paraId="7C5027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9F87A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C8B8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6EC7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F213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CD76E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FB469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73396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52C26DD4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07FC487E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7475C184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8DEA8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336BF7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3AEEDDF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1BD8A" w14:textId="77777777" w:rsidR="00C75629" w:rsidRDefault="00C75629" w:rsidP="001007E7">
      <w:pPr>
        <w:spacing w:after="0" w:line="240" w:lineRule="auto"/>
      </w:pPr>
      <w:r>
        <w:separator/>
      </w:r>
    </w:p>
  </w:endnote>
  <w:endnote w:type="continuationSeparator" w:id="0">
    <w:p w14:paraId="3DFCEB29" w14:textId="77777777" w:rsidR="00C75629" w:rsidRDefault="00C7562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5B4FE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EB0343" wp14:editId="58E8FBC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13DB63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EB034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4713DB63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D0FE458" wp14:editId="65B8091D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5A1566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DF3D6A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D0FE458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F5A1566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DF3D6A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51ED4F6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60429532" wp14:editId="75627C12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80B5E03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072252C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7958E" w14:textId="77777777" w:rsidR="00C75629" w:rsidRDefault="00C75629" w:rsidP="001007E7">
      <w:pPr>
        <w:spacing w:after="0" w:line="240" w:lineRule="auto"/>
      </w:pPr>
      <w:r>
        <w:separator/>
      </w:r>
    </w:p>
  </w:footnote>
  <w:footnote w:type="continuationSeparator" w:id="0">
    <w:p w14:paraId="23E4AE43" w14:textId="77777777" w:rsidR="00C75629" w:rsidRDefault="00C75629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4541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03B92"/>
    <w:rsid w:val="0001679F"/>
    <w:rsid w:val="00034DD9"/>
    <w:rsid w:val="0006174E"/>
    <w:rsid w:val="00073CEB"/>
    <w:rsid w:val="00082E41"/>
    <w:rsid w:val="00090E8D"/>
    <w:rsid w:val="000A5DAC"/>
    <w:rsid w:val="000B3B70"/>
    <w:rsid w:val="001007E7"/>
    <w:rsid w:val="001007F0"/>
    <w:rsid w:val="001020C0"/>
    <w:rsid w:val="00123B8D"/>
    <w:rsid w:val="001341C6"/>
    <w:rsid w:val="001550BB"/>
    <w:rsid w:val="00157600"/>
    <w:rsid w:val="00160592"/>
    <w:rsid w:val="0016298B"/>
    <w:rsid w:val="00165A4D"/>
    <w:rsid w:val="00170EC5"/>
    <w:rsid w:val="00191842"/>
    <w:rsid w:val="00194FF2"/>
    <w:rsid w:val="001B1C87"/>
    <w:rsid w:val="001D2308"/>
    <w:rsid w:val="001F28CC"/>
    <w:rsid w:val="001F73A7"/>
    <w:rsid w:val="00201DD1"/>
    <w:rsid w:val="00232CB4"/>
    <w:rsid w:val="002356C0"/>
    <w:rsid w:val="00253DBA"/>
    <w:rsid w:val="002612AF"/>
    <w:rsid w:val="0026335F"/>
    <w:rsid w:val="002655DF"/>
    <w:rsid w:val="002710D6"/>
    <w:rsid w:val="00284B63"/>
    <w:rsid w:val="00284DE8"/>
    <w:rsid w:val="002860A4"/>
    <w:rsid w:val="002971F5"/>
    <w:rsid w:val="002A1A86"/>
    <w:rsid w:val="002E1412"/>
    <w:rsid w:val="00314023"/>
    <w:rsid w:val="0031441A"/>
    <w:rsid w:val="003A3758"/>
    <w:rsid w:val="003B38E0"/>
    <w:rsid w:val="003B7090"/>
    <w:rsid w:val="003F0543"/>
    <w:rsid w:val="0042490F"/>
    <w:rsid w:val="004512DA"/>
    <w:rsid w:val="00466B9C"/>
    <w:rsid w:val="004767CC"/>
    <w:rsid w:val="0048521C"/>
    <w:rsid w:val="004B15E0"/>
    <w:rsid w:val="004C4743"/>
    <w:rsid w:val="00511952"/>
    <w:rsid w:val="00516013"/>
    <w:rsid w:val="0053293F"/>
    <w:rsid w:val="00535962"/>
    <w:rsid w:val="00551CCA"/>
    <w:rsid w:val="005A33B9"/>
    <w:rsid w:val="005A3BA9"/>
    <w:rsid w:val="005B3A7E"/>
    <w:rsid w:val="005B442B"/>
    <w:rsid w:val="005B79E1"/>
    <w:rsid w:val="00602C05"/>
    <w:rsid w:val="00611A07"/>
    <w:rsid w:val="0062592A"/>
    <w:rsid w:val="00646026"/>
    <w:rsid w:val="006506D0"/>
    <w:rsid w:val="00651E48"/>
    <w:rsid w:val="00665479"/>
    <w:rsid w:val="006709BC"/>
    <w:rsid w:val="006758C0"/>
    <w:rsid w:val="006A43C4"/>
    <w:rsid w:val="006F06A0"/>
    <w:rsid w:val="00722D74"/>
    <w:rsid w:val="007372FF"/>
    <w:rsid w:val="007563D3"/>
    <w:rsid w:val="00757C2A"/>
    <w:rsid w:val="00780880"/>
    <w:rsid w:val="00793190"/>
    <w:rsid w:val="007B6F6F"/>
    <w:rsid w:val="007C4BDE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8B6DF5"/>
    <w:rsid w:val="00955A4C"/>
    <w:rsid w:val="00961FC1"/>
    <w:rsid w:val="00967612"/>
    <w:rsid w:val="00977B18"/>
    <w:rsid w:val="009A2AEC"/>
    <w:rsid w:val="009C74DF"/>
    <w:rsid w:val="009D56D6"/>
    <w:rsid w:val="009E7C28"/>
    <w:rsid w:val="00A16099"/>
    <w:rsid w:val="00A640BD"/>
    <w:rsid w:val="00A6449B"/>
    <w:rsid w:val="00A73BAD"/>
    <w:rsid w:val="00A73CFE"/>
    <w:rsid w:val="00A84FBC"/>
    <w:rsid w:val="00A8771C"/>
    <w:rsid w:val="00AB0F33"/>
    <w:rsid w:val="00AB4966"/>
    <w:rsid w:val="00AC0F95"/>
    <w:rsid w:val="00AD7919"/>
    <w:rsid w:val="00AE0C17"/>
    <w:rsid w:val="00AF0D2F"/>
    <w:rsid w:val="00B420BA"/>
    <w:rsid w:val="00B4564B"/>
    <w:rsid w:val="00B62EEF"/>
    <w:rsid w:val="00B93F6F"/>
    <w:rsid w:val="00B97B51"/>
    <w:rsid w:val="00BC1D0C"/>
    <w:rsid w:val="00BC61BD"/>
    <w:rsid w:val="00BE4FB0"/>
    <w:rsid w:val="00C02595"/>
    <w:rsid w:val="00C2685B"/>
    <w:rsid w:val="00C366B9"/>
    <w:rsid w:val="00C3792D"/>
    <w:rsid w:val="00C45A72"/>
    <w:rsid w:val="00C465F9"/>
    <w:rsid w:val="00C470D0"/>
    <w:rsid w:val="00C60365"/>
    <w:rsid w:val="00C610CF"/>
    <w:rsid w:val="00C66D08"/>
    <w:rsid w:val="00C75629"/>
    <w:rsid w:val="00C95ADE"/>
    <w:rsid w:val="00CA2A8A"/>
    <w:rsid w:val="00CA4661"/>
    <w:rsid w:val="00CE67A3"/>
    <w:rsid w:val="00CF7034"/>
    <w:rsid w:val="00D07723"/>
    <w:rsid w:val="00D23848"/>
    <w:rsid w:val="00D24FA7"/>
    <w:rsid w:val="00D64696"/>
    <w:rsid w:val="00D77DA6"/>
    <w:rsid w:val="00D90D49"/>
    <w:rsid w:val="00D971A1"/>
    <w:rsid w:val="00DC5D96"/>
    <w:rsid w:val="00DD4F3E"/>
    <w:rsid w:val="00DE5F5D"/>
    <w:rsid w:val="00E13E55"/>
    <w:rsid w:val="00E81276"/>
    <w:rsid w:val="00EA7406"/>
    <w:rsid w:val="00ED39DD"/>
    <w:rsid w:val="00ED58FF"/>
    <w:rsid w:val="00F001A0"/>
    <w:rsid w:val="00F116C5"/>
    <w:rsid w:val="00F225BF"/>
    <w:rsid w:val="00F25B99"/>
    <w:rsid w:val="00F4086F"/>
    <w:rsid w:val="00F50CCE"/>
    <w:rsid w:val="00F5247A"/>
    <w:rsid w:val="00F53753"/>
    <w:rsid w:val="00F7167E"/>
    <w:rsid w:val="00F7443C"/>
    <w:rsid w:val="00FC280C"/>
    <w:rsid w:val="00FC2870"/>
    <w:rsid w:val="00FC5DDC"/>
    <w:rsid w:val="00FD3734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9ED6BFF"/>
  <w15:docId w15:val="{E4C80A65-90EF-46DF-BFEA-8A019ED41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ED58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2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388C2-8ED5-41CF-9069-989F8EDE91C2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2.xml><?xml version="1.0" encoding="utf-8"?>
<ds:datastoreItem xmlns:ds="http://schemas.openxmlformats.org/officeDocument/2006/customXml" ds:itemID="{6347CEB5-B5EA-4A9C-9064-CC6CD1913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96EC49-BD4B-42FB-9664-3E6E0926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2E23D-BA62-43CB-BD13-6B4D940DC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0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Densy Ariel Gomez Espinal</cp:lastModifiedBy>
  <cp:revision>2</cp:revision>
  <cp:lastPrinted>2011-03-04T19:05:00Z</cp:lastPrinted>
  <dcterms:created xsi:type="dcterms:W3CDTF">2025-08-07T14:37:00Z</dcterms:created>
  <dcterms:modified xsi:type="dcterms:W3CDTF">2025-08-07T14:37:00Z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