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A4617" w14:textId="47F7BFAD" w:rsidR="00535962" w:rsidRDefault="009A7C4A" w:rsidP="00F12729">
      <w:pPr>
        <w:tabs>
          <w:tab w:val="right" w:pos="902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EAE04F" wp14:editId="55696941">
                <wp:simplePos x="0" y="0"/>
                <wp:positionH relativeFrom="column">
                  <wp:posOffset>352425</wp:posOffset>
                </wp:positionH>
                <wp:positionV relativeFrom="paragraph">
                  <wp:posOffset>104775</wp:posOffset>
                </wp:positionV>
                <wp:extent cx="5029200" cy="552450"/>
                <wp:effectExtent l="0" t="0" r="0" b="0"/>
                <wp:wrapNone/>
                <wp:docPr id="186863088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E94FB1F" w14:textId="77777777" w:rsidR="000B75FC" w:rsidRPr="00D07723" w:rsidRDefault="009A7C4A" w:rsidP="000B75FC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pacing w:val="-20"/>
                                <w:w w:val="90"/>
                                <w:sz w:val="22"/>
                                <w:szCs w:val="22"/>
                                <w:lang w:val="es-DO" w:eastAsia="es-ES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B75FC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“FIDEICOMISO PARA LA OPERACIÓN, MANTENIMIENTO Y EXPANSIÓN</w:t>
                                </w:r>
                                <w:r w:rsidR="000B75FC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0B75FC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LA RED VIAL PRINCIPAL DE LA REPÚBLICA DOMINICANA"</w:t>
                                </w:r>
                                <w:r w:rsidR="000B75FC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0B75FC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(FIDEICOMISO RD VIAL)</w:t>
                                </w:r>
                              </w:sdtContent>
                            </w:sdt>
                            <w:r w:rsidR="000B75FC">
                              <w:t xml:space="preserve">     </w:t>
                            </w:r>
                          </w:p>
                          <w:p w14:paraId="54728989" w14:textId="77777777" w:rsidR="000B75FC" w:rsidRPr="002E1412" w:rsidRDefault="000B75FC" w:rsidP="000B75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AE04F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27.75pt;margin-top:8.25pt;width:396pt;height:43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" stroked="f">
                <v:textbox>
                  <w:txbxContent>
                    <w:p w14:paraId="1E94FB1F" w14:textId="77777777" w:rsidR="000B75FC" w:rsidRPr="00D07723" w:rsidRDefault="009A7C4A" w:rsidP="000B75FC">
                      <w:pPr>
                        <w:autoSpaceDE w:val="0"/>
                        <w:autoSpaceDN w:val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pacing w:val="-20"/>
                          <w:w w:val="90"/>
                          <w:sz w:val="22"/>
                          <w:szCs w:val="22"/>
                          <w:lang w:val="es-DO" w:eastAsia="es-ES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B75FC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“FIDEICOMISO PARA LA OPERACIÓN, MANTENIMIENTO Y EXPANSIÓN</w:t>
                          </w:r>
                          <w:r w:rsidR="000B75FC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  <w:r w:rsidR="000B75FC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DE LA RED VIAL PRINCIPAL DE LA REPÚBLICA DOMINICANA"</w:t>
                          </w:r>
                          <w:r w:rsidR="000B75FC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  <w:r w:rsidR="000B75FC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(FIDEICOMISO RD VIAL)</w:t>
                          </w:r>
                        </w:sdtContent>
                      </w:sdt>
                      <w:r w:rsidR="000B75FC">
                        <w:t xml:space="preserve">     </w:t>
                      </w:r>
                    </w:p>
                    <w:p w14:paraId="54728989" w14:textId="77777777" w:rsidR="000B75FC" w:rsidRPr="002E1412" w:rsidRDefault="000B75FC" w:rsidP="000B75FC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030B6D" wp14:editId="19C285AA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49422653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5101E4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30B6D" id="Text Box 26" o:spid="_x0000_s1027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wQ185+AAAAALAQAADwAAAAAAAAAAAAAAAAAzBAAAZHJzL2Rvd25yZXYueG1sUEsFBgAAAAAE&#10;AAQA8wAAAEAFAAAAAA==&#10;" filled="f" stroked="f">
                <v:textbox inset="0,0,0,0">
                  <w:txbxContent>
                    <w:p w14:paraId="4E5101E4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</w:p>
    <w:p w14:paraId="571FE581" w14:textId="0E561604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FD5A82E" w14:textId="2CFBBC3F" w:rsidR="000B75FC" w:rsidRDefault="009A7C4A" w:rsidP="000B75FC">
      <w:pPr>
        <w:pStyle w:val="Default"/>
        <w:spacing w:line="360" w:lineRule="auto"/>
        <w:jc w:val="center"/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CBEE01" wp14:editId="6C8E5FBD">
                <wp:simplePos x="0" y="0"/>
                <wp:positionH relativeFrom="column">
                  <wp:posOffset>4972685</wp:posOffset>
                </wp:positionH>
                <wp:positionV relativeFrom="paragraph">
                  <wp:posOffset>270510</wp:posOffset>
                </wp:positionV>
                <wp:extent cx="1448435" cy="412115"/>
                <wp:effectExtent l="635" t="3810" r="0" b="3175"/>
                <wp:wrapNone/>
                <wp:docPr id="116458086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1AA73" w14:textId="77777777" w:rsidR="0026335F" w:rsidRPr="0026335F" w:rsidRDefault="009A7C4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BEE01" id="Text Box 12" o:spid="_x0000_s1028" type="#_x0000_t202" style="position:absolute;left:0;text-align:left;margin-left:391.55pt;margin-top:21.3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" filled="f" stroked="f">
                <v:textbox>
                  <w:txbxContent>
                    <w:p w14:paraId="1031AA73" w14:textId="77777777" w:rsidR="0026335F" w:rsidRPr="0026335F" w:rsidRDefault="009A7C4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6275B">
        <w:t xml:space="preserve">        </w:t>
      </w:r>
    </w:p>
    <w:p w14:paraId="7DB45728" w14:textId="745FF20C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0A809CC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030C6DAC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0ED8030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FF7F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366F0A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CEB878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52BA8E5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9F4ADE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1AC127A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303F93B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7F1B013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A0B7D9E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5DEE50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F5556E7" w14:textId="77777777" w:rsidTr="009079FB">
        <w:trPr>
          <w:trHeight w:val="731"/>
        </w:trPr>
        <w:tc>
          <w:tcPr>
            <w:tcW w:w="3402" w:type="dxa"/>
          </w:tcPr>
          <w:p w14:paraId="0A7D2A2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EC79660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49E0CA2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FB7F59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2A5D6D8" w14:textId="77777777" w:rsidTr="009079FB">
        <w:trPr>
          <w:trHeight w:val="731"/>
        </w:trPr>
        <w:tc>
          <w:tcPr>
            <w:tcW w:w="3402" w:type="dxa"/>
          </w:tcPr>
          <w:p w14:paraId="67F3CCD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F05FD52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3D3E28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7E100B6" w14:textId="77777777" w:rsidTr="009079FB">
        <w:trPr>
          <w:trHeight w:val="731"/>
        </w:trPr>
        <w:tc>
          <w:tcPr>
            <w:tcW w:w="3402" w:type="dxa"/>
          </w:tcPr>
          <w:p w14:paraId="4F2FDDB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5A30C9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10E97C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DE51D1B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99A90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9A9CD6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77D7931" w14:textId="77777777" w:rsidTr="009079FB">
        <w:tc>
          <w:tcPr>
            <w:tcW w:w="3229" w:type="dxa"/>
            <w:vAlign w:val="center"/>
          </w:tcPr>
          <w:p w14:paraId="52395BAE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7D7F00B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C4A886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225EB14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25C4BC6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536CE1C0" w14:textId="77777777" w:rsidTr="009079FB">
        <w:tc>
          <w:tcPr>
            <w:tcW w:w="3229" w:type="dxa"/>
          </w:tcPr>
          <w:p w14:paraId="739F0D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7CBBF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1E6EBE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999C7F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B980E6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1B4FCBC" w14:textId="77777777" w:rsidTr="009079FB">
        <w:tc>
          <w:tcPr>
            <w:tcW w:w="3229" w:type="dxa"/>
          </w:tcPr>
          <w:p w14:paraId="131D714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B8F3AD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0D0E4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8D17A9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58B8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F942C3" w14:textId="77777777" w:rsidTr="009079FB">
        <w:tc>
          <w:tcPr>
            <w:tcW w:w="3229" w:type="dxa"/>
          </w:tcPr>
          <w:p w14:paraId="7750A7B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C3EF52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64F420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9A4687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349B03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82E917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634DE5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5417D6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C759AAF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6BC0E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1784558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AD21B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40F3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2A9E39A1" w14:textId="77777777" w:rsidTr="009079FB">
        <w:tc>
          <w:tcPr>
            <w:tcW w:w="3261" w:type="dxa"/>
            <w:vAlign w:val="center"/>
          </w:tcPr>
          <w:p w14:paraId="5A482BE2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DC86FD2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D76824A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67110C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807F0A6" w14:textId="77777777" w:rsidTr="009079FB">
        <w:tc>
          <w:tcPr>
            <w:tcW w:w="3261" w:type="dxa"/>
          </w:tcPr>
          <w:p w14:paraId="13158EF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3D1A330F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3125891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F5EAC85" w14:textId="77777777" w:rsidTr="009079FB">
        <w:tc>
          <w:tcPr>
            <w:tcW w:w="3261" w:type="dxa"/>
          </w:tcPr>
          <w:p w14:paraId="33A7CED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7B80E3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0524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E0D1F97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881C3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6F2D7A36" w14:textId="77777777" w:rsidTr="009079FB">
        <w:tc>
          <w:tcPr>
            <w:tcW w:w="1560" w:type="dxa"/>
            <w:vAlign w:val="center"/>
          </w:tcPr>
          <w:p w14:paraId="452EBDA3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2D2DED6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5FA7F4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5F1E3B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8E4C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0D08A84" w14:textId="77777777" w:rsidTr="009079FB">
        <w:tc>
          <w:tcPr>
            <w:tcW w:w="1560" w:type="dxa"/>
          </w:tcPr>
          <w:p w14:paraId="3EB6543E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3CA94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DA76C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B8C5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973F6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E52F1A9" w14:textId="77777777" w:rsidTr="009079FB">
        <w:tc>
          <w:tcPr>
            <w:tcW w:w="1560" w:type="dxa"/>
          </w:tcPr>
          <w:p w14:paraId="2B5EB49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B428EA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3682E7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ECB0D8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ED3CC5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8CA7DF6" w14:textId="77777777" w:rsidTr="009079FB">
        <w:tc>
          <w:tcPr>
            <w:tcW w:w="1560" w:type="dxa"/>
          </w:tcPr>
          <w:p w14:paraId="3F0DA1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9082B8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979A38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82ECD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BC612C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613F5E9" w14:textId="77777777" w:rsidTr="009079FB">
        <w:tc>
          <w:tcPr>
            <w:tcW w:w="1560" w:type="dxa"/>
          </w:tcPr>
          <w:p w14:paraId="4B4F05E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1A270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FBBC7D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1EF4D7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47BA2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CDC74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62F49E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324F149C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ED67BE4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55B9DCA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11E8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79BE150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0C3ADAB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8E6228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438DD" w14:textId="77777777" w:rsidR="004F7894" w:rsidRDefault="004F7894" w:rsidP="001007E7">
      <w:pPr>
        <w:spacing w:after="0" w:line="240" w:lineRule="auto"/>
      </w:pPr>
      <w:r>
        <w:separator/>
      </w:r>
    </w:p>
  </w:endnote>
  <w:endnote w:type="continuationSeparator" w:id="0">
    <w:p w14:paraId="356910BC" w14:textId="77777777" w:rsidR="004F7894" w:rsidRDefault="004F789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77C08" w14:textId="0E0B4997" w:rsidR="001007E7" w:rsidRDefault="009A7C4A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2EE120" wp14:editId="1CD0B70E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7670203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4ABA8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2EE1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B2&#10;HClt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734ABA8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B7F5308" wp14:editId="3544751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34156678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469DA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31A02F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7F5308" id="Text Box 3" o:spid="_x0000_s1036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" filled="f" stroked="f">
              <v:textbox inset="0,0,0,0">
                <w:txbxContent>
                  <w:p w14:paraId="2F469DA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31A02F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A11B8B" wp14:editId="15AA81D5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CE12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CAC73A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DE12C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8843EB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4665F6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086E" w14:textId="77777777" w:rsidR="004F7894" w:rsidRDefault="004F7894" w:rsidP="001007E7">
      <w:pPr>
        <w:spacing w:after="0" w:line="240" w:lineRule="auto"/>
      </w:pPr>
      <w:r>
        <w:separator/>
      </w:r>
    </w:p>
  </w:footnote>
  <w:footnote w:type="continuationSeparator" w:id="0">
    <w:p w14:paraId="5DC0C49E" w14:textId="77777777" w:rsidR="004F7894" w:rsidRDefault="004F789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FB7E0" w14:textId="1F33034F" w:rsidR="00A56A4F" w:rsidRDefault="009A7C4A" w:rsidP="00A56A4F"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55B7D8CE" wp14:editId="44E1A2E5">
              <wp:simplePos x="0" y="0"/>
              <wp:positionH relativeFrom="margin">
                <wp:posOffset>3822700</wp:posOffset>
              </wp:positionH>
              <wp:positionV relativeFrom="paragraph">
                <wp:posOffset>136525</wp:posOffset>
              </wp:positionV>
              <wp:extent cx="2446020" cy="687070"/>
              <wp:effectExtent l="12700" t="5080" r="8255" b="12700"/>
              <wp:wrapNone/>
              <wp:docPr id="214288475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46020" cy="687070"/>
                        <a:chOff x="0" y="0"/>
                        <a:chExt cx="2544" cy="1104"/>
                      </a:xfrm>
                    </wpg:grpSpPr>
                    <wps:wsp>
                      <wps:cNvPr id="1186725562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063527037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156740926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B4DAA4" w14:textId="4A118148" w:rsidR="00A56A4F" w:rsidRPr="007A2F1C" w:rsidRDefault="00A56A4F" w:rsidP="00A56A4F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37840555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E99631" w14:textId="77777777" w:rsidR="00A56A4F" w:rsidRDefault="00A56A4F" w:rsidP="00A56A4F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B7D8CE" id="Group 21" o:spid="_x0000_s1029" style="position:absolute;margin-left:301pt;margin-top:10.75pt;width:192.6pt;height:54.1pt;z-index:251670528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">
              <v:rect id="Rectangle 22" o:spid="_x0000_s1030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" filled="f"/>
              <v:group id="Group 23" o:spid="_x0000_s1031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2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" fillcolor="white [3212]" strokecolor="white [3212]" strokeweight="2.25pt">
                  <v:textbox inset=",0">
                    <w:txbxContent>
                      <w:p w14:paraId="0AB4DAA4" w14:textId="4A118148" w:rsidR="00A56A4F" w:rsidRPr="007A2F1C" w:rsidRDefault="00A56A4F" w:rsidP="00A56A4F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25" o:spid="_x0000_s1033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" fillcolor="black [3213]" strokecolor="white [3212]" strokeweight="3pt">
                  <v:textbox>
                    <w:txbxContent>
                      <w:p w14:paraId="13E99631" w14:textId="77777777" w:rsidR="00A56A4F" w:rsidRDefault="00A56A4F" w:rsidP="00A56A4F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0B75FC" w:rsidRPr="00A56A4F">
      <w:rPr>
        <w:noProof/>
      </w:rPr>
      <w:drawing>
        <wp:anchor distT="0" distB="0" distL="114300" distR="114300" simplePos="0" relativeHeight="251668480" behindDoc="1" locked="0" layoutInCell="1" allowOverlap="1" wp14:anchorId="6BD4884B" wp14:editId="592EBEC5">
          <wp:simplePos x="0" y="0"/>
          <wp:positionH relativeFrom="margin">
            <wp:posOffset>1419225</wp:posOffset>
          </wp:positionH>
          <wp:positionV relativeFrom="paragraph">
            <wp:posOffset>-371475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1E066F" w14:textId="7948AD85" w:rsidR="00A56A4F" w:rsidRDefault="000B75FC" w:rsidP="00A56A4F">
    <w:r w:rsidRPr="00A56A4F">
      <w:rPr>
        <w:noProof/>
      </w:rPr>
      <w:drawing>
        <wp:anchor distT="0" distB="0" distL="114300" distR="114300" simplePos="0" relativeHeight="251669504" behindDoc="0" locked="0" layoutInCell="1" allowOverlap="1" wp14:anchorId="13D41A76" wp14:editId="024FE38E">
          <wp:simplePos x="0" y="0"/>
          <wp:positionH relativeFrom="margin">
            <wp:posOffset>-321310</wp:posOffset>
          </wp:positionH>
          <wp:positionV relativeFrom="paragraph">
            <wp:posOffset>112395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479278" w14:textId="77777777" w:rsidR="000B75FC" w:rsidRDefault="000B75FC">
    <w:pPr>
      <w:pStyle w:val="Encabezado"/>
    </w:pPr>
  </w:p>
  <w:p w14:paraId="69FA06EB" w14:textId="77777777" w:rsidR="000B75FC" w:rsidRDefault="000B75FC">
    <w:pPr>
      <w:pStyle w:val="Encabezado"/>
    </w:pPr>
  </w:p>
  <w:p w14:paraId="5B1F409F" w14:textId="7D0403CA" w:rsidR="004D25CB" w:rsidRDefault="009A7C4A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FF5C260" wp14:editId="0E4B623A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133198624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F9419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F5C260" id="Text Box 6" o:spid="_x0000_s1034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" filled="f" stroked="f">
              <v:textbox>
                <w:txbxContent>
                  <w:p w14:paraId="2C7F9419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759790">
    <w:abstractNumId w:val="0"/>
  </w:num>
  <w:num w:numId="2" w16cid:durableId="1425347325">
    <w:abstractNumId w:val="2"/>
  </w:num>
  <w:num w:numId="3" w16cid:durableId="1627471885">
    <w:abstractNumId w:val="1"/>
  </w:num>
  <w:num w:numId="4" w16cid:durableId="1150362010">
    <w:abstractNumId w:val="3"/>
  </w:num>
  <w:num w:numId="5" w16cid:durableId="1974747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05D1"/>
    <w:rsid w:val="0004494E"/>
    <w:rsid w:val="00044FA8"/>
    <w:rsid w:val="00045479"/>
    <w:rsid w:val="00071BD7"/>
    <w:rsid w:val="000A35DD"/>
    <w:rsid w:val="000B0DCD"/>
    <w:rsid w:val="000B75FC"/>
    <w:rsid w:val="000C73D4"/>
    <w:rsid w:val="00100079"/>
    <w:rsid w:val="001007E7"/>
    <w:rsid w:val="001020C0"/>
    <w:rsid w:val="001020D4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21798"/>
    <w:rsid w:val="00253DBA"/>
    <w:rsid w:val="00254C69"/>
    <w:rsid w:val="0026335F"/>
    <w:rsid w:val="00295BD4"/>
    <w:rsid w:val="002B43A0"/>
    <w:rsid w:val="002B46D1"/>
    <w:rsid w:val="002D451D"/>
    <w:rsid w:val="002D686C"/>
    <w:rsid w:val="002E1412"/>
    <w:rsid w:val="00314023"/>
    <w:rsid w:val="00341484"/>
    <w:rsid w:val="00355016"/>
    <w:rsid w:val="00392351"/>
    <w:rsid w:val="00392F6D"/>
    <w:rsid w:val="00404131"/>
    <w:rsid w:val="0042490F"/>
    <w:rsid w:val="004379A6"/>
    <w:rsid w:val="0045550B"/>
    <w:rsid w:val="00456C17"/>
    <w:rsid w:val="00457331"/>
    <w:rsid w:val="00466B9C"/>
    <w:rsid w:val="0047449D"/>
    <w:rsid w:val="004B30DA"/>
    <w:rsid w:val="004D25CB"/>
    <w:rsid w:val="004D45A8"/>
    <w:rsid w:val="004D7006"/>
    <w:rsid w:val="004F7894"/>
    <w:rsid w:val="00500DA4"/>
    <w:rsid w:val="00511952"/>
    <w:rsid w:val="00516013"/>
    <w:rsid w:val="00535962"/>
    <w:rsid w:val="00544A18"/>
    <w:rsid w:val="00587EC0"/>
    <w:rsid w:val="005B79E1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11324"/>
    <w:rsid w:val="0096275B"/>
    <w:rsid w:val="00966EEE"/>
    <w:rsid w:val="009A29C7"/>
    <w:rsid w:val="009A4E12"/>
    <w:rsid w:val="009A7C4A"/>
    <w:rsid w:val="00A16099"/>
    <w:rsid w:val="00A231BB"/>
    <w:rsid w:val="00A42497"/>
    <w:rsid w:val="00A56A4F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2A8A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4098"/>
    <w:rsid w:val="00DF6AAE"/>
    <w:rsid w:val="00E127E7"/>
    <w:rsid w:val="00E13E55"/>
    <w:rsid w:val="00E14BD3"/>
    <w:rsid w:val="00E3215C"/>
    <w:rsid w:val="00E446DC"/>
    <w:rsid w:val="00E46B33"/>
    <w:rsid w:val="00E82502"/>
    <w:rsid w:val="00E95117"/>
    <w:rsid w:val="00EA2F84"/>
    <w:rsid w:val="00EA6B34"/>
    <w:rsid w:val="00EA7406"/>
    <w:rsid w:val="00EE1E7B"/>
    <w:rsid w:val="00F12729"/>
    <w:rsid w:val="00F14C9C"/>
    <w:rsid w:val="00F225BF"/>
    <w:rsid w:val="00F51491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78"/>
    <o:shapelayout v:ext="edit">
      <o:idmap v:ext="edit" data="2"/>
    </o:shapelayout>
  </w:shapeDefaults>
  <w:decimalSymbol w:val="."/>
  <w:listSeparator w:val=";"/>
  <w14:docId w14:val="43FB6B3D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A56A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DFEC9B-3566-4855-8554-F14C7E3CFC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EF9F0-0B0C-4BAC-9752-230815D37B4C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4.xml><?xml version="1.0" encoding="utf-8"?>
<ds:datastoreItem xmlns:ds="http://schemas.openxmlformats.org/officeDocument/2006/customXml" ds:itemID="{68F5B38F-4F99-4240-BF2C-E97B6E57A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Densy Ariel Gomez Espinal</cp:lastModifiedBy>
  <cp:revision>2</cp:revision>
  <cp:lastPrinted>2011-03-04T18:59:00Z</cp:lastPrinted>
  <dcterms:created xsi:type="dcterms:W3CDTF">2025-08-07T14:33:00Z</dcterms:created>
  <dcterms:modified xsi:type="dcterms:W3CDTF">2025-08-07T14:33:00Z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