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DA332" w14:textId="4BCE618D" w:rsidR="00535962" w:rsidRPr="00535962" w:rsidRDefault="00094E5D" w:rsidP="00535962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F2B51B6" wp14:editId="409FC17B">
                <wp:simplePos x="0" y="0"/>
                <wp:positionH relativeFrom="column">
                  <wp:posOffset>368300</wp:posOffset>
                </wp:positionH>
                <wp:positionV relativeFrom="paragraph">
                  <wp:posOffset>-323850</wp:posOffset>
                </wp:positionV>
                <wp:extent cx="5362575" cy="552450"/>
                <wp:effectExtent l="0" t="0" r="0" b="0"/>
                <wp:wrapNone/>
                <wp:docPr id="829471119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267B47D" w14:textId="77777777" w:rsidR="008A0370" w:rsidRPr="00D07723" w:rsidRDefault="00094E5D" w:rsidP="008A0370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pacing w:val="-20"/>
                                <w:w w:val="90"/>
                                <w:sz w:val="22"/>
                                <w:szCs w:val="22"/>
                                <w:lang w:val="es-DO" w:eastAsia="es-ES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A0370" w:rsidRP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“FIDEICOMISO PARA LA OPERACIÓN, MANTENIMIENTO Y EXPANSIÓN</w:t>
                                </w:r>
                                <w:r w:rsidR="008A037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8A0370" w:rsidRP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LA RED VIAL PRINCIPAL DE LA REPÚBLICA DOMINICANA"</w:t>
                                </w:r>
                                <w:r w:rsidR="008A037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8A0370" w:rsidRPr="0066547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(FIDEICOMISO RD VIAL)</w:t>
                                </w:r>
                              </w:sdtContent>
                            </w:sdt>
                            <w:r w:rsidR="008A0370">
                              <w:t xml:space="preserve">     </w:t>
                            </w:r>
                          </w:p>
                          <w:p w14:paraId="1F83FF19" w14:textId="77777777" w:rsidR="008A0370" w:rsidRPr="002E1412" w:rsidRDefault="008A0370" w:rsidP="008A0370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2B51B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29pt;margin-top:-25.5pt;width:422.25pt;height:4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" stroked="f">
                <v:textbox>
                  <w:txbxContent>
                    <w:p w14:paraId="4267B47D" w14:textId="77777777" w:rsidR="008A0370" w:rsidRPr="00D07723" w:rsidRDefault="00094E5D" w:rsidP="008A0370">
                      <w:pPr>
                        <w:autoSpaceDE w:val="0"/>
                        <w:autoSpaceDN w:val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pacing w:val="-20"/>
                          <w:w w:val="90"/>
                          <w:sz w:val="22"/>
                          <w:szCs w:val="22"/>
                          <w:lang w:val="es-DO" w:eastAsia="es-ES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A0370" w:rsidRPr="00665479">
                            <w:rPr>
                              <w:rStyle w:val="Style6"/>
                              <w:sz w:val="24"/>
                              <w:szCs w:val="24"/>
                            </w:rPr>
                            <w:t>“FIDEICOMISO PARA LA OPERACIÓN, MANTENIMIENTO Y EXPANSIÓN</w:t>
                          </w:r>
                          <w:r w:rsidR="008A037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  <w:r w:rsidR="008A0370" w:rsidRPr="00665479">
                            <w:rPr>
                              <w:rStyle w:val="Style6"/>
                              <w:sz w:val="24"/>
                              <w:szCs w:val="24"/>
                            </w:rPr>
                            <w:t>DE LA RED VIAL PRINCIPAL DE LA REPÚBLICA DOMINICANA"</w:t>
                          </w:r>
                          <w:r w:rsidR="008A037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  <w:r w:rsidR="008A0370" w:rsidRPr="00665479">
                            <w:rPr>
                              <w:rStyle w:val="Style6"/>
                              <w:sz w:val="24"/>
                              <w:szCs w:val="24"/>
                            </w:rPr>
                            <w:t>(FIDEICOMISO RD VIAL)</w:t>
                          </w:r>
                        </w:sdtContent>
                      </w:sdt>
                      <w:r w:rsidR="008A0370">
                        <w:t xml:space="preserve">     </w:t>
                      </w:r>
                    </w:p>
                    <w:p w14:paraId="1F83FF19" w14:textId="77777777" w:rsidR="008A0370" w:rsidRPr="002E1412" w:rsidRDefault="008A0370" w:rsidP="008A0370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C110858" wp14:editId="086DF3EB">
                <wp:simplePos x="0" y="0"/>
                <wp:positionH relativeFrom="column">
                  <wp:posOffset>4899025</wp:posOffset>
                </wp:positionH>
                <wp:positionV relativeFrom="paragraph">
                  <wp:posOffset>169545</wp:posOffset>
                </wp:positionV>
                <wp:extent cx="1448435" cy="278130"/>
                <wp:effectExtent l="3175" t="0" r="0" b="1905"/>
                <wp:wrapNone/>
                <wp:docPr id="9546493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E5611A" w14:textId="77777777" w:rsidR="0026335F" w:rsidRPr="0026335F" w:rsidRDefault="00094E5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10858" id="Text Box 12" o:spid="_x0000_s1027" type="#_x0000_t202" style="position:absolute;margin-left:385.75pt;margin-top:13.3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" filled="f" stroked="f">
                <v:textbox>
                  <w:txbxContent>
                    <w:p w14:paraId="6EE5611A" w14:textId="77777777" w:rsidR="0026335F" w:rsidRPr="0026335F" w:rsidRDefault="00094E5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67AA541" w14:textId="77777777" w:rsidR="00535962" w:rsidRDefault="00535962" w:rsidP="00535962"/>
    <w:p w14:paraId="3A22A4A0" w14:textId="2B707478" w:rsidR="006506D0" w:rsidRDefault="00094E5D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59A7B1" wp14:editId="2FB770D5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0" r="0" b="635"/>
                <wp:wrapNone/>
                <wp:docPr id="15956901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EF66FF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9A7B1" id="Text Box 18" o:spid="_x0000_s1028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APct3X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76EF66FF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5E126B2F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3A6DAD8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326521B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028B42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493BD3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2CED5A7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53E7260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5A9F95D" w14:textId="77777777" w:rsidR="007C2731" w:rsidRPr="007C2731" w:rsidRDefault="007C2731" w:rsidP="008F548F">
      <w:pPr>
        <w:spacing w:after="0"/>
        <w:jc w:val="right"/>
        <w:rPr>
          <w:sz w:val="22"/>
          <w:szCs w:val="22"/>
        </w:rPr>
      </w:pPr>
    </w:p>
    <w:p w14:paraId="44D03F13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04109106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9853D9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10D555F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34EDB8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3490091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2A7A6CD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4B6BE1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21A689D7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D02CAA9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F2568CC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93224D1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3BB1D13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2C572FC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CFCE64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A2D8C8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7075B5D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ECEEBC6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1337FAF3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5A3050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3A04EC0F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69E0C15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E66ABF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3DF9F0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4E5E02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1D64DE7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75778728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5890D7C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5D6FC9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3A48BE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6A97604C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4C5645D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024B290" w14:textId="77777777" w:rsidTr="00044FA8">
        <w:trPr>
          <w:trHeight w:val="4637"/>
        </w:trPr>
        <w:tc>
          <w:tcPr>
            <w:tcW w:w="3269" w:type="dxa"/>
          </w:tcPr>
          <w:p w14:paraId="24C1F0BF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3F3D863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3653842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D01127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6D2E8B0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D98EBBB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5E982A6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E9F26C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0A9F821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244DEE5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CBC63F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25463C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3A83DF9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4AE325F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7334A1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55AF4A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0C03B90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29B9D3A3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58F8E34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5F337361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53DE3B9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47069" w14:textId="77777777" w:rsidR="0065454A" w:rsidRDefault="0065454A" w:rsidP="001007E7">
      <w:pPr>
        <w:spacing w:after="0" w:line="240" w:lineRule="auto"/>
      </w:pPr>
      <w:r>
        <w:separator/>
      </w:r>
    </w:p>
  </w:endnote>
  <w:endnote w:type="continuationSeparator" w:id="0">
    <w:p w14:paraId="1825CEDF" w14:textId="77777777" w:rsidR="0065454A" w:rsidRDefault="006545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BF3D7" w14:textId="5ECF231F" w:rsidR="001007E7" w:rsidRDefault="00094E5D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D67B56" wp14:editId="46D11994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51940545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E6145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D67B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" filled="f" stroked="f">
              <v:textbox inset="0,0,0,0">
                <w:txbxContent>
                  <w:p w14:paraId="21E6145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C466BC8" wp14:editId="24A1B3D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7C42CC" wp14:editId="4AD18DF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7394887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083A3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DADF58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7C42CC" id="Text Box 3" o:spid="_x0000_s1036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" filled="f" stroked="f">
              <v:textbox inset="0,0,0,0">
                <w:txbxContent>
                  <w:p w14:paraId="23083A3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DADF586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24C67B1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D6DD29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35AB0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EEE4D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9CECA6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71DDE" w14:textId="77777777" w:rsidR="0065454A" w:rsidRDefault="0065454A" w:rsidP="001007E7">
      <w:pPr>
        <w:spacing w:after="0" w:line="240" w:lineRule="auto"/>
      </w:pPr>
      <w:r>
        <w:separator/>
      </w:r>
    </w:p>
  </w:footnote>
  <w:footnote w:type="continuationSeparator" w:id="0">
    <w:p w14:paraId="41270A8F" w14:textId="77777777" w:rsidR="0065454A" w:rsidRDefault="0065454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3EA5" w14:textId="0404ECC3" w:rsidR="00727781" w:rsidRDefault="00094E5D" w:rsidP="00727781"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80A9874" wp14:editId="61188075">
              <wp:simplePos x="0" y="0"/>
              <wp:positionH relativeFrom="margin">
                <wp:posOffset>3956050</wp:posOffset>
              </wp:positionH>
              <wp:positionV relativeFrom="paragraph">
                <wp:posOffset>-155575</wp:posOffset>
              </wp:positionV>
              <wp:extent cx="2446020" cy="687070"/>
              <wp:effectExtent l="12700" t="8255" r="8255" b="9525"/>
              <wp:wrapNone/>
              <wp:docPr id="394651018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46020" cy="687070"/>
                        <a:chOff x="0" y="0"/>
                        <a:chExt cx="2544" cy="1104"/>
                      </a:xfrm>
                    </wpg:grpSpPr>
                    <wps:wsp>
                      <wps:cNvPr id="748619265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900854227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4273284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630674" w14:textId="466854CA" w:rsidR="00727781" w:rsidRPr="007A2F1C" w:rsidRDefault="00727781" w:rsidP="0072778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64129756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8203D2" w14:textId="77777777" w:rsidR="00727781" w:rsidRDefault="00727781" w:rsidP="0072778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80A9874" id="Group 21" o:spid="_x0000_s1029" style="position:absolute;margin-left:311.5pt;margin-top:-12.25pt;width:192.6pt;height:54.1pt;z-index:251670528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">
              <v:rect id="Rectangle 22" o:spid="_x0000_s1030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" filled="f"/>
              <v:group id="Group 23" o:spid="_x0000_s1031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2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" fillcolor="white [3212]" strokecolor="white [3212]" strokeweight="2.25pt">
                  <v:textbox inset=",0">
                    <w:txbxContent>
                      <w:p w14:paraId="57630674" w14:textId="466854CA" w:rsidR="00727781" w:rsidRPr="007A2F1C" w:rsidRDefault="00727781" w:rsidP="0072778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25" o:spid="_x0000_s1033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" fillcolor="black [3213]" strokecolor="white [3212]" strokeweight="3pt">
                  <v:textbox>
                    <w:txbxContent>
                      <w:p w14:paraId="258203D2" w14:textId="77777777" w:rsidR="00727781" w:rsidRDefault="00727781" w:rsidP="0072778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EA6948" w:rsidRPr="00727781">
      <w:rPr>
        <w:noProof/>
      </w:rPr>
      <w:drawing>
        <wp:anchor distT="0" distB="0" distL="114300" distR="114300" simplePos="0" relativeHeight="251657216" behindDoc="1" locked="0" layoutInCell="1" allowOverlap="1" wp14:anchorId="4C37D7A1" wp14:editId="17C5A1DB">
          <wp:simplePos x="0" y="0"/>
          <wp:positionH relativeFrom="margin">
            <wp:posOffset>1419225</wp:posOffset>
          </wp:positionH>
          <wp:positionV relativeFrom="paragraph">
            <wp:posOffset>-342900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6948" w:rsidRPr="00727781">
      <w:rPr>
        <w:noProof/>
      </w:rPr>
      <w:drawing>
        <wp:anchor distT="0" distB="0" distL="114300" distR="114300" simplePos="0" relativeHeight="251661312" behindDoc="0" locked="0" layoutInCell="1" allowOverlap="1" wp14:anchorId="6ECF8DD7" wp14:editId="6736CD35">
          <wp:simplePos x="0" y="0"/>
          <wp:positionH relativeFrom="margin">
            <wp:posOffset>2540</wp:posOffset>
          </wp:positionH>
          <wp:positionV relativeFrom="paragraph">
            <wp:posOffset>-9525</wp:posOffset>
          </wp:positionV>
          <wp:extent cx="1365885" cy="466725"/>
          <wp:effectExtent l="0" t="0" r="5715" b="9525"/>
          <wp:wrapNone/>
          <wp:docPr id="19" name="Imagen 11" descr="Imagen que contiene dibuj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1" descr="Imagen que contiene dibuj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02235F" w14:textId="2CB87674" w:rsidR="00727781" w:rsidRDefault="00727781" w:rsidP="00727781"/>
  <w:p w14:paraId="5913CEC6" w14:textId="23360183" w:rsidR="00727781" w:rsidRPr="00727781" w:rsidRDefault="00094E5D" w:rsidP="00727781"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350391" wp14:editId="05763759">
              <wp:simplePos x="0" y="0"/>
              <wp:positionH relativeFrom="column">
                <wp:posOffset>5184140</wp:posOffset>
              </wp:positionH>
              <wp:positionV relativeFrom="paragraph">
                <wp:posOffset>79375</wp:posOffset>
              </wp:positionV>
              <wp:extent cx="1061720" cy="252095"/>
              <wp:effectExtent l="2540" t="0" r="2540" b="0"/>
              <wp:wrapNone/>
              <wp:docPr id="37211056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FD056A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350391" id="Text Box 6" o:spid="_x0000_s1034" type="#_x0000_t202" style="position:absolute;margin-left:408.2pt;margin-top:6.2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" filled="f" stroked="f">
              <v:textbox>
                <w:txbxContent>
                  <w:p w14:paraId="4AFD056A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  <w:p w14:paraId="67F064E8" w14:textId="77777777" w:rsidR="00727781" w:rsidRDefault="00727781" w:rsidP="00727781"/>
  <w:p w14:paraId="0C3BFFF2" w14:textId="13180B35" w:rsidR="00051C0A" w:rsidRDefault="00051C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736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94E5D"/>
    <w:rsid w:val="000B0DCD"/>
    <w:rsid w:val="000C73D4"/>
    <w:rsid w:val="000D22D7"/>
    <w:rsid w:val="00100079"/>
    <w:rsid w:val="001007E7"/>
    <w:rsid w:val="001020C0"/>
    <w:rsid w:val="00155B6F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029A2"/>
    <w:rsid w:val="00314023"/>
    <w:rsid w:val="00341484"/>
    <w:rsid w:val="003748DC"/>
    <w:rsid w:val="00392351"/>
    <w:rsid w:val="003D0D68"/>
    <w:rsid w:val="00404131"/>
    <w:rsid w:val="0042490F"/>
    <w:rsid w:val="004379A6"/>
    <w:rsid w:val="00456C17"/>
    <w:rsid w:val="00466B9C"/>
    <w:rsid w:val="00466E65"/>
    <w:rsid w:val="004B30DA"/>
    <w:rsid w:val="004D45A8"/>
    <w:rsid w:val="004E7C9C"/>
    <w:rsid w:val="00500DA4"/>
    <w:rsid w:val="00511952"/>
    <w:rsid w:val="00516013"/>
    <w:rsid w:val="005237B3"/>
    <w:rsid w:val="00535962"/>
    <w:rsid w:val="00544A18"/>
    <w:rsid w:val="005706D6"/>
    <w:rsid w:val="00587EC0"/>
    <w:rsid w:val="005B79E1"/>
    <w:rsid w:val="00611A07"/>
    <w:rsid w:val="0062592A"/>
    <w:rsid w:val="00626D6C"/>
    <w:rsid w:val="00643FAC"/>
    <w:rsid w:val="006471AF"/>
    <w:rsid w:val="006506D0"/>
    <w:rsid w:val="00651E48"/>
    <w:rsid w:val="0065391E"/>
    <w:rsid w:val="0065420B"/>
    <w:rsid w:val="0065454A"/>
    <w:rsid w:val="00666D56"/>
    <w:rsid w:val="006709BC"/>
    <w:rsid w:val="006F11FD"/>
    <w:rsid w:val="006F567F"/>
    <w:rsid w:val="00725091"/>
    <w:rsid w:val="00727781"/>
    <w:rsid w:val="00780880"/>
    <w:rsid w:val="007B0E1F"/>
    <w:rsid w:val="007B6F6F"/>
    <w:rsid w:val="007C2731"/>
    <w:rsid w:val="00820C9F"/>
    <w:rsid w:val="0082707E"/>
    <w:rsid w:val="008315B0"/>
    <w:rsid w:val="00841C52"/>
    <w:rsid w:val="008955A6"/>
    <w:rsid w:val="008A0370"/>
    <w:rsid w:val="008B3AE5"/>
    <w:rsid w:val="008C388B"/>
    <w:rsid w:val="008D58A6"/>
    <w:rsid w:val="008E350E"/>
    <w:rsid w:val="008F548F"/>
    <w:rsid w:val="008F79AA"/>
    <w:rsid w:val="00906489"/>
    <w:rsid w:val="00956E4E"/>
    <w:rsid w:val="00966EEE"/>
    <w:rsid w:val="009902A7"/>
    <w:rsid w:val="009A4E12"/>
    <w:rsid w:val="009B320C"/>
    <w:rsid w:val="009B49FB"/>
    <w:rsid w:val="00A16099"/>
    <w:rsid w:val="00A17AB4"/>
    <w:rsid w:val="00A231BB"/>
    <w:rsid w:val="00A41585"/>
    <w:rsid w:val="00A640BD"/>
    <w:rsid w:val="00A641A7"/>
    <w:rsid w:val="00A72F42"/>
    <w:rsid w:val="00AD7919"/>
    <w:rsid w:val="00B06A80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2A8A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08C0"/>
    <w:rsid w:val="00E3215C"/>
    <w:rsid w:val="00E446DC"/>
    <w:rsid w:val="00E82502"/>
    <w:rsid w:val="00E935CD"/>
    <w:rsid w:val="00EA6948"/>
    <w:rsid w:val="00EA6B34"/>
    <w:rsid w:val="00EA7406"/>
    <w:rsid w:val="00EE1E7B"/>
    <w:rsid w:val="00F21913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7"/>
    <o:shapelayout v:ext="edit">
      <o:idmap v:ext="edit" data="2"/>
    </o:shapelayout>
  </w:shapeDefaults>
  <w:decimalSymbol w:val="."/>
  <w:listSeparator w:val=";"/>
  <w14:docId w14:val="1F0CB99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72778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058AA6-5939-4400-A5FC-A599F9A8D85F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3.xml><?xml version="1.0" encoding="utf-8"?>
<ds:datastoreItem xmlns:ds="http://schemas.openxmlformats.org/officeDocument/2006/customXml" ds:itemID="{1DCE1208-1BAD-4917-8CED-375B784AF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044192-4642-4D01-B31A-FDD9F175BA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3</Pages>
  <Words>528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Densy Ariel Gomez Espinal</cp:lastModifiedBy>
  <cp:revision>2</cp:revision>
  <cp:lastPrinted>2011-03-04T18:55:00Z</cp:lastPrinted>
  <dcterms:created xsi:type="dcterms:W3CDTF">2025-08-07T14:39:00Z</dcterms:created>
  <dcterms:modified xsi:type="dcterms:W3CDTF">2025-08-07T14:39:00Z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