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A2AFA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6E391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6E391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24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E391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6E391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E391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6E391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3910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14AA-61D5-4D40-886F-34483DD6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Alejandra Esther Soler de Carrasco</cp:lastModifiedBy>
  <cp:revision>2</cp:revision>
  <cp:lastPrinted>2011-03-04T18:48:00Z</cp:lastPrinted>
  <dcterms:created xsi:type="dcterms:W3CDTF">2023-06-07T17:56:00Z</dcterms:created>
  <dcterms:modified xsi:type="dcterms:W3CDTF">2023-06-07T17:56:00Z</dcterms:modified>
</cp:coreProperties>
</file>