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A062" w14:textId="2CD4E34F" w:rsidR="00535962" w:rsidRPr="00F7167E" w:rsidRDefault="004717FF">
      <w:r>
        <w:rPr>
          <w:noProof/>
          <w:lang w:val="en-US"/>
        </w:rPr>
        <w:pict w14:anchorId="6D3B9977">
          <v:group id="_x0000_s2070" style="position:absolute;margin-left:335.7pt;margin-top:-37.55pt;width:181.5pt;height:52.55pt;z-index:251697152" coordorigin="12866,523" coordsize="2544,1104">
            <v:rect id="_x0000_s2071" style="position:absolute;left:12866;top:523;width:2544;height:1104" filled="f"/>
            <v:group id="_x0000_s207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3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3" inset=",0">
                  <w:txbxContent>
                    <w:p w14:paraId="158AFFD2" w14:textId="1B535D14" w:rsidR="00BA784D" w:rsidRPr="008F78A9" w:rsidRDefault="00304615" w:rsidP="00BA784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Textodelmarcadordeposicin"/>
                        </w:rPr>
                        <w:t>FIDEICOMISO-CCC-LPN-2025-0011</w:t>
                      </w:r>
                    </w:p>
                  </w:txbxContent>
                </v:textbox>
              </v:shape>
              <v:shape id="_x0000_s2074" type="#_x0000_t202" style="position:absolute;left:9151;top:720;width:2009;height:360;mso-width-relative:margin;mso-height-relative:margin" fillcolor="black [3213]" strokecolor="white [3212]" strokeweight="3pt">
                <v:textbox style="mso-next-textbox:#_x0000_s2074">
                  <w:txbxContent>
                    <w:p w14:paraId="50CF3474" w14:textId="77777777" w:rsidR="00BA784D" w:rsidRPr="00535962" w:rsidRDefault="00BA784D" w:rsidP="00BA784D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3ACFA2A7">
          <v:shape id="_x0000_s2069" type="#_x0000_t202" style="position:absolute;margin-left:-27.75pt;margin-top:-42.95pt;width:74.65pt;height:24.05pt;z-index:251696128;mso-width-relative:margin;mso-height-relative:margin" filled="f" stroked="f">
            <v:textbox style="mso-next-textbox:#_x0000_s2069" inset="0,0,0,0">
              <w:txbxContent>
                <w:p w14:paraId="5916C88B" w14:textId="77777777" w:rsidR="00BA784D" w:rsidRPr="00A32E97" w:rsidRDefault="00BA784D" w:rsidP="00BA784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A32E97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SNCC.D.044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4A9FBDA7">
          <v:shape id="_x0000_s2050" type="#_x0000_t202" style="position:absolute;margin-left:-34.1pt;margin-top:-2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72F43011" w14:textId="2000F617" w:rsidR="00BC61BD" w:rsidRPr="00BC61BD" w:rsidRDefault="00304615">
                      <w:pPr>
                        <w:rPr>
                          <w:lang w:val="en-US"/>
                        </w:rPr>
                      </w:pPr>
                      <w:r w:rsidRPr="00304615">
                        <w:rPr>
                          <w:noProof/>
                        </w:rPr>
                        <w:drawing>
                          <wp:inline distT="0" distB="0" distL="0" distR="0" wp14:anchorId="5FED8494" wp14:editId="298DB96D">
                            <wp:extent cx="845820" cy="290195"/>
                            <wp:effectExtent l="0" t="0" r="0" b="0"/>
                            <wp:docPr id="21408" name="Imagen 10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CA71094C-792B-E46E-FCE1-F59F2CAC7325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408" name="Imagen 10">
                                      <a:extLst>
                                        <a:ext uri="{FF2B5EF4-FFF2-40B4-BE49-F238E27FC236}">
                                          <a16:creationId xmlns:a16="http://schemas.microsoft.com/office/drawing/2014/main" id="{CA71094C-792B-E46E-FCE1-F59F2CAC7325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290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27B565B" wp14:editId="70AC98BA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C19A3B" w14:textId="77777777" w:rsidR="00535962" w:rsidRPr="00535962" w:rsidRDefault="004717FF" w:rsidP="00535962">
      <w:r>
        <w:rPr>
          <w:noProof/>
          <w:lang w:val="en-US" w:eastAsia="zh-TW"/>
        </w:rPr>
        <w:pict w14:anchorId="286C1633">
          <v:shape id="_x0000_s2060" type="#_x0000_t202" style="position:absolute;margin-left:380.7pt;margin-top:5.05pt;width:114.05pt;height:21.9pt;z-index:251685888;mso-width-relative:margin;mso-height-relative:margin" filled="f" stroked="f">
            <v:textbox style="mso-next-textbox:#_x0000_s2060">
              <w:txbxContent>
                <w:p w14:paraId="2B8D8024" w14:textId="77777777" w:rsidR="0026335F" w:rsidRPr="0026335F" w:rsidRDefault="004717F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A469FFA" w14:textId="1C2FBC61" w:rsidR="00535962" w:rsidRDefault="004717FF" w:rsidP="00535962">
      <w:r>
        <w:rPr>
          <w:rStyle w:val="Institucion"/>
          <w:color w:val="FF0000"/>
          <w:sz w:val="28"/>
          <w:lang w:eastAsia="zh-TW"/>
        </w:rPr>
        <w:pict w14:anchorId="6F39755F">
          <v:shape id="_x0000_s2064" type="#_x0000_t202" style="position:absolute;margin-left:39.45pt;margin-top:1.25pt;width:387pt;height:65.45pt;z-index:251691008;mso-width-relative:margin;mso-height-relative:margin" stroked="f">
            <v:textbox style="mso-next-textbox:#_x0000_s2064"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2572D0B" w14:textId="77777777" w:rsidR="00304615" w:rsidRDefault="00304615" w:rsidP="00304615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ab/>
                      </w:r>
                      <w:r w:rsidRPr="00304615">
                        <w:rPr>
                          <w:rStyle w:val="Style6"/>
                        </w:rPr>
                        <w:t xml:space="preserve">“FIDEICOMISO PARA LA OPERACIÓN, MANTENIMIENTO Y EXPANSIÓN </w:t>
                      </w:r>
                      <w:r>
                        <w:rPr>
                          <w:rStyle w:val="Style6"/>
                        </w:rPr>
                        <w:t xml:space="preserve"> </w:t>
                      </w:r>
                    </w:p>
                    <w:p w14:paraId="2D38926E" w14:textId="0E907378" w:rsidR="002E1412" w:rsidRPr="002E1412" w:rsidRDefault="00304615" w:rsidP="00304615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ab/>
                      </w:r>
                      <w:r>
                        <w:rPr>
                          <w:rStyle w:val="Style6"/>
                        </w:rPr>
                        <w:tab/>
                      </w:r>
                      <w:r w:rsidRPr="00304615">
                        <w:rPr>
                          <w:rStyle w:val="Style6"/>
                        </w:rPr>
                        <w:t>DE LA RED</w:t>
                      </w:r>
                      <w:r>
                        <w:rPr>
                          <w:rStyle w:val="Style6"/>
                        </w:rPr>
                        <w:t xml:space="preserve"> </w:t>
                      </w:r>
                      <w:r w:rsidRPr="00304615">
                        <w:rPr>
                          <w:rStyle w:val="Style6"/>
                        </w:rPr>
                        <w:t>VIAL PRINCIPAL DE LA REPÚBLICA DOMINICANA"</w:t>
                      </w:r>
                      <w:r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ab/>
                      </w:r>
                      <w:r>
                        <w:rPr>
                          <w:rStyle w:val="Style6"/>
                        </w:rPr>
                        <w:tab/>
                      </w:r>
                      <w:r>
                        <w:rPr>
                          <w:rStyle w:val="Style6"/>
                        </w:rPr>
                        <w:tab/>
                      </w:r>
                      <w:r>
                        <w:rPr>
                          <w:rStyle w:val="Style6"/>
                        </w:rPr>
                        <w:tab/>
                      </w:r>
                      <w:r>
                        <w:rPr>
                          <w:rStyle w:val="Style6"/>
                        </w:rPr>
                        <w:tab/>
                      </w:r>
                      <w:r w:rsidRPr="00304615">
                        <w:rPr>
                          <w:rStyle w:val="Style6"/>
                        </w:rPr>
                        <w:t>(FIDEICOMISO RD VIAL)</w:t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59C7B77">
          <v:shape id="_x0000_s2061" type="#_x0000_t202" style="position:absolute;margin-left:401.1pt;margin-top:3.4pt;width:83.6pt;height:19.85pt;z-index:251686912;mso-width-relative:margin;mso-height-relative:margin" filled="f" stroked="f">
            <v:textbox style="mso-next-textbox:#_x0000_s2061">
              <w:txbxContent>
                <w:p w14:paraId="4B6DDF48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A32E97" w:rsidRPr="00A32E9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42740BC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CC5EFB" w14:textId="77777777" w:rsidR="00304615" w:rsidRDefault="00304615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8F539A4" w14:textId="6E64953A" w:rsidR="00A640BD" w:rsidRPr="00C66D08" w:rsidRDefault="004717F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0A58A1FF">
          <v:shape id="_x0000_s2066" type="#_x0000_t202" style="position:absolute;left:0;text-align:left;margin-left:19.1pt;margin-top:6.6pt;width:401.45pt;height:38.6pt;z-index:251695104;mso-width-relative:margin;mso-height-relative:margin" stroked="f">
            <v:textbox style="mso-next-textbox:#_x0000_s2066">
              <w:txbxContent>
                <w:p w14:paraId="014D1CAB" w14:textId="77777777" w:rsidR="00F7443C" w:rsidRPr="00E82502" w:rsidRDefault="00544A18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descripción del enfoque, la metodología y el plan de actividades para la ejecución del trabajo</w:t>
                  </w:r>
                </w:p>
              </w:txbxContent>
            </v:textbox>
          </v:shape>
        </w:pict>
      </w:r>
    </w:p>
    <w:p w14:paraId="72B1530B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7CBC0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7EA904FF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3531B328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EB2DD92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3EEB144A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5B762416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5E534B96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C87B367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3CFA3E3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73104D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5E929B0B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952DC06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43EB" w14:textId="77777777" w:rsidR="0004160B" w:rsidRDefault="0004160B" w:rsidP="001007E7">
      <w:pPr>
        <w:spacing w:after="0" w:line="240" w:lineRule="auto"/>
      </w:pPr>
      <w:r>
        <w:separator/>
      </w:r>
    </w:p>
  </w:endnote>
  <w:endnote w:type="continuationSeparator" w:id="0">
    <w:p w14:paraId="708AD688" w14:textId="77777777" w:rsidR="0004160B" w:rsidRDefault="000416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5547" w14:textId="77777777" w:rsidR="001007E7" w:rsidRDefault="004717FF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7AB7000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.2pt;margin-top:1.15pt;width:67pt;height:13.85pt;z-index:251660288;mso-width-relative:margin;mso-height-relative:margin" filled="f" stroked="f">
          <v:textbox style="mso-next-textbox:#_x0000_s1025" inset="0,0,0,0">
            <w:txbxContent>
              <w:p w14:paraId="35796CE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FE6C5A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FE6C5A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98839D2" wp14:editId="5A1F191C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76132F9E">
        <v:shape id="_x0000_s1027" type="#_x0000_t202" style="position:absolute;margin-left:342.2pt;margin-top:-14.3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47003DE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8512933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094C78B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5BF91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13E660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DCAB5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9A5835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846B" w14:textId="77777777" w:rsidR="0004160B" w:rsidRDefault="0004160B" w:rsidP="001007E7">
      <w:pPr>
        <w:spacing w:after="0" w:line="240" w:lineRule="auto"/>
      </w:pPr>
      <w:r>
        <w:separator/>
      </w:r>
    </w:p>
  </w:footnote>
  <w:footnote w:type="continuationSeparator" w:id="0">
    <w:p w14:paraId="56B729C5" w14:textId="77777777" w:rsidR="0004160B" w:rsidRDefault="0004160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299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358DF"/>
    <w:rsid w:val="0004160B"/>
    <w:rsid w:val="00045479"/>
    <w:rsid w:val="00052F47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04615"/>
    <w:rsid w:val="00314023"/>
    <w:rsid w:val="00341484"/>
    <w:rsid w:val="00392351"/>
    <w:rsid w:val="00404131"/>
    <w:rsid w:val="0042490F"/>
    <w:rsid w:val="004379A6"/>
    <w:rsid w:val="00456C17"/>
    <w:rsid w:val="00466B9C"/>
    <w:rsid w:val="004717FF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."/>
  <w:listSeparator w:val=";"/>
  <w14:docId w14:val="3E3F2C1B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9F82F-DDEB-4279-B6FE-5E1A11771D43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3.xml><?xml version="1.0" encoding="utf-8"?>
<ds:datastoreItem xmlns:ds="http://schemas.openxmlformats.org/officeDocument/2006/customXml" ds:itemID="{DE060A2F-E618-4EF5-9406-05CCA17AA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BE6E9B-79FD-4C43-9B0B-5CB7A6B3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1</Pages>
  <Words>280</Words>
  <Characters>1529</Characters>
  <Application>Microsoft Office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Seline Castillo Rosario</cp:lastModifiedBy>
  <cp:revision>9</cp:revision>
  <cp:lastPrinted>2011-03-04T18:53:00Z</cp:lastPrinted>
  <dcterms:created xsi:type="dcterms:W3CDTF">2011-03-04T18:54:00Z</dcterms:created>
  <dcterms:modified xsi:type="dcterms:W3CDTF">2025-12-15T15:57:00Z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