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20091" w14:textId="73E4B49F" w:rsidR="00535962" w:rsidRPr="00F7167E" w:rsidRDefault="00B6506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957CDD" wp14:editId="19C3E699">
                <wp:simplePos x="0" y="0"/>
                <wp:positionH relativeFrom="column">
                  <wp:posOffset>-498764</wp:posOffset>
                </wp:positionH>
                <wp:positionV relativeFrom="paragraph">
                  <wp:posOffset>-558140</wp:posOffset>
                </wp:positionV>
                <wp:extent cx="1028700" cy="581891"/>
                <wp:effectExtent l="0" t="0" r="0" b="889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818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2132D2" w14:textId="639393A5" w:rsidR="00BC61BD" w:rsidRPr="00BC61BD" w:rsidRDefault="00B6506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65068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F941455" wp14:editId="2530AE66">
                                      <wp:extent cx="845820" cy="288925"/>
                                      <wp:effectExtent l="0" t="0" r="0" b="0"/>
                                      <wp:docPr id="19" name="Imagen 11" descr="Imagen que contiene dibujo&#10;&#10;El contenido generado por IA puede ser incorrecto.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3A4AE469-E7A6-4A74-8B73-297DE938FA50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1" descr="Imagen que contiene dibujo&#10;&#10;El contenido generado por IA puede ser incorrecto.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3A4AE469-E7A6-4A74-8B73-297DE938FA50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889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57C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5pt;margin-top:-43.95pt;width:81pt;height:45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2132D2" w14:textId="639393A5" w:rsidR="00BC61BD" w:rsidRPr="00BC61BD" w:rsidRDefault="00B65068">
                          <w:pPr>
                            <w:rPr>
                              <w:lang w:val="en-US"/>
                            </w:rPr>
                          </w:pPr>
                          <w:r w:rsidRPr="00B65068">
                            <w:rPr>
                              <w:noProof/>
                            </w:rPr>
                            <w:drawing>
                              <wp:inline distT="0" distB="0" distL="0" distR="0" wp14:anchorId="2F941455" wp14:editId="2530AE66">
                                <wp:extent cx="845820" cy="288925"/>
                                <wp:effectExtent l="0" t="0" r="0" b="0"/>
                                <wp:docPr id="19" name="Imagen 11" descr="Imagen que contiene dibujo&#10;&#10;El contenido generado por IA puede ser incorrecto.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3A4AE469-E7A6-4A74-8B73-297DE938FA50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1" descr="Imagen que contiene dibujo&#10;&#10;El contenido generado por IA puede ser incorrecto.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3A4AE469-E7A6-4A74-8B73-297DE938FA50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889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D512AA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20F5A264" wp14:editId="1088E623">
                <wp:simplePos x="0" y="0"/>
                <wp:positionH relativeFrom="column">
                  <wp:posOffset>4251366</wp:posOffset>
                </wp:positionH>
                <wp:positionV relativeFrom="paragraph">
                  <wp:posOffset>-320634</wp:posOffset>
                </wp:positionV>
                <wp:extent cx="2386940" cy="700644"/>
                <wp:effectExtent l="0" t="0" r="13970" b="23495"/>
                <wp:wrapNone/>
                <wp:docPr id="1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0644"/>
                          <a:chOff x="12866" y="523"/>
                          <a:chExt cx="2544" cy="1104"/>
                        </a:xfrm>
                      </wpg:grpSpPr>
                      <wps:wsp>
                        <wps:cNvPr id="1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15"/>
                            <a:chOff x="9151" y="720"/>
                            <a:chExt cx="2009" cy="758"/>
                          </a:xfrm>
                        </wpg:grpSpPr>
                        <wps:wsp>
                          <wps:cNvPr id="1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40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DAF6EE" w14:textId="19848101" w:rsidR="00051C0A" w:rsidRPr="00051C0A" w:rsidRDefault="009E5944" w:rsidP="004E4880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5944">
                                  <w:rPr>
                                    <w:rStyle w:val="Style2"/>
                                  </w:rPr>
                                  <w:t>FIDEICOMISO-CCC-LPN-2025-00</w:t>
                                </w:r>
                                <w:r w:rsidR="00E34A76">
                                  <w:rPr>
                                    <w:rStyle w:val="Style2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49652A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F5A264" id="Group 20" o:spid="_x0000_s1027" style="position:absolute;margin-left:334.75pt;margin-top:-25.25pt;width:187.95pt;height:55.15pt;z-index:251658245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2" o:spid="_x0000_s1029" style="position:absolute;left:12940;top:561;width:2413;height:815" coordorigin="9151,720" coordsize="2009,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23" o:spid="_x0000_s1030" type="#_x0000_t202" style="position:absolute;left:9151;top:1077;width:2009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1DAF6EE" w14:textId="19848101" w:rsidR="00051C0A" w:rsidRPr="00051C0A" w:rsidRDefault="009E5944" w:rsidP="004E4880">
                          <w:pPr>
                            <w:rPr>
                              <w:lang w:val="en-US"/>
                            </w:rPr>
                          </w:pPr>
                          <w:r w:rsidRPr="009E5944">
                            <w:rPr>
                              <w:rStyle w:val="Style2"/>
                            </w:rPr>
                            <w:t>FIDEICOMISO-CCC-LPN-2025-00</w:t>
                          </w:r>
                          <w:r w:rsidR="00E34A76">
                            <w:rPr>
                              <w:rStyle w:val="Style2"/>
                            </w:rPr>
                            <w:t>11</w:t>
                          </w:r>
                        </w:p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4749652A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F716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F231570" wp14:editId="6FFA2DA5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59DE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31570" id="Text Box 25" o:spid="_x0000_s1032" type="#_x0000_t202" style="position:absolute;margin-left:-32.85pt;margin-top:-55.9pt;width:74.65pt;height:24.0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35159DE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BB6097A" wp14:editId="419674F2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C9053" w14:textId="77777777" w:rsidR="00535962" w:rsidRPr="00535962" w:rsidRDefault="00DF716A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41149D8" wp14:editId="664ACCD1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D4F9F1" w14:textId="77777777" w:rsidR="002E1412" w:rsidRPr="002E1412" w:rsidRDefault="00E34A7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EA2A21">
                                  <w:rPr>
                                    <w:rStyle w:val="Style6"/>
                                  </w:rPr>
                                  <w:t>MINISTERIO DE INDUSTRIA, COMERCIO Y MYPIMES -MICM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149D8" id="Text Box 16" o:spid="_x0000_s1033" type="#_x0000_t202" style="position:absolute;margin-left:100.7pt;margin-top:14.65pt;width:249.75pt;height:22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" stroked="f">
                <v:textbox>
                  <w:txbxContent>
                    <w:p w14:paraId="34D4F9F1" w14:textId="77777777" w:rsidR="002E1412" w:rsidRPr="002E1412" w:rsidRDefault="00E34A7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EA2A21">
                            <w:rPr>
                              <w:rStyle w:val="Style6"/>
                            </w:rPr>
                            <w:t>MINISTERIO DE INDUSTRIA, COMERCIO Y MYPIMES -MICM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6D964DE" w14:textId="77777777" w:rsidR="00535962" w:rsidRDefault="00D512AA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EA05699" wp14:editId="3C177832">
                <wp:simplePos x="0" y="0"/>
                <wp:positionH relativeFrom="column">
                  <wp:posOffset>4610158</wp:posOffset>
                </wp:positionH>
                <wp:positionV relativeFrom="paragraph">
                  <wp:posOffset>39560</wp:posOffset>
                </wp:positionV>
                <wp:extent cx="1850390" cy="278130"/>
                <wp:effectExtent l="0" t="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039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F5BD9" w14:textId="3AE49E01" w:rsidR="0026335F" w:rsidRPr="0026335F" w:rsidRDefault="00E34A7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10904">
                                  <w:rPr>
                                    <w:rStyle w:val="Style5"/>
                                  </w:rPr>
                                  <w:t xml:space="preserve">Lunes </w:t>
                                </w:r>
                                <w:r w:rsidR="00A10904">
                                  <w:rPr>
                                    <w:rStyle w:val="Style5"/>
                                    <w:lang w:val="es-DO"/>
                                  </w:rPr>
                                  <w:t>27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05699" id="Text Box 12" o:spid="_x0000_s1034" type="#_x0000_t202" style="position:absolute;margin-left:363pt;margin-top:3.1pt;width:145.7pt;height:21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" filled="f" stroked="f">
                <v:textbox>
                  <w:txbxContent>
                    <w:p w14:paraId="3D0F5BD9" w14:textId="3AE49E01" w:rsidR="0026335F" w:rsidRPr="0026335F" w:rsidRDefault="00E34A7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10904">
                            <w:rPr>
                              <w:rStyle w:val="Style5"/>
                            </w:rPr>
                            <w:t xml:space="preserve">Lunes </w:t>
                          </w:r>
                          <w:r w:rsidR="00A10904">
                            <w:rPr>
                              <w:rStyle w:val="Style5"/>
                              <w:lang w:val="es-DO"/>
                            </w:rPr>
                            <w:t>27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FF72A3" w14:textId="77777777" w:rsidR="006506D0" w:rsidRDefault="00DF716A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05A801E" wp14:editId="4AF1CA93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BF3D92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A801E" id="Text Box 18" o:spid="_x0000_s1035" type="#_x0000_t202" style="position:absolute;left:0;text-align:left;margin-left:94.15pt;margin-top:5.05pt;width:284.85pt;height:24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AHqgHD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61BF3D92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1EDDB6D3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3ABB8DC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83BC072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3752C07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CAF448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AE546C2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78D87E9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47CE89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6F3567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204A3316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9968A83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F4CB447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CAD0F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62C86F8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542AC7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9DF18E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2ECC8282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6B78E77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AE151E1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10F1F3F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2C2E8D21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10E8EB4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296D6C9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7FBACE9B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3C951E9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FC3AB06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084DE0B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447362C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AF5F839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19406C1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577E74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95AB2D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78C1DB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55D3BD0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14CC93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737D017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0336BD8E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661290BA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1472CDA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2908CA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5FF1ACC" w14:textId="77777777" w:rsidTr="00044FA8">
        <w:trPr>
          <w:trHeight w:val="4637"/>
        </w:trPr>
        <w:tc>
          <w:tcPr>
            <w:tcW w:w="3269" w:type="dxa"/>
          </w:tcPr>
          <w:p w14:paraId="0E70940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0FEC5EB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79FB2BF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3D34CA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C30379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70D0CFE0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15C3BD8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14AFFA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053F273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62D0A95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79FC930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69A1E82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3552F2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56B3FB5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1BD6941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6A7BD51A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BAB354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2273DF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16819C9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05609DC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692989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57D59" w14:textId="77777777" w:rsidR="00004E2B" w:rsidRDefault="00004E2B" w:rsidP="001007E7">
      <w:pPr>
        <w:spacing w:after="0" w:line="240" w:lineRule="auto"/>
      </w:pPr>
      <w:r>
        <w:separator/>
      </w:r>
    </w:p>
  </w:endnote>
  <w:endnote w:type="continuationSeparator" w:id="0">
    <w:p w14:paraId="77D9198E" w14:textId="77777777" w:rsidR="00004E2B" w:rsidRDefault="00004E2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F14B5" w14:textId="77777777" w:rsidR="001007E7" w:rsidRDefault="00DF716A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A38E0A" wp14:editId="1A8CD03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817F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A38E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3A3817F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58242" behindDoc="0" locked="0" layoutInCell="1" allowOverlap="1" wp14:anchorId="271D3390" wp14:editId="264FE3C5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E1C8D7" wp14:editId="2DE2DCDD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8D7FF9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73814B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E1C8D7" id="Text Box 3" o:spid="_x0000_s1038" type="#_x0000_t202" style="position:absolute;margin-left:355.75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7F8D7FF9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73814B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725A198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593201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8432BE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3F75DE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3DA81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1CA50" w14:textId="77777777" w:rsidR="00004E2B" w:rsidRDefault="00004E2B" w:rsidP="001007E7">
      <w:pPr>
        <w:spacing w:after="0" w:line="240" w:lineRule="auto"/>
      </w:pPr>
      <w:r>
        <w:separator/>
      </w:r>
    </w:p>
  </w:footnote>
  <w:footnote w:type="continuationSeparator" w:id="0">
    <w:p w14:paraId="4597D0CA" w14:textId="77777777" w:rsidR="00004E2B" w:rsidRDefault="00004E2B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E6B1B" w14:textId="77777777" w:rsidR="00051C0A" w:rsidRDefault="00DF716A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84B7DD7" wp14:editId="03279C4B">
              <wp:simplePos x="0" y="0"/>
              <wp:positionH relativeFrom="column">
                <wp:posOffset>5073015</wp:posOffset>
              </wp:positionH>
              <wp:positionV relativeFrom="paragraph">
                <wp:posOffset>-199390</wp:posOffset>
              </wp:positionV>
              <wp:extent cx="1061720" cy="252095"/>
              <wp:effectExtent l="2540" t="0" r="254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1AB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512A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2609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2609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2609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512A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2609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4B7DD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5pt;margin-top:-15.7pt;width:83.6pt;height:19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" filled="f" stroked="f">
              <v:textbox>
                <w:txbxContent>
                  <w:p w14:paraId="08D1AB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512A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2609C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2609C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2609C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512A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2609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9358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04E2B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E74D8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0E21"/>
    <w:rsid w:val="0042490F"/>
    <w:rsid w:val="004379A6"/>
    <w:rsid w:val="00456C17"/>
    <w:rsid w:val="00466B9C"/>
    <w:rsid w:val="004830ED"/>
    <w:rsid w:val="004B30DA"/>
    <w:rsid w:val="004D45A8"/>
    <w:rsid w:val="004E4880"/>
    <w:rsid w:val="004E7C9C"/>
    <w:rsid w:val="00500DA4"/>
    <w:rsid w:val="00535962"/>
    <w:rsid w:val="00544A18"/>
    <w:rsid w:val="005706D6"/>
    <w:rsid w:val="00573CF8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C5BD6"/>
    <w:rsid w:val="006C7C72"/>
    <w:rsid w:val="006F11FD"/>
    <w:rsid w:val="006F567F"/>
    <w:rsid w:val="007113DB"/>
    <w:rsid w:val="00725091"/>
    <w:rsid w:val="007531B6"/>
    <w:rsid w:val="00774BC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30084"/>
    <w:rsid w:val="00931B64"/>
    <w:rsid w:val="0094329B"/>
    <w:rsid w:val="00956E4E"/>
    <w:rsid w:val="00966EEE"/>
    <w:rsid w:val="009902A7"/>
    <w:rsid w:val="009A4E12"/>
    <w:rsid w:val="009B320C"/>
    <w:rsid w:val="009B49FB"/>
    <w:rsid w:val="009E5944"/>
    <w:rsid w:val="00A10904"/>
    <w:rsid w:val="00A16099"/>
    <w:rsid w:val="00A231BB"/>
    <w:rsid w:val="00A41691"/>
    <w:rsid w:val="00A640BD"/>
    <w:rsid w:val="00A641A7"/>
    <w:rsid w:val="00A72F42"/>
    <w:rsid w:val="00AA6923"/>
    <w:rsid w:val="00AD7919"/>
    <w:rsid w:val="00AF2EDB"/>
    <w:rsid w:val="00B62EEF"/>
    <w:rsid w:val="00B65068"/>
    <w:rsid w:val="00B84E74"/>
    <w:rsid w:val="00B97B51"/>
    <w:rsid w:val="00BA0007"/>
    <w:rsid w:val="00BB1D79"/>
    <w:rsid w:val="00BC1D0C"/>
    <w:rsid w:val="00BC61BD"/>
    <w:rsid w:val="00BD628D"/>
    <w:rsid w:val="00BE0B91"/>
    <w:rsid w:val="00BF1AE6"/>
    <w:rsid w:val="00C078CB"/>
    <w:rsid w:val="00C22DBE"/>
    <w:rsid w:val="00C5078F"/>
    <w:rsid w:val="00C61EEE"/>
    <w:rsid w:val="00C66D08"/>
    <w:rsid w:val="00C7470C"/>
    <w:rsid w:val="00CA0E82"/>
    <w:rsid w:val="00CA164C"/>
    <w:rsid w:val="00CA4661"/>
    <w:rsid w:val="00CA5630"/>
    <w:rsid w:val="00CE67A3"/>
    <w:rsid w:val="00CF0B58"/>
    <w:rsid w:val="00D164F1"/>
    <w:rsid w:val="00D24FA7"/>
    <w:rsid w:val="00D45A3E"/>
    <w:rsid w:val="00D512AA"/>
    <w:rsid w:val="00D64696"/>
    <w:rsid w:val="00D90D49"/>
    <w:rsid w:val="00DC5D96"/>
    <w:rsid w:val="00DD4F3E"/>
    <w:rsid w:val="00DF716A"/>
    <w:rsid w:val="00E13E55"/>
    <w:rsid w:val="00E3215C"/>
    <w:rsid w:val="00E34A76"/>
    <w:rsid w:val="00E446DC"/>
    <w:rsid w:val="00E769AF"/>
    <w:rsid w:val="00E82502"/>
    <w:rsid w:val="00EA2A21"/>
    <w:rsid w:val="00EA6B34"/>
    <w:rsid w:val="00EA7406"/>
    <w:rsid w:val="00EE1E7B"/>
    <w:rsid w:val="00F225BF"/>
    <w:rsid w:val="00F2609C"/>
    <w:rsid w:val="00F53753"/>
    <w:rsid w:val="00F7167E"/>
    <w:rsid w:val="00F7443C"/>
    <w:rsid w:val="00F85D41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AA91EC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580257-B48C-4EF6-8559-4EFCF3364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3176BB-908C-49FA-9025-E889C02884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3DFA71-31BC-4558-97E2-8BFBF394C2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BB967B-1E50-4309-905F-B52B16B121A2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529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Seline Castillo Rosario</cp:lastModifiedBy>
  <cp:revision>21</cp:revision>
  <cp:lastPrinted>2011-03-04T18:55:00Z</cp:lastPrinted>
  <dcterms:created xsi:type="dcterms:W3CDTF">2020-09-24T21:36:00Z</dcterms:created>
  <dcterms:modified xsi:type="dcterms:W3CDTF">2025-12-15T16:03:00Z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