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D53DC" w14:textId="0036E567" w:rsidR="00535962" w:rsidRPr="00F7167E" w:rsidRDefault="00D0542A">
      <w:r w:rsidRPr="00D0542A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54747C6B" wp14:editId="13D5EAD1">
            <wp:simplePos x="0" y="0"/>
            <wp:positionH relativeFrom="margin">
              <wp:posOffset>4101465</wp:posOffset>
            </wp:positionH>
            <wp:positionV relativeFrom="margin">
              <wp:posOffset>-659130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E2B8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9E1484" wp14:editId="10BB65A3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107823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1ADFB38A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7BBBD04" wp14:editId="584F1DF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9E148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4.75pt;margin-top:-37.2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1ADFB38A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7BBBD04" wp14:editId="584F1DF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CE2B8F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1B85D576" wp14:editId="210ACED1">
                <wp:simplePos x="0" y="0"/>
                <wp:positionH relativeFrom="column">
                  <wp:posOffset>7053580</wp:posOffset>
                </wp:positionH>
                <wp:positionV relativeFrom="paragraph">
                  <wp:posOffset>-594995</wp:posOffset>
                </wp:positionV>
                <wp:extent cx="1949450" cy="802640"/>
                <wp:effectExtent l="0" t="0" r="0" b="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9450" cy="8026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98BCDCD" w14:textId="77777777" w:rsidR="006B202F" w:rsidRPr="00535962" w:rsidRDefault="006B202F" w:rsidP="006B202F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PlaceholderText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73A8A51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85D576" id="Group 21" o:spid="_x0000_s1027" style="position:absolute;margin-left:555.4pt;margin-top:-46.85pt;width:153.5pt;height:63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98BCDCD" w14:textId="77777777" w:rsidR="006B202F" w:rsidRPr="00535962" w:rsidRDefault="006B202F" w:rsidP="006B202F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PlaceholderText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473A8A51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E2B8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85ACA9C" wp14:editId="6E081B56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01B75A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5ACA9C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4201B75A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2ED6DB04" w14:textId="1222DDEC" w:rsidR="00535962" w:rsidRPr="00535962" w:rsidRDefault="00CE2B8F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1BAC18" wp14:editId="3C11CE44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2753360" cy="418465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3360" cy="41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746BBE" w14:textId="77777777" w:rsidR="002E1412" w:rsidRPr="002E1412" w:rsidRDefault="00617B1C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1BAC18" id="Text Box 16" o:spid="_x0000_s1033" type="#_x0000_t202" style="position:absolute;margin-left:246.1pt;margin-top:2.3pt;width:216.8pt;height:32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" stroked="f">
                <v:textbox>
                  <w:txbxContent>
                    <w:p w14:paraId="7C746BBE" w14:textId="77777777" w:rsidR="002E1412" w:rsidRPr="002E1412" w:rsidRDefault="00617B1C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6A60471" wp14:editId="3A4AEE35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0582F7" w14:textId="77777777" w:rsidR="0026335F" w:rsidRPr="0026335F" w:rsidRDefault="00617B1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A60471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1D0582F7" w14:textId="77777777" w:rsidR="0026335F" w:rsidRPr="0026335F" w:rsidRDefault="00617B1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39CF5DC" w14:textId="4927A903" w:rsidR="00535962" w:rsidRDefault="00CE2B8F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A050FDB" wp14:editId="5620F36E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E2D5AC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050FDB"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Ffc/sd0AAAAKAQAADwAAAGRycy9k&#10;b3ducmV2LnhtbEyPwU7DMAyG70i8Q2QkLoilQLe1pekESCCuG3sAt/Xaisapmmzt3h7vxE625U+/&#10;P+eb2fbqRKPvHBt4WkSgiCtXd9wY2P98PiagfECusXdMBs7kYVPc3uSY1W7iLZ12oVESwj5DA20I&#10;Q6a1r1qy6BduIJbdwY0Wg4xjo+sRJwm3vX6OopW22LFcaHGgj5aq393RGjh8Tw/LdCq/wn69jVfv&#10;2K1Ldzbm/m5+ewUVaA7/MFz0RR0KcSrdkWuvegPxMk4FNfCSShUgTS5NKWSUxKCLXF+/UPwB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Ffc/sd0AAAAKAQAADwAAAAAAAAAAAAAAAABR&#10;BAAAZHJzL2Rvd25yZXYueG1sUEsFBgAAAAAEAAQA8wAAAFsFAAAAAA==&#10;" stroked="f">
                <v:textbox>
                  <w:txbxContent>
                    <w:p w14:paraId="37E2D5AC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F3E363A" wp14:editId="23A60C20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49D2A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3E363A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7849D2A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37909E63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2190EE9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565DDD6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6A03B3AC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2B10C5F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eGrid"/>
        <w:tblW w:w="13878" w:type="dxa"/>
        <w:tblLayout w:type="fixed"/>
        <w:tblLook w:val="01E0" w:firstRow="1" w:lastRow="1" w:firstColumn="1" w:lastColumn="1" w:noHBand="0" w:noVBand="0"/>
      </w:tblPr>
      <w:tblGrid>
        <w:gridCol w:w="1132"/>
        <w:gridCol w:w="3971"/>
        <w:gridCol w:w="1417"/>
        <w:gridCol w:w="1418"/>
        <w:gridCol w:w="5940"/>
      </w:tblGrid>
      <w:tr w:rsidR="00AC6FF2" w:rsidRPr="006E45AC" w14:paraId="7E26B8BC" w14:textId="77777777" w:rsidTr="00AC6FF2">
        <w:trPr>
          <w:trHeight w:val="482"/>
        </w:trPr>
        <w:tc>
          <w:tcPr>
            <w:tcW w:w="1132" w:type="dxa"/>
            <w:vAlign w:val="center"/>
          </w:tcPr>
          <w:p w14:paraId="15DC6153" w14:textId="77777777" w:rsidR="00AC6FF2" w:rsidRPr="006E45AC" w:rsidRDefault="00AC6FF2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428E7B27" w14:textId="77777777" w:rsidR="00AC6FF2" w:rsidRPr="006E45AC" w:rsidRDefault="00AC6FF2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6F176460" w14:textId="77777777" w:rsidR="00AC6FF2" w:rsidRPr="006E45AC" w:rsidRDefault="00AC6FF2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6F72B594" w14:textId="77777777" w:rsidR="00AC6FF2" w:rsidRPr="006E45AC" w:rsidRDefault="00AC6FF2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1EACCE9A" w14:textId="77777777" w:rsidR="00AC6FF2" w:rsidRPr="00B55C91" w:rsidRDefault="00AC6FF2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FootnoteReferenc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5940" w:type="dxa"/>
            <w:vAlign w:val="center"/>
          </w:tcPr>
          <w:p w14:paraId="667EA9B5" w14:textId="77777777" w:rsidR="00AC6FF2" w:rsidRPr="006E45AC" w:rsidRDefault="00AC6FF2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FootnoteReference"/>
                <w:rFonts w:ascii="Arial" w:hAnsi="Arial" w:cs="Arial"/>
                <w:b/>
                <w:sz w:val="22"/>
              </w:rPr>
              <w:footnoteReference w:id="2"/>
            </w:r>
          </w:p>
          <w:p w14:paraId="244174B3" w14:textId="77777777" w:rsidR="00AC6FF2" w:rsidRPr="006E45AC" w:rsidRDefault="00AC6FF2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AC6FF2" w:rsidRPr="006E45AC" w14:paraId="6229070F" w14:textId="77777777" w:rsidTr="00AC6FF2">
        <w:trPr>
          <w:trHeight w:val="503"/>
        </w:trPr>
        <w:tc>
          <w:tcPr>
            <w:tcW w:w="1132" w:type="dxa"/>
          </w:tcPr>
          <w:p w14:paraId="01934064" w14:textId="471C6540" w:rsidR="00AC6FF2" w:rsidRPr="00AC6FF2" w:rsidRDefault="00AC6FF2" w:rsidP="00AC6FF2"/>
        </w:tc>
        <w:tc>
          <w:tcPr>
            <w:tcW w:w="3971" w:type="dxa"/>
          </w:tcPr>
          <w:p w14:paraId="407F4120" w14:textId="2E352014" w:rsidR="00AC6FF2" w:rsidRPr="00AC6FF2" w:rsidRDefault="00AC6FF2" w:rsidP="00AC6FF2"/>
        </w:tc>
        <w:tc>
          <w:tcPr>
            <w:tcW w:w="1417" w:type="dxa"/>
          </w:tcPr>
          <w:p w14:paraId="6CF23E27" w14:textId="2F3C0FC1" w:rsidR="00AC6FF2" w:rsidRPr="00AC6FF2" w:rsidRDefault="00AC6FF2" w:rsidP="00AC6FF2"/>
        </w:tc>
        <w:tc>
          <w:tcPr>
            <w:tcW w:w="1418" w:type="dxa"/>
          </w:tcPr>
          <w:p w14:paraId="2447584E" w14:textId="77777777" w:rsidR="00AC6FF2" w:rsidRPr="00AC6FF2" w:rsidRDefault="00AC6FF2" w:rsidP="00AC6FF2"/>
        </w:tc>
        <w:tc>
          <w:tcPr>
            <w:tcW w:w="5940" w:type="dxa"/>
          </w:tcPr>
          <w:p w14:paraId="60135ECF" w14:textId="77777777" w:rsidR="00AC6FF2" w:rsidRPr="00AC6FF2" w:rsidRDefault="00AC6FF2" w:rsidP="00AC6FF2"/>
        </w:tc>
      </w:tr>
      <w:tr w:rsidR="00AC6FF2" w:rsidRPr="006E45AC" w14:paraId="4E5D9C41" w14:textId="77777777" w:rsidTr="00AC6FF2">
        <w:trPr>
          <w:trHeight w:val="512"/>
        </w:trPr>
        <w:tc>
          <w:tcPr>
            <w:tcW w:w="1132" w:type="dxa"/>
          </w:tcPr>
          <w:p w14:paraId="46A50EC6" w14:textId="239AAB65" w:rsidR="00AC6FF2" w:rsidRPr="00AC6FF2" w:rsidRDefault="00AC6FF2" w:rsidP="00AC6FF2"/>
        </w:tc>
        <w:tc>
          <w:tcPr>
            <w:tcW w:w="3971" w:type="dxa"/>
          </w:tcPr>
          <w:p w14:paraId="0E0F28D4" w14:textId="6BD9F50C" w:rsidR="00AC6FF2" w:rsidRPr="00AC6FF2" w:rsidRDefault="00AC6FF2" w:rsidP="00AC6FF2"/>
        </w:tc>
        <w:tc>
          <w:tcPr>
            <w:tcW w:w="1417" w:type="dxa"/>
          </w:tcPr>
          <w:p w14:paraId="769E05BC" w14:textId="276514C1" w:rsidR="00AC6FF2" w:rsidRPr="00AC6FF2" w:rsidRDefault="00AC6FF2" w:rsidP="00AC6FF2"/>
        </w:tc>
        <w:tc>
          <w:tcPr>
            <w:tcW w:w="1418" w:type="dxa"/>
          </w:tcPr>
          <w:p w14:paraId="274EEA65" w14:textId="77777777" w:rsidR="00AC6FF2" w:rsidRPr="00AC6FF2" w:rsidRDefault="00AC6FF2" w:rsidP="00AC6FF2"/>
        </w:tc>
        <w:tc>
          <w:tcPr>
            <w:tcW w:w="5940" w:type="dxa"/>
          </w:tcPr>
          <w:p w14:paraId="1982EA27" w14:textId="77777777" w:rsidR="00AC6FF2" w:rsidRPr="00AC6FF2" w:rsidRDefault="00AC6FF2" w:rsidP="00AC6FF2"/>
        </w:tc>
      </w:tr>
      <w:tr w:rsidR="00AC6FF2" w:rsidRPr="006E45AC" w14:paraId="75227BEA" w14:textId="77777777" w:rsidTr="00AC6FF2">
        <w:trPr>
          <w:trHeight w:val="638"/>
        </w:trPr>
        <w:tc>
          <w:tcPr>
            <w:tcW w:w="1132" w:type="dxa"/>
          </w:tcPr>
          <w:p w14:paraId="55993D1A" w14:textId="552984AA" w:rsidR="00AC6FF2" w:rsidRPr="00AC6FF2" w:rsidRDefault="00AC6FF2" w:rsidP="00AC6FF2"/>
        </w:tc>
        <w:tc>
          <w:tcPr>
            <w:tcW w:w="3971" w:type="dxa"/>
          </w:tcPr>
          <w:p w14:paraId="4A56625C" w14:textId="7FAE1A07" w:rsidR="00AC6FF2" w:rsidRPr="00AC6FF2" w:rsidRDefault="00AC6FF2" w:rsidP="00AC6FF2"/>
        </w:tc>
        <w:tc>
          <w:tcPr>
            <w:tcW w:w="1417" w:type="dxa"/>
          </w:tcPr>
          <w:p w14:paraId="6F0839A9" w14:textId="77777777" w:rsidR="00AC6FF2" w:rsidRPr="00AC6FF2" w:rsidRDefault="00AC6FF2" w:rsidP="00AC6FF2"/>
        </w:tc>
        <w:tc>
          <w:tcPr>
            <w:tcW w:w="1418" w:type="dxa"/>
          </w:tcPr>
          <w:p w14:paraId="29990B39" w14:textId="77777777" w:rsidR="00AC6FF2" w:rsidRPr="00AC6FF2" w:rsidRDefault="00AC6FF2" w:rsidP="00AC6FF2"/>
        </w:tc>
        <w:tc>
          <w:tcPr>
            <w:tcW w:w="5940" w:type="dxa"/>
          </w:tcPr>
          <w:p w14:paraId="6F5042E0" w14:textId="77777777" w:rsidR="00AC6FF2" w:rsidRPr="00AC6FF2" w:rsidRDefault="00AC6FF2" w:rsidP="00AC6FF2"/>
        </w:tc>
      </w:tr>
    </w:tbl>
    <w:p w14:paraId="49C15306" w14:textId="77777777" w:rsidR="00AC6FF2" w:rsidRDefault="00AC6FF2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</w:p>
    <w:p w14:paraId="07D1912F" w14:textId="77777777" w:rsidR="00AC6FF2" w:rsidRDefault="00AC6FF2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</w:p>
    <w:p w14:paraId="265342C1" w14:textId="189ADB08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334B9CE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78C90FEA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D7E8F" w14:textId="77777777" w:rsidR="00617B1C" w:rsidRDefault="00617B1C" w:rsidP="001007E7">
      <w:pPr>
        <w:spacing w:after="0" w:line="240" w:lineRule="auto"/>
      </w:pPr>
      <w:r>
        <w:separator/>
      </w:r>
    </w:p>
  </w:endnote>
  <w:endnote w:type="continuationSeparator" w:id="0">
    <w:p w14:paraId="54F7DD9E" w14:textId="77777777" w:rsidR="00617B1C" w:rsidRDefault="00617B1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D490C" w14:textId="58EFA49C" w:rsidR="001007E7" w:rsidRDefault="00CE2B8F">
    <w:pPr>
      <w:pStyle w:val="Footer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1A93D08" wp14:editId="30A58518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C7812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0D73C5B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7C334599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601F6EA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A93D0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6E3C7812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0D73C5B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7C334599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601F6EA" w14:textId="77777777" w:rsidR="00807015" w:rsidRDefault="00807015"/>
                </w:txbxContent>
              </v:textbox>
            </v:shape>
          </w:pict>
        </mc:Fallback>
      </mc:AlternateContent>
    </w:r>
  </w:p>
  <w:p w14:paraId="49A7F925" w14:textId="377CE42D" w:rsidR="001007E7" w:rsidRDefault="00CE2B8F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97367F" wp14:editId="0ACEB831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34124125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9B4EEA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497367F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209B4EEA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81270C3" wp14:editId="767CE5BE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4C0DEB97" w14:textId="77777777" w:rsidR="00CA0E82" w:rsidRDefault="00CA0E82">
    <w:pPr>
      <w:pStyle w:val="Footer"/>
      <w:rPr>
        <w:rFonts w:ascii="Arial Narrow" w:hAnsi="Arial Narrow"/>
        <w:sz w:val="12"/>
      </w:rPr>
    </w:pPr>
  </w:p>
  <w:p w14:paraId="4D13CFF4" w14:textId="77777777" w:rsidR="00CA0E82" w:rsidRDefault="00CA0E82">
    <w:pPr>
      <w:pStyle w:val="Footer"/>
      <w:rPr>
        <w:rFonts w:ascii="Arial Narrow" w:hAnsi="Arial Narrow"/>
        <w:sz w:val="12"/>
      </w:rPr>
    </w:pPr>
  </w:p>
  <w:p w14:paraId="0C1DA427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682F1DD8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DFECB" w14:textId="77777777" w:rsidR="00617B1C" w:rsidRDefault="00617B1C" w:rsidP="001007E7">
      <w:pPr>
        <w:spacing w:after="0" w:line="240" w:lineRule="auto"/>
      </w:pPr>
      <w:r>
        <w:separator/>
      </w:r>
    </w:p>
  </w:footnote>
  <w:footnote w:type="continuationSeparator" w:id="0">
    <w:p w14:paraId="2C3DB86E" w14:textId="77777777" w:rsidR="00617B1C" w:rsidRDefault="00617B1C" w:rsidP="001007E7">
      <w:pPr>
        <w:spacing w:after="0" w:line="240" w:lineRule="auto"/>
      </w:pPr>
      <w:r>
        <w:continuationSeparator/>
      </w:r>
    </w:p>
  </w:footnote>
  <w:footnote w:id="1">
    <w:p w14:paraId="3086A26F" w14:textId="77777777" w:rsidR="00AC6FF2" w:rsidRPr="00B55C91" w:rsidRDefault="00AC6FF2">
      <w:pPr>
        <w:pStyle w:val="FootnoteText"/>
        <w:rPr>
          <w:sz w:val="18"/>
          <w:lang w:val="es-DO"/>
        </w:rPr>
      </w:pPr>
      <w:r w:rsidRPr="006E45AC">
        <w:rPr>
          <w:rStyle w:val="FootnoteReference"/>
        </w:rPr>
        <w:footnoteRef/>
      </w:r>
      <w:r w:rsidRPr="00B55C91">
        <w:rPr>
          <w:sz w:val="18"/>
        </w:rPr>
        <w:t>Marcar con una x.</w:t>
      </w:r>
    </w:p>
  </w:footnote>
  <w:footnote w:id="2">
    <w:p w14:paraId="38125245" w14:textId="77777777" w:rsidR="00AC6FF2" w:rsidRPr="006E45AC" w:rsidRDefault="00AC6FF2">
      <w:pPr>
        <w:pStyle w:val="FootnoteText"/>
        <w:rPr>
          <w:lang w:val="es-DO"/>
        </w:rPr>
      </w:pPr>
      <w:r w:rsidRPr="006E45AC">
        <w:rPr>
          <w:rStyle w:val="FootnoteReferenc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 w:cryptProviderType="rsaFull" w:cryptAlgorithmClass="hash" w:cryptAlgorithmType="typeAny" w:cryptAlgorithmSid="4" w:cryptSpinCount="100000" w:hash="CFwnfLQ7tcFOC4qLoO8srkqn/nc=" w:salt="+WIz4re1z3lFyRys1/hIG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F7312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A306F"/>
    <w:rsid w:val="002E1412"/>
    <w:rsid w:val="002E6B9A"/>
    <w:rsid w:val="00314023"/>
    <w:rsid w:val="00332B0B"/>
    <w:rsid w:val="003D160E"/>
    <w:rsid w:val="00410707"/>
    <w:rsid w:val="0042490F"/>
    <w:rsid w:val="004564FE"/>
    <w:rsid w:val="00462024"/>
    <w:rsid w:val="00466B9C"/>
    <w:rsid w:val="004D45A8"/>
    <w:rsid w:val="00521233"/>
    <w:rsid w:val="00535962"/>
    <w:rsid w:val="00587691"/>
    <w:rsid w:val="00611A07"/>
    <w:rsid w:val="00617B1C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21F4E"/>
    <w:rsid w:val="00725091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B42B9"/>
    <w:rsid w:val="00A16099"/>
    <w:rsid w:val="00A640BD"/>
    <w:rsid w:val="00AC6FF2"/>
    <w:rsid w:val="00AD7919"/>
    <w:rsid w:val="00AF5214"/>
    <w:rsid w:val="00B02129"/>
    <w:rsid w:val="00B227FF"/>
    <w:rsid w:val="00B459A3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C013EE"/>
    <w:rsid w:val="00C078CB"/>
    <w:rsid w:val="00C22DBE"/>
    <w:rsid w:val="00C66D08"/>
    <w:rsid w:val="00CA0E82"/>
    <w:rsid w:val="00CA4661"/>
    <w:rsid w:val="00CE2B8F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BEFAF8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DefaultParagraphFont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DefaultParagraphFont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DefaultParagraphFont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DefaultParagraphFont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DefaultParagraphFont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DefaultParagraphFont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eGrid">
    <w:name w:val="Table Grid"/>
    <w:basedOn w:val="Table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45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</TotalTime>
  <Pages>1</Pages>
  <Words>56</Words>
  <Characters>312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July Cristina Cordero Valerio</cp:lastModifiedBy>
  <cp:revision>2</cp:revision>
  <cp:lastPrinted>2011-03-04T18:41:00Z</cp:lastPrinted>
  <dcterms:created xsi:type="dcterms:W3CDTF">2025-12-15T15:50:00Z</dcterms:created>
  <dcterms:modified xsi:type="dcterms:W3CDTF">2025-12-15T15:50:00Z</dcterms:modified>
</cp:coreProperties>
</file>