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76136" w14:textId="631EC4AD" w:rsidR="00535962" w:rsidRPr="00F7167E" w:rsidRDefault="00E4002E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6CE99E" wp14:editId="5CBDCB8B">
                <wp:simplePos x="0" y="0"/>
                <wp:positionH relativeFrom="column">
                  <wp:posOffset>4583876</wp:posOffset>
                </wp:positionH>
                <wp:positionV relativeFrom="paragraph">
                  <wp:posOffset>154379</wp:posOffset>
                </wp:positionV>
                <wp:extent cx="1817840" cy="237507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7840" cy="2375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2444B6" w14:textId="0060E280" w:rsidR="0026335F" w:rsidRPr="0026335F" w:rsidRDefault="00F33B2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9-0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08 de septiembre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6CE99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0.95pt;margin-top:12.15pt;width:143.15pt;height:18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" filled="f" stroked="f">
                <v:textbox>
                  <w:txbxContent>
                    <w:p w14:paraId="262444B6" w14:textId="0060E280" w:rsidR="0026335F" w:rsidRPr="0026335F" w:rsidRDefault="00F33B2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9-0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08 de septiembre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86ECD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F9C7573" wp14:editId="2898D510">
                <wp:simplePos x="0" y="0"/>
                <wp:positionH relativeFrom="column">
                  <wp:posOffset>4343400</wp:posOffset>
                </wp:positionH>
                <wp:positionV relativeFrom="paragraph">
                  <wp:posOffset>-593725</wp:posOffset>
                </wp:positionV>
                <wp:extent cx="198564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564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F79ED4A" w14:textId="491E1B58" w:rsidR="001466B0" w:rsidRPr="00535962" w:rsidRDefault="00786ECD" w:rsidP="001466B0">
                                    <w:pPr>
                                      <w:jc w:val="center"/>
                                    </w:pPr>
                                    <w:r w:rsidRPr="00786ECD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MEM</w:t>
                                    </w:r>
                                    <w:r w:rsidRPr="00786ECD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-DAF-CM-2025-0</w:t>
                                    </w:r>
                                    <w:r w:rsidR="001D5992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1</w:t>
                                    </w:r>
                                    <w:r w:rsidR="00005FBC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48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9008F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9C7573" id="Group 21" o:spid="_x0000_s1027" style="position:absolute;margin-left:342pt;margin-top:-46.75pt;width:156.3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u/EbgMAAM0MAAAOAAAAZHJzL2Uyb0RvYy54bWzUV9tu2zAMfR+wfxD0vvqSOBejTtH1hgG7&#10;FGv3AYotXzBZ8iQldvf1oyTHSdpi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F79ED4A" w14:textId="491E1B58" w:rsidR="001466B0" w:rsidRPr="00535962" w:rsidRDefault="00786ECD" w:rsidP="001466B0">
                              <w:pPr>
                                <w:jc w:val="center"/>
                              </w:pPr>
                              <w:r w:rsidRPr="00786ECD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MEM</w:t>
                              </w:r>
                              <w:r w:rsidRPr="00786ECD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-DAF-CM-2025-0</w:t>
                              </w:r>
                              <w:r w:rsidR="001D5992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</w:t>
                              </w:r>
                              <w:r w:rsidR="00005FBC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48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19008F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4A8660" wp14:editId="1211F6B5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1C47F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A8660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6C1C47F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6322B76" wp14:editId="24DADB42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122FB30" wp14:editId="660B4909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D0413F" w14:textId="1AAB8CB7" w:rsidR="00BC61BD" w:rsidRPr="00BC61BD" w:rsidRDefault="004E799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241FF7A" wp14:editId="38E107E5">
                                      <wp:extent cx="914400" cy="647700"/>
                                      <wp:effectExtent l="0" t="0" r="0" b="0"/>
                                      <wp:docPr id="2" name="Imagen 9" descr="Logotipo, nombre de la empresa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Imagen 9" descr="Logotipo, nombre de la empresa&#10;&#10;Descripción generada automáticament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14400" cy="6477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2FB30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7D0413F" w14:textId="1AAB8CB7" w:rsidR="00BC61BD" w:rsidRPr="00BC61BD" w:rsidRDefault="004E799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241FF7A" wp14:editId="38E107E5">
                                <wp:extent cx="914400" cy="647700"/>
                                <wp:effectExtent l="0" t="0" r="0" b="0"/>
                                <wp:docPr id="2" name="Imagen 9" descr="Logotipo, nombre de la empresa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n 9" descr="Logotipo, nombre de la empresa&#10;&#10;Descripción generada automáticament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14400" cy="647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4EF93F2A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FDCDFD" wp14:editId="78D4361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C07C1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DCDFD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42C07C1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AF91356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2B8EF0" wp14:editId="22172F6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C7424F" w14:textId="15747DBA" w:rsidR="002E1412" w:rsidRPr="002E1412" w:rsidRDefault="00F33B2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799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Ministerio de Energía y Minas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B8EF0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05C7424F" w14:textId="15747DBA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4E799A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Ministerio de Energía y Minas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067A55B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33F691A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83692C" wp14:editId="4266BFE2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2A670C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3692C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D2A670C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2AFEA8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DC2786" wp14:editId="6AE54B7E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B325FA" w14:textId="77777777" w:rsidR="002E1412" w:rsidRPr="002E1412" w:rsidRDefault="00F33B2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C2786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EB325FA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1C42B75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DC4041D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3DEB9D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28CE0FF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1A079B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4695A1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86746EC" w14:textId="77777777" w:rsidTr="00E82502">
        <w:trPr>
          <w:cantSplit/>
          <w:trHeight w:val="440"/>
        </w:trPr>
        <w:tc>
          <w:tcPr>
            <w:tcW w:w="9252" w:type="dxa"/>
          </w:tcPr>
          <w:p w14:paraId="28B1CF3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78BD370" w14:textId="77777777" w:rsidTr="00E82502">
        <w:trPr>
          <w:cantSplit/>
          <w:trHeight w:val="440"/>
        </w:trPr>
        <w:tc>
          <w:tcPr>
            <w:tcW w:w="9252" w:type="dxa"/>
          </w:tcPr>
          <w:p w14:paraId="3D18B2B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65722F4" w14:textId="77777777" w:rsidTr="00E82502">
        <w:trPr>
          <w:cantSplit/>
          <w:trHeight w:val="440"/>
        </w:trPr>
        <w:tc>
          <w:tcPr>
            <w:tcW w:w="9252" w:type="dxa"/>
          </w:tcPr>
          <w:p w14:paraId="4A3B772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196EEB8" w14:textId="77777777" w:rsidTr="00E82502">
        <w:trPr>
          <w:cantSplit/>
          <w:trHeight w:val="440"/>
        </w:trPr>
        <w:tc>
          <w:tcPr>
            <w:tcW w:w="9252" w:type="dxa"/>
          </w:tcPr>
          <w:p w14:paraId="37E4DA4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C455503" w14:textId="77777777" w:rsidTr="00E82502">
        <w:trPr>
          <w:cantSplit/>
          <w:trHeight w:val="440"/>
        </w:trPr>
        <w:tc>
          <w:tcPr>
            <w:tcW w:w="9252" w:type="dxa"/>
          </w:tcPr>
          <w:p w14:paraId="7650FEA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943FDFD" w14:textId="77777777" w:rsidTr="00E82502">
        <w:trPr>
          <w:cantSplit/>
          <w:trHeight w:val="440"/>
        </w:trPr>
        <w:tc>
          <w:tcPr>
            <w:tcW w:w="9252" w:type="dxa"/>
          </w:tcPr>
          <w:p w14:paraId="2ADB049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F4B1C8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F91FF1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F4215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6AF2C5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0738F3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DB54A" w14:textId="77777777" w:rsidR="001A23AA" w:rsidRDefault="001A23AA" w:rsidP="001007E7">
      <w:pPr>
        <w:spacing w:after="0" w:line="240" w:lineRule="auto"/>
      </w:pPr>
      <w:r>
        <w:separator/>
      </w:r>
    </w:p>
  </w:endnote>
  <w:endnote w:type="continuationSeparator" w:id="0">
    <w:p w14:paraId="7F744CE6" w14:textId="77777777" w:rsidR="001A23AA" w:rsidRDefault="001A23A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91428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46A6D03" wp14:editId="31E5028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99FBBCE" wp14:editId="3FF4ACD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DF325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F9B414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9FBBC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3ADF325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F9B414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97C099" wp14:editId="60C4772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381B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97C09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7E381B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E47157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80FC6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02EE8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29B2EC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65F4B4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574B8" w14:textId="77777777" w:rsidR="001A23AA" w:rsidRDefault="001A23AA" w:rsidP="001007E7">
      <w:pPr>
        <w:spacing w:after="0" w:line="240" w:lineRule="auto"/>
      </w:pPr>
      <w:r>
        <w:separator/>
      </w:r>
    </w:p>
  </w:footnote>
  <w:footnote w:type="continuationSeparator" w:id="0">
    <w:p w14:paraId="340FE954" w14:textId="77777777" w:rsidR="001A23AA" w:rsidRDefault="001A23A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5FBC"/>
    <w:rsid w:val="00034DD9"/>
    <w:rsid w:val="00045479"/>
    <w:rsid w:val="0005792C"/>
    <w:rsid w:val="000B0DCD"/>
    <w:rsid w:val="000E02D9"/>
    <w:rsid w:val="001007E7"/>
    <w:rsid w:val="00100C8C"/>
    <w:rsid w:val="001020C0"/>
    <w:rsid w:val="00120316"/>
    <w:rsid w:val="001466B0"/>
    <w:rsid w:val="00157600"/>
    <w:rsid w:val="00170EC5"/>
    <w:rsid w:val="00181E8D"/>
    <w:rsid w:val="001827C9"/>
    <w:rsid w:val="00194FF2"/>
    <w:rsid w:val="001A23AA"/>
    <w:rsid w:val="001A3F92"/>
    <w:rsid w:val="001C271B"/>
    <w:rsid w:val="001D5992"/>
    <w:rsid w:val="001F73A7"/>
    <w:rsid w:val="002009A7"/>
    <w:rsid w:val="00253DBA"/>
    <w:rsid w:val="0026335F"/>
    <w:rsid w:val="00295BD4"/>
    <w:rsid w:val="002D451D"/>
    <w:rsid w:val="002E1412"/>
    <w:rsid w:val="00305172"/>
    <w:rsid w:val="00314023"/>
    <w:rsid w:val="00341484"/>
    <w:rsid w:val="00392351"/>
    <w:rsid w:val="003A6141"/>
    <w:rsid w:val="003F5107"/>
    <w:rsid w:val="00404131"/>
    <w:rsid w:val="0042490F"/>
    <w:rsid w:val="004379A6"/>
    <w:rsid w:val="0044234A"/>
    <w:rsid w:val="00456C17"/>
    <w:rsid w:val="00466B9C"/>
    <w:rsid w:val="004B30DA"/>
    <w:rsid w:val="004D45A8"/>
    <w:rsid w:val="004E799A"/>
    <w:rsid w:val="00535962"/>
    <w:rsid w:val="005A2723"/>
    <w:rsid w:val="00611A07"/>
    <w:rsid w:val="0062592A"/>
    <w:rsid w:val="0064667C"/>
    <w:rsid w:val="006506D0"/>
    <w:rsid w:val="00651E48"/>
    <w:rsid w:val="00666D56"/>
    <w:rsid w:val="006709BC"/>
    <w:rsid w:val="006B6F5A"/>
    <w:rsid w:val="006F567F"/>
    <w:rsid w:val="00725091"/>
    <w:rsid w:val="00780880"/>
    <w:rsid w:val="00786ECD"/>
    <w:rsid w:val="007B0E1F"/>
    <w:rsid w:val="007B6F6F"/>
    <w:rsid w:val="00807F97"/>
    <w:rsid w:val="00820C9F"/>
    <w:rsid w:val="0082707E"/>
    <w:rsid w:val="008315B0"/>
    <w:rsid w:val="008B1D00"/>
    <w:rsid w:val="008B3AE5"/>
    <w:rsid w:val="008C388B"/>
    <w:rsid w:val="009312AB"/>
    <w:rsid w:val="00953F4D"/>
    <w:rsid w:val="00966EEE"/>
    <w:rsid w:val="00977C54"/>
    <w:rsid w:val="009C2EB2"/>
    <w:rsid w:val="00A16099"/>
    <w:rsid w:val="00A640BD"/>
    <w:rsid w:val="00A641A7"/>
    <w:rsid w:val="00A72F42"/>
    <w:rsid w:val="00AD7919"/>
    <w:rsid w:val="00AF2E6B"/>
    <w:rsid w:val="00B62EEF"/>
    <w:rsid w:val="00B666A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010"/>
    <w:rsid w:val="00CA164C"/>
    <w:rsid w:val="00CA4661"/>
    <w:rsid w:val="00CC29A6"/>
    <w:rsid w:val="00CE67A3"/>
    <w:rsid w:val="00CF4B86"/>
    <w:rsid w:val="00D1201E"/>
    <w:rsid w:val="00D24FA7"/>
    <w:rsid w:val="00D36A55"/>
    <w:rsid w:val="00D45A3E"/>
    <w:rsid w:val="00D64696"/>
    <w:rsid w:val="00D7710E"/>
    <w:rsid w:val="00D84111"/>
    <w:rsid w:val="00D90D49"/>
    <w:rsid w:val="00D9600B"/>
    <w:rsid w:val="00DB0311"/>
    <w:rsid w:val="00DC5D96"/>
    <w:rsid w:val="00DD4F3E"/>
    <w:rsid w:val="00E13E55"/>
    <w:rsid w:val="00E4002E"/>
    <w:rsid w:val="00E82502"/>
    <w:rsid w:val="00EA6B34"/>
    <w:rsid w:val="00EA7406"/>
    <w:rsid w:val="00EE1E7B"/>
    <w:rsid w:val="00F225BF"/>
    <w:rsid w:val="00F33B21"/>
    <w:rsid w:val="00F53753"/>
    <w:rsid w:val="00F7167E"/>
    <w:rsid w:val="00F7443C"/>
    <w:rsid w:val="00F84D68"/>
    <w:rsid w:val="00F9504D"/>
    <w:rsid w:val="00FA01DC"/>
    <w:rsid w:val="00FA2AFA"/>
    <w:rsid w:val="00FB6F67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384322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8177C-F55E-4B9F-81C3-91F8A4518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0CBED3-84F5-447B-A138-49CCEB5480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0A9A3-F92C-49A2-AAE0-F6F77155A36F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4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Erika Yokasta Trinidad López</cp:lastModifiedBy>
  <cp:revision>10</cp:revision>
  <cp:lastPrinted>2011-03-04T18:48:00Z</cp:lastPrinted>
  <dcterms:created xsi:type="dcterms:W3CDTF">2025-02-17T14:47:00Z</dcterms:created>
  <dcterms:modified xsi:type="dcterms:W3CDTF">2025-09-03T15:55:00Z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</Properties>
</file>