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3389A" w14:textId="24B5FEAB" w:rsidR="00535962" w:rsidRPr="00F7167E" w:rsidRDefault="00D075D8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A55A6B3" wp14:editId="39FE86EA">
                <wp:simplePos x="0" y="0"/>
                <wp:positionH relativeFrom="column">
                  <wp:posOffset>6858000</wp:posOffset>
                </wp:positionH>
                <wp:positionV relativeFrom="paragraph">
                  <wp:posOffset>-584200</wp:posOffset>
                </wp:positionV>
                <wp:extent cx="2037715" cy="701040"/>
                <wp:effectExtent l="0" t="0" r="19685" b="22860"/>
                <wp:wrapNone/>
                <wp:docPr id="190585452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7715" cy="701040"/>
                          <a:chOff x="12866" y="523"/>
                          <a:chExt cx="2544" cy="1104"/>
                        </a:xfrm>
                      </wpg:grpSpPr>
                      <wps:wsp>
                        <wps:cNvPr id="65936472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30596918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7562188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1F271C7" w14:textId="4FE7B4B8" w:rsidR="00957FDA" w:rsidRPr="00535962" w:rsidRDefault="00D075D8" w:rsidP="00957FDA">
                                    <w:pPr>
                                      <w:jc w:val="center"/>
                                    </w:pPr>
                                    <w:r w:rsidRPr="00D075D8">
                                      <w:t>MEM-DAF-CM-2025-0</w:t>
                                    </w:r>
                                    <w:r w:rsidR="002A40C0">
                                      <w:t>1</w:t>
                                    </w:r>
                                    <w:r w:rsidR="004E0DDD">
                                      <w:t>48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93509466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6BC1CB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55A6B3" id="Group 21" o:spid="_x0000_s1026" style="position:absolute;margin-left:540pt;margin-top:-46pt;width:160.4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1F271C7" w14:textId="4FE7B4B8" w:rsidR="00957FDA" w:rsidRPr="00535962" w:rsidRDefault="00D075D8" w:rsidP="00957FDA">
                              <w:pPr>
                                <w:jc w:val="center"/>
                              </w:pPr>
                              <w:r w:rsidRPr="00D075D8">
                                <w:t>MEM-DAF-CM-2025-0</w:t>
                              </w:r>
                              <w:r w:rsidR="002A40C0">
                                <w:t>1</w:t>
                              </w:r>
                              <w:r w:rsidR="004E0DDD">
                                <w:t>48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" fillcolor="black [3213]" strokecolor="white [3212]" strokeweight="3pt">
                    <v:textbox>
                      <w:txbxContent>
                        <w:p w14:paraId="756BC1CB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14DFC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771B952" wp14:editId="687B06C2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11895886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D8B54" w14:textId="69AB4D08" w:rsidR="002E1412" w:rsidRPr="002E1412" w:rsidRDefault="00ED62C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14DFC">
                                  <w:rPr>
                                    <w:rStyle w:val="Style6"/>
                                  </w:rPr>
                                  <w:t>Ministerio de Energía y Minas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1B952" id="Text Box 16" o:spid="_x0000_s1031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GM9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" stroked="f">
                <v:textbox>
                  <w:txbxContent>
                    <w:p w14:paraId="2C5D8B54" w14:textId="69AB4D08" w:rsidR="002E1412" w:rsidRPr="002E1412" w:rsidRDefault="00CD193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14DFC">
                            <w:rPr>
                              <w:rStyle w:val="Style6"/>
                            </w:rPr>
                            <w:t>Ministerio de Energía y Minas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70DF6B95" wp14:editId="6EF75716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4DFC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2E8E1EA" wp14:editId="7F99C583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7622320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47372B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8E1EA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847372B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14DF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2FB363" wp14:editId="7FE6D58E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5806934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56CCC3B" w14:textId="69054D98" w:rsidR="00BC61BD" w:rsidRPr="00BC61BD" w:rsidRDefault="00B14DF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14DF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B7EACCB" wp14:editId="2595B951">
                                      <wp:extent cx="872490" cy="617855"/>
                                      <wp:effectExtent l="0" t="0" r="0" b="0"/>
                                      <wp:docPr id="2" name="Imagen 9" descr="Logotipo, nombre de la empresa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Imagen 9" descr="Logotipo, nombre de la empresa&#10;&#10;Descripción generada automáticament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2490" cy="6178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FB363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56CCC3B" w14:textId="69054D98" w:rsidR="00BC61BD" w:rsidRPr="00BC61BD" w:rsidRDefault="00B14DFC">
                          <w:pPr>
                            <w:rPr>
                              <w:lang w:val="en-US"/>
                            </w:rPr>
                          </w:pPr>
                          <w:r w:rsidRPr="00B14DFC">
                            <w:rPr>
                              <w:noProof/>
                            </w:rPr>
                            <w:drawing>
                              <wp:inline distT="0" distB="0" distL="0" distR="0" wp14:anchorId="0B7EACCB" wp14:editId="2595B951">
                                <wp:extent cx="872490" cy="617855"/>
                                <wp:effectExtent l="0" t="0" r="0" b="0"/>
                                <wp:docPr id="2" name="Imagen 9" descr="Logotipo, nombre de la empresa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agen 9" descr="Logotipo, nombre de la empresa&#10;&#10;Descripción generada automáticament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2490" cy="6178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4BAF1920" w14:textId="269AB6CB" w:rsidR="00535962" w:rsidRPr="00535962" w:rsidRDefault="00ED62C2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B6D3E6B" wp14:editId="4D84208C">
                <wp:simplePos x="0" y="0"/>
                <wp:positionH relativeFrom="column">
                  <wp:posOffset>7305675</wp:posOffset>
                </wp:positionH>
                <wp:positionV relativeFrom="paragraph">
                  <wp:posOffset>36195</wp:posOffset>
                </wp:positionV>
                <wp:extent cx="1819275" cy="278130"/>
                <wp:effectExtent l="0" t="0" r="0" b="7620"/>
                <wp:wrapNone/>
                <wp:docPr id="79429836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F12E06" w14:textId="2372B065" w:rsidR="0026335F" w:rsidRPr="0026335F" w:rsidRDefault="00ED62C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9-0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08 de septiembre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D3E6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4" type="#_x0000_t202" style="position:absolute;margin-left:575.25pt;margin-top:2.85pt;width:143.2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" filled="f" stroked="f">
                <v:textbox>
                  <w:txbxContent>
                    <w:p w14:paraId="51F12E06" w14:textId="2372B065" w:rsidR="0026335F" w:rsidRPr="0026335F" w:rsidRDefault="00ED62C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9-0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08 de septiembre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DFC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01AD97" wp14:editId="09058A43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27292869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D75B2F" w14:textId="77777777" w:rsidR="00F7443C" w:rsidRPr="004767CC" w:rsidRDefault="00ED62C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1AD97" id="Text Box 18" o:spid="_x0000_s1035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6ED75B2F" w14:textId="77777777" w:rsidR="00F7443C" w:rsidRPr="004767CC" w:rsidRDefault="00ED62C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763CEC6" w14:textId="0F22F957" w:rsidR="00535962" w:rsidRDefault="00B14DFC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004A11" wp14:editId="6269C7C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119576345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57FE8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04A11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257FE8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B0035DA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661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10989"/>
        <w:gridCol w:w="1088"/>
        <w:gridCol w:w="1175"/>
        <w:gridCol w:w="975"/>
        <w:gridCol w:w="767"/>
        <w:gridCol w:w="975"/>
      </w:tblGrid>
      <w:tr w:rsidR="0037246F" w14:paraId="6EDEBC41" w14:textId="77777777" w:rsidTr="002A40C0">
        <w:trPr>
          <w:trHeight w:val="560"/>
          <w:jc w:val="center"/>
        </w:trPr>
        <w:tc>
          <w:tcPr>
            <w:tcW w:w="644" w:type="dxa"/>
            <w:vAlign w:val="center"/>
          </w:tcPr>
          <w:p w14:paraId="021EE7A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10989" w:type="dxa"/>
            <w:vAlign w:val="center"/>
          </w:tcPr>
          <w:p w14:paraId="76AABED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088" w:type="dxa"/>
            <w:vAlign w:val="center"/>
          </w:tcPr>
          <w:p w14:paraId="0F6967D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9C1E3E5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175" w:type="dxa"/>
            <w:vAlign w:val="center"/>
          </w:tcPr>
          <w:p w14:paraId="7E50AFE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975" w:type="dxa"/>
            <w:vAlign w:val="center"/>
          </w:tcPr>
          <w:p w14:paraId="7878A6A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767" w:type="dxa"/>
            <w:vAlign w:val="center"/>
          </w:tcPr>
          <w:p w14:paraId="479E330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975" w:type="dxa"/>
            <w:vAlign w:val="center"/>
          </w:tcPr>
          <w:p w14:paraId="1B177B3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6C6D56A" w14:textId="77777777" w:rsidTr="002A40C0">
        <w:trPr>
          <w:trHeight w:val="457"/>
          <w:jc w:val="center"/>
        </w:trPr>
        <w:tc>
          <w:tcPr>
            <w:tcW w:w="644" w:type="dxa"/>
          </w:tcPr>
          <w:p w14:paraId="71E8EA31" w14:textId="4F6632E9" w:rsidR="0037246F" w:rsidRDefault="00547B81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10989" w:type="dxa"/>
          </w:tcPr>
          <w:tbl>
            <w:tblPr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773"/>
            </w:tblGrid>
            <w:tr w:rsidR="00547B81" w:rsidRPr="00ED62C2" w14:paraId="2C1D4CAF" w14:textId="77777777" w:rsidTr="00134765">
              <w:trPr>
                <w:trHeight w:val="258"/>
                <w:jc w:val="center"/>
              </w:trPr>
              <w:sdt>
                <w:sdtPr>
                  <w:id w:val="15673071"/>
                  <w:placeholder>
                    <w:docPart w:val="719716371B264689A2C6621DA56D3C74"/>
                  </w:placeholder>
                  <w:showingPlcHdr/>
                </w:sdtPr>
                <w:sdtEndPr/>
                <w:sdtContent>
                  <w:tc>
                    <w:tcPr>
                      <w:tcW w:w="2977" w:type="dxa"/>
                      <w:vAlign w:val="center"/>
                    </w:tcPr>
                    <w:p w14:paraId="1EBBF7C7" w14:textId="12696EF6" w:rsidR="00547B81" w:rsidRPr="0016513F" w:rsidRDefault="0016513F" w:rsidP="00547B81">
                      <w:pPr>
                        <w:rPr>
                          <w:lang w:val="en-US"/>
                        </w:rPr>
                      </w:pPr>
                      <w:r w:rsidRPr="0016513F">
                        <w:rPr>
                          <w:rStyle w:val="Textodelmarcadordeposicin"/>
                          <w:lang w:val="en-US"/>
                        </w:rPr>
                        <w:t>Click here to enter text.</w:t>
                      </w:r>
                    </w:p>
                  </w:tc>
                </w:sdtContent>
              </w:sdt>
            </w:tr>
          </w:tbl>
          <w:p w14:paraId="71EBE10E" w14:textId="77777777" w:rsidR="0037246F" w:rsidRPr="0016513F" w:rsidRDefault="0037246F" w:rsidP="00BB657B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088" w:type="dxa"/>
          </w:tcPr>
          <w:p w14:paraId="0125C8E1" w14:textId="113226A0" w:rsidR="0037246F" w:rsidRDefault="00547B81" w:rsidP="00BB657B">
            <w:pPr>
              <w:spacing w:after="0" w:line="240" w:lineRule="auto"/>
            </w:pPr>
            <w:r>
              <w:t>Unid.</w:t>
            </w:r>
          </w:p>
        </w:tc>
        <w:tc>
          <w:tcPr>
            <w:tcW w:w="1175" w:type="dxa"/>
          </w:tcPr>
          <w:p w14:paraId="21981DB5" w14:textId="2298012B" w:rsidR="0037246F" w:rsidRDefault="002A40C0" w:rsidP="00BB657B">
            <w:pPr>
              <w:spacing w:after="0" w:line="240" w:lineRule="auto"/>
            </w:pPr>
            <w:r>
              <w:t>40</w:t>
            </w:r>
          </w:p>
        </w:tc>
        <w:tc>
          <w:tcPr>
            <w:tcW w:w="975" w:type="dxa"/>
          </w:tcPr>
          <w:p w14:paraId="63B8648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767" w:type="dxa"/>
          </w:tcPr>
          <w:p w14:paraId="33F63241" w14:textId="7A0B2D8F" w:rsidR="0037246F" w:rsidRDefault="0037246F" w:rsidP="00BB657B">
            <w:pPr>
              <w:spacing w:after="0" w:line="240" w:lineRule="auto"/>
            </w:pPr>
          </w:p>
        </w:tc>
        <w:tc>
          <w:tcPr>
            <w:tcW w:w="975" w:type="dxa"/>
          </w:tcPr>
          <w:p w14:paraId="06F2AC40" w14:textId="77777777" w:rsidR="0037246F" w:rsidRDefault="0037246F" w:rsidP="00BB657B">
            <w:pPr>
              <w:spacing w:after="0" w:line="240" w:lineRule="auto"/>
            </w:pPr>
          </w:p>
        </w:tc>
      </w:tr>
      <w:tr w:rsidR="00A31E5E" w14:paraId="4A42C084" w14:textId="77777777" w:rsidTr="00A31E5E">
        <w:trPr>
          <w:trHeight w:val="477"/>
          <w:jc w:val="center"/>
        </w:trPr>
        <w:tc>
          <w:tcPr>
            <w:tcW w:w="16613" w:type="dxa"/>
            <w:gridSpan w:val="7"/>
          </w:tcPr>
          <w:p w14:paraId="3E3AC306" w14:textId="77777777" w:rsidR="00A31E5E" w:rsidRPr="00A31E5E" w:rsidRDefault="00A31E5E" w:rsidP="00A31E5E"/>
          <w:p w14:paraId="6F589478" w14:textId="77777777" w:rsidR="00A31E5E" w:rsidRPr="00A31E5E" w:rsidRDefault="00A31E5E" w:rsidP="00A31E5E">
            <w:r w:rsidRPr="00A31E5E">
              <w:t>VALOR  TOTAL DE LA OFERTA: ………………………………………..……… RD$</w:t>
            </w:r>
          </w:p>
          <w:p w14:paraId="3444B0E3" w14:textId="77777777" w:rsidR="00A31E5E" w:rsidRPr="00A31E5E" w:rsidRDefault="00A31E5E" w:rsidP="00A31E5E">
            <w:r w:rsidRPr="00A31E5E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14:paraId="7DE06FCD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62E023C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E188DE4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F08325B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18808E5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6E0C1A6" w14:textId="6356871E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14DFC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B2634AF" wp14:editId="4A380CF9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137439391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A7C42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634AF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B0A7C42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9AA9F" w14:textId="77777777" w:rsidR="00F91A3E" w:rsidRDefault="00F91A3E" w:rsidP="001007E7">
      <w:pPr>
        <w:spacing w:after="0" w:line="240" w:lineRule="auto"/>
      </w:pPr>
      <w:r>
        <w:separator/>
      </w:r>
    </w:p>
  </w:endnote>
  <w:endnote w:type="continuationSeparator" w:id="0">
    <w:p w14:paraId="579E3DAD" w14:textId="77777777" w:rsidR="00F91A3E" w:rsidRDefault="00F91A3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2ECE5" w14:textId="2700D67B" w:rsidR="001007E7" w:rsidRDefault="00B14DFC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BDC77F4" wp14:editId="416DA93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18412913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FBF4A9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1E5A9A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2AB00C2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DC77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19FBF4A9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1E5A9A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2AB00C2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1256D414" w14:textId="0102D915" w:rsidR="001007E7" w:rsidRDefault="00B14DF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F29AD7" wp14:editId="4C7A0AF3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41513220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35867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F29AD7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1235867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2812B04D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4D2B03B8" wp14:editId="063A8CFA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00233D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EFFAA" w14:textId="77777777" w:rsidR="00F91A3E" w:rsidRDefault="00F91A3E" w:rsidP="001007E7">
      <w:pPr>
        <w:spacing w:after="0" w:line="240" w:lineRule="auto"/>
      </w:pPr>
      <w:r>
        <w:separator/>
      </w:r>
    </w:p>
  </w:footnote>
  <w:footnote w:type="continuationSeparator" w:id="0">
    <w:p w14:paraId="5B8727C5" w14:textId="77777777" w:rsidR="00F91A3E" w:rsidRDefault="00F91A3E" w:rsidP="001007E7">
      <w:pPr>
        <w:spacing w:after="0" w:line="240" w:lineRule="auto"/>
      </w:pPr>
      <w:r>
        <w:continuationSeparator/>
      </w:r>
    </w:p>
  </w:footnote>
  <w:footnote w:id="1">
    <w:p w14:paraId="0F3F1237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01AA6EB9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463B4"/>
    <w:rsid w:val="001007E7"/>
    <w:rsid w:val="001020C0"/>
    <w:rsid w:val="00123B8D"/>
    <w:rsid w:val="00143BB0"/>
    <w:rsid w:val="00157600"/>
    <w:rsid w:val="0016513F"/>
    <w:rsid w:val="00170EC5"/>
    <w:rsid w:val="00194FF2"/>
    <w:rsid w:val="001B0155"/>
    <w:rsid w:val="001C271B"/>
    <w:rsid w:val="001F0070"/>
    <w:rsid w:val="001F73A7"/>
    <w:rsid w:val="00200073"/>
    <w:rsid w:val="0020070B"/>
    <w:rsid w:val="00253DBA"/>
    <w:rsid w:val="0026335F"/>
    <w:rsid w:val="002860A4"/>
    <w:rsid w:val="002971F5"/>
    <w:rsid w:val="002A40C0"/>
    <w:rsid w:val="002C4A7E"/>
    <w:rsid w:val="002E1412"/>
    <w:rsid w:val="002F6A2C"/>
    <w:rsid w:val="00314023"/>
    <w:rsid w:val="0031441A"/>
    <w:rsid w:val="00351DE8"/>
    <w:rsid w:val="0037246F"/>
    <w:rsid w:val="003A4539"/>
    <w:rsid w:val="003B29C3"/>
    <w:rsid w:val="003B38E0"/>
    <w:rsid w:val="003F6C4D"/>
    <w:rsid w:val="00403697"/>
    <w:rsid w:val="0042490F"/>
    <w:rsid w:val="00450061"/>
    <w:rsid w:val="00466B9C"/>
    <w:rsid w:val="004767CC"/>
    <w:rsid w:val="0049643D"/>
    <w:rsid w:val="004C4743"/>
    <w:rsid w:val="004E0DDD"/>
    <w:rsid w:val="004E4F9F"/>
    <w:rsid w:val="00535962"/>
    <w:rsid w:val="00547B81"/>
    <w:rsid w:val="005A2723"/>
    <w:rsid w:val="005B442B"/>
    <w:rsid w:val="005C5EB2"/>
    <w:rsid w:val="005D0D63"/>
    <w:rsid w:val="00610A50"/>
    <w:rsid w:val="00611A07"/>
    <w:rsid w:val="0062592A"/>
    <w:rsid w:val="00646B6B"/>
    <w:rsid w:val="006506D0"/>
    <w:rsid w:val="00651E48"/>
    <w:rsid w:val="006709BC"/>
    <w:rsid w:val="00780880"/>
    <w:rsid w:val="007B4164"/>
    <w:rsid w:val="007B6F6F"/>
    <w:rsid w:val="00810515"/>
    <w:rsid w:val="0083342F"/>
    <w:rsid w:val="00850E13"/>
    <w:rsid w:val="00854B4F"/>
    <w:rsid w:val="008B3AE5"/>
    <w:rsid w:val="008F3703"/>
    <w:rsid w:val="009002B4"/>
    <w:rsid w:val="00903E33"/>
    <w:rsid w:val="00957FDA"/>
    <w:rsid w:val="009773D3"/>
    <w:rsid w:val="009A2AEC"/>
    <w:rsid w:val="009B0931"/>
    <w:rsid w:val="009E0472"/>
    <w:rsid w:val="00A16099"/>
    <w:rsid w:val="00A24343"/>
    <w:rsid w:val="00A31E5E"/>
    <w:rsid w:val="00A640BD"/>
    <w:rsid w:val="00AB4966"/>
    <w:rsid w:val="00AC7631"/>
    <w:rsid w:val="00AD7919"/>
    <w:rsid w:val="00AF0D2F"/>
    <w:rsid w:val="00B14DFC"/>
    <w:rsid w:val="00B3101F"/>
    <w:rsid w:val="00B420BA"/>
    <w:rsid w:val="00B61D08"/>
    <w:rsid w:val="00B62EEF"/>
    <w:rsid w:val="00B82170"/>
    <w:rsid w:val="00B9237C"/>
    <w:rsid w:val="00B97B51"/>
    <w:rsid w:val="00BA1A79"/>
    <w:rsid w:val="00BC1D0C"/>
    <w:rsid w:val="00BC61BD"/>
    <w:rsid w:val="00BE4FB0"/>
    <w:rsid w:val="00BF1AD5"/>
    <w:rsid w:val="00C03529"/>
    <w:rsid w:val="00C66D08"/>
    <w:rsid w:val="00CA4661"/>
    <w:rsid w:val="00CA60EA"/>
    <w:rsid w:val="00CD1936"/>
    <w:rsid w:val="00CD7678"/>
    <w:rsid w:val="00CE67A3"/>
    <w:rsid w:val="00D075D8"/>
    <w:rsid w:val="00D24FA7"/>
    <w:rsid w:val="00D252E8"/>
    <w:rsid w:val="00D64696"/>
    <w:rsid w:val="00D82378"/>
    <w:rsid w:val="00D90D49"/>
    <w:rsid w:val="00DC5D96"/>
    <w:rsid w:val="00DD4F3E"/>
    <w:rsid w:val="00DD5F70"/>
    <w:rsid w:val="00E13E55"/>
    <w:rsid w:val="00E3360B"/>
    <w:rsid w:val="00E96D05"/>
    <w:rsid w:val="00EA1A95"/>
    <w:rsid w:val="00EA7406"/>
    <w:rsid w:val="00EB128A"/>
    <w:rsid w:val="00ED62C2"/>
    <w:rsid w:val="00F116C5"/>
    <w:rsid w:val="00F225BF"/>
    <w:rsid w:val="00F258B3"/>
    <w:rsid w:val="00F25B99"/>
    <w:rsid w:val="00F4086F"/>
    <w:rsid w:val="00F53753"/>
    <w:rsid w:val="00F7167E"/>
    <w:rsid w:val="00F7443C"/>
    <w:rsid w:val="00F91A3E"/>
    <w:rsid w:val="00FC280C"/>
    <w:rsid w:val="00FC2870"/>
    <w:rsid w:val="00FE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7D3B9BF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19716371B264689A2C6621DA56D3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7E2A6-0961-4535-827A-7825DCCE0181}"/>
      </w:docPartPr>
      <w:docPartBody>
        <w:p w:rsidR="00140093" w:rsidRDefault="00924A8C" w:rsidP="00924A8C">
          <w:pPr>
            <w:pStyle w:val="719716371B264689A2C6621DA56D3C74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A8C"/>
    <w:rsid w:val="00140093"/>
    <w:rsid w:val="001C271B"/>
    <w:rsid w:val="0020070B"/>
    <w:rsid w:val="002F6A2C"/>
    <w:rsid w:val="005A2723"/>
    <w:rsid w:val="007A56FC"/>
    <w:rsid w:val="007D235F"/>
    <w:rsid w:val="00903E33"/>
    <w:rsid w:val="00924A8C"/>
    <w:rsid w:val="009362A7"/>
    <w:rsid w:val="00B53720"/>
    <w:rsid w:val="00BC7125"/>
    <w:rsid w:val="00C03529"/>
    <w:rsid w:val="00D252E8"/>
    <w:rsid w:val="00D82378"/>
    <w:rsid w:val="00F2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DO" w:eastAsia="es-D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24A8C"/>
    <w:rPr>
      <w:color w:val="808080"/>
    </w:rPr>
  </w:style>
  <w:style w:type="paragraph" w:customStyle="1" w:styleId="719716371B264689A2C6621DA56D3C74">
    <w:name w:val="719716371B264689A2C6621DA56D3C74"/>
    <w:rsid w:val="00924A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3131D5-30A3-432A-97AE-A04E0A59D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B1BE5-6E40-465D-8523-26BA4D360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493ED-13D6-4FA1-B528-D12E74C9BEA6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9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Erika Yokasta Trinidad López</cp:lastModifiedBy>
  <cp:revision>15</cp:revision>
  <cp:lastPrinted>2011-03-04T18:27:00Z</cp:lastPrinted>
  <dcterms:created xsi:type="dcterms:W3CDTF">2025-02-17T14:51:00Z</dcterms:created>
  <dcterms:modified xsi:type="dcterms:W3CDTF">2025-09-03T15:55:00Z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</Properties>
</file>