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C449C" w14:textId="2AA85AB7" w:rsidR="00535962" w:rsidRPr="00F7167E" w:rsidRDefault="00931E0A">
      <w:r w:rsidRPr="009A41E5">
        <w:rPr>
          <w:noProof/>
          <w:lang w:val="es-DO" w:eastAsia="es-DO"/>
        </w:rPr>
        <w:drawing>
          <wp:anchor distT="0" distB="0" distL="114300" distR="114300" simplePos="0" relativeHeight="251658245" behindDoc="0" locked="0" layoutInCell="1" allowOverlap="1" wp14:anchorId="2DEC450F" wp14:editId="740DE373">
            <wp:simplePos x="0" y="0"/>
            <wp:positionH relativeFrom="margin">
              <wp:posOffset>3896841</wp:posOffset>
            </wp:positionH>
            <wp:positionV relativeFrom="margin">
              <wp:posOffset>-518534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82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2DEC4513" wp14:editId="53DBB3E1">
                <wp:simplePos x="0" y="0"/>
                <wp:positionH relativeFrom="column">
                  <wp:posOffset>6828089</wp:posOffset>
                </wp:positionH>
                <wp:positionV relativeFrom="paragraph">
                  <wp:posOffset>-572568</wp:posOffset>
                </wp:positionV>
                <wp:extent cx="2529555" cy="701040"/>
                <wp:effectExtent l="0" t="0" r="2349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955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DEC452E" w14:textId="7889DCAA" w:rsidR="00840E00" w:rsidRPr="00535962" w:rsidRDefault="001A0B18" w:rsidP="00840E0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cm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0D1A28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946B40">
                                      <w:rPr>
                                        <w:rStyle w:val="Style2"/>
                                      </w:rPr>
                                      <w:t>65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C452F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C4513" id="Group 20" o:spid="_x0000_s1026" style="position:absolute;margin-left:537.65pt;margin-top:-45.1pt;width:199.2pt;height:55.2pt;z-index:251658247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DEC452E" w14:textId="7889DCAA" w:rsidR="00840E00" w:rsidRPr="00535962" w:rsidRDefault="001A0B18" w:rsidP="00840E0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214CF5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214CF5">
                                <w:rPr>
                                  <w:rStyle w:val="Style2"/>
                                </w:rPr>
                                <w:t>cm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0D1A28">
                                <w:rPr>
                                  <w:rStyle w:val="Style2"/>
                                </w:rPr>
                                <w:t>5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946B40">
                                <w:rPr>
                                  <w:rStyle w:val="Style2"/>
                                </w:rPr>
                                <w:t>65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C452F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7668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C4511" wp14:editId="2E909761">
                <wp:simplePos x="0" y="0"/>
                <wp:positionH relativeFrom="column">
                  <wp:posOffset>-475462</wp:posOffset>
                </wp:positionH>
                <wp:positionV relativeFrom="paragraph">
                  <wp:posOffset>-100900</wp:posOffset>
                </wp:positionV>
                <wp:extent cx="1028700" cy="8455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4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DEC452D" w14:textId="0C8D5378" w:rsidR="00BC61BD" w:rsidRPr="00BC61BD" w:rsidRDefault="0017668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7668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C7EC8D" wp14:editId="6AC2EFD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2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1" id="Text Box 2" o:spid="_x0000_s1031" type="#_x0000_t202" style="position:absolute;margin-left:-37.45pt;margin-top:-7.95pt;width:81pt;height:66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DEC452D" w14:textId="0C8D5378" w:rsidR="00BC61BD" w:rsidRPr="00BC61BD" w:rsidRDefault="00176682">
                          <w:pPr>
                            <w:rPr>
                              <w:lang w:val="en-US"/>
                            </w:rPr>
                          </w:pPr>
                          <w:r w:rsidRPr="00176682">
                            <w:rPr>
                              <w:noProof/>
                            </w:rPr>
                            <w:drawing>
                              <wp:inline distT="0" distB="0" distL="0" distR="0" wp14:anchorId="24C7EC8D" wp14:editId="6AC2EFD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2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DEC4515" wp14:editId="7C0C398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0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5" id="Text Box 27" o:spid="_x0000_s1032" type="#_x0000_t202" style="position:absolute;margin-left:-29.35pt;margin-top:-40.2pt;width:74.65pt;height:24.0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2DEC4530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DEC449D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DEC4517" wp14:editId="7C06FED3">
                <wp:simplePos x="0" y="0"/>
                <wp:positionH relativeFrom="column">
                  <wp:posOffset>2421583</wp:posOffset>
                </wp:positionH>
                <wp:positionV relativeFrom="paragraph">
                  <wp:posOffset>100242</wp:posOffset>
                </wp:positionV>
                <wp:extent cx="4080116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011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1" w14:textId="00C69673" w:rsidR="002E1412" w:rsidRPr="002E1412" w:rsidRDefault="00946B4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32"/>
                                </w:rPr>
                                <w:alias w:val="Nombre de la Institución"/>
                                <w:tag w:val="Nombre de la Institución"/>
                                <w:id w:val="-599877185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Superintendencia de Bancos de la Rep</w:t>
                                </w:r>
                                <w:r w:rsidR="001A0B18" w:rsidRPr="00FE2556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ú</w:t>
                                </w:r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7" id="Text Box 16" o:spid="_x0000_s1033" type="#_x0000_t202" style="position:absolute;margin-left:190.7pt;margin-top:7.9pt;width:321.25pt;height:22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" stroked="f">
                <v:textbox>
                  <w:txbxContent>
                    <w:p w14:paraId="2DEC4531" w14:textId="00C69673" w:rsidR="002E1412" w:rsidRPr="002E1412" w:rsidRDefault="00946B4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32"/>
                          </w:rPr>
                          <w:alias w:val="Nombre de la Institución"/>
                          <w:tag w:val="Nombre de la Institución"/>
                          <w:id w:val="-599877185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Superintendencia de Bancos de la Rep</w:t>
                          </w:r>
                          <w:r w:rsidR="001A0B18" w:rsidRPr="00FE2556">
                            <w:rPr>
                              <w:rStyle w:val="Style6"/>
                              <w:sz w:val="26"/>
                              <w:szCs w:val="22"/>
                            </w:rPr>
                            <w:t>ú</w:t>
                          </w:r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2DEC4519" wp14:editId="336AD353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2" w14:textId="3BAC18A2" w:rsidR="0026335F" w:rsidRPr="0026335F" w:rsidRDefault="00946B4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 w:fullDate="2025-08-27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27 de agosto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9" id="Text Box 12" o:spid="_x0000_s1034" type="#_x0000_t202" style="position:absolute;margin-left:602.55pt;margin-top:.5pt;width:119.75pt;height:21.9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DEC4532" w14:textId="3BAC18A2" w:rsidR="0026335F" w:rsidRPr="0026335F" w:rsidRDefault="00946B4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 w:fullDate="2025-08-27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27 de agosto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EC449E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DEC451B" wp14:editId="2439D592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3" w14:textId="77777777" w:rsidR="00F7443C" w:rsidRPr="004767CC" w:rsidRDefault="00946B4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B" id="Text Box 18" o:spid="_x0000_s1035" type="#_x0000_t202" style="position:absolute;margin-left:232.1pt;margin-top:15pt;width:233.45pt;height:30.8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DEC4533" w14:textId="77777777" w:rsidR="00F7443C" w:rsidRPr="004767CC" w:rsidRDefault="00946B4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DEC451D" wp14:editId="59C3014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D" id="Text Box 13" o:spid="_x0000_s1036" type="#_x0000_t202" style="position:absolute;margin-left:627.6pt;margin-top:4.5pt;width:89pt;height:19.8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DEC453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DEC449F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DEC44A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DEC44A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DEC44A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EC44A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DEC44A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2DEC44AD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DEC44A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DEC44A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DEC44A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2DEC44A8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2DEC44A9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DEC44A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DEC44A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DEC44A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DEC44B6" w14:textId="77777777" w:rsidTr="00822B7A">
        <w:trPr>
          <w:trHeight w:val="229"/>
          <w:jc w:val="center"/>
        </w:trPr>
        <w:tc>
          <w:tcPr>
            <w:tcW w:w="0" w:type="auto"/>
          </w:tcPr>
          <w:p w14:paraId="2DEC4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DEC44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BF" w14:textId="77777777" w:rsidTr="00822B7A">
        <w:trPr>
          <w:trHeight w:val="211"/>
          <w:jc w:val="center"/>
        </w:trPr>
        <w:tc>
          <w:tcPr>
            <w:tcW w:w="0" w:type="auto"/>
          </w:tcPr>
          <w:p w14:paraId="2DEC44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C8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1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A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3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DEC44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C" w14:textId="77777777" w:rsidTr="00822B7A">
        <w:trPr>
          <w:trHeight w:val="229"/>
          <w:jc w:val="center"/>
        </w:trPr>
        <w:tc>
          <w:tcPr>
            <w:tcW w:w="0" w:type="auto"/>
          </w:tcPr>
          <w:p w14:paraId="2DEC44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5" w14:textId="77777777" w:rsidTr="00822B7A">
        <w:trPr>
          <w:trHeight w:val="211"/>
          <w:jc w:val="center"/>
        </w:trPr>
        <w:tc>
          <w:tcPr>
            <w:tcW w:w="0" w:type="auto"/>
          </w:tcPr>
          <w:p w14:paraId="2DEC44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E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507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5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5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5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5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5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5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2DEC450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2DEC450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DEC450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DEC450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DEC45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C4521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2DEC4522" w14:textId="77777777" w:rsidR="0053293F" w:rsidRDefault="0053293F" w:rsidP="001007E7">
      <w:pPr>
        <w:spacing w:after="0" w:line="240" w:lineRule="auto"/>
      </w:pPr>
      <w:r>
        <w:continuationSeparator/>
      </w:r>
    </w:p>
  </w:endnote>
  <w:endnote w:type="continuationNotice" w:id="1">
    <w:p w14:paraId="353E40DF" w14:textId="77777777" w:rsidR="001A124D" w:rsidRDefault="001A12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C4523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DEC4527" wp14:editId="2DEC452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EC45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DEC453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DEC4529" wp14:editId="2DEC452A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DEC453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DEC4529" id="Text Box 3" o:spid="_x0000_s1038" type="#_x0000_t202" style="position:absolute;margin-left:595.1pt;margin-top:-7.65pt;width:121.35pt;height:16.1pt;z-index:251658241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2DEC453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DEC453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DEC452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58242" behindDoc="0" locked="0" layoutInCell="1" allowOverlap="1" wp14:anchorId="2DEC452B" wp14:editId="2DEC452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DEC452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EC452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C451F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DEC4520" w14:textId="77777777" w:rsidR="0053293F" w:rsidRDefault="0053293F" w:rsidP="001007E7">
      <w:pPr>
        <w:spacing w:after="0" w:line="240" w:lineRule="auto"/>
      </w:pPr>
      <w:r>
        <w:continuationSeparator/>
      </w:r>
    </w:p>
  </w:footnote>
  <w:footnote w:type="continuationNotice" w:id="1">
    <w:p w14:paraId="73E76A29" w14:textId="77777777" w:rsidR="001A124D" w:rsidRDefault="001A124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584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76534"/>
    <w:rsid w:val="00090E8D"/>
    <w:rsid w:val="000A5DAC"/>
    <w:rsid w:val="000B3B70"/>
    <w:rsid w:val="000D1A28"/>
    <w:rsid w:val="001007E7"/>
    <w:rsid w:val="001020C0"/>
    <w:rsid w:val="00123B8D"/>
    <w:rsid w:val="001341C6"/>
    <w:rsid w:val="00146823"/>
    <w:rsid w:val="001550BB"/>
    <w:rsid w:val="00157600"/>
    <w:rsid w:val="00165A4D"/>
    <w:rsid w:val="00170EC5"/>
    <w:rsid w:val="00176682"/>
    <w:rsid w:val="0019068D"/>
    <w:rsid w:val="00191842"/>
    <w:rsid w:val="00194FF2"/>
    <w:rsid w:val="001A0B18"/>
    <w:rsid w:val="001A124D"/>
    <w:rsid w:val="001F28CC"/>
    <w:rsid w:val="001F73A7"/>
    <w:rsid w:val="00214CF5"/>
    <w:rsid w:val="002356C0"/>
    <w:rsid w:val="002472F5"/>
    <w:rsid w:val="00253DBA"/>
    <w:rsid w:val="0026335F"/>
    <w:rsid w:val="002655DF"/>
    <w:rsid w:val="00284B63"/>
    <w:rsid w:val="002860A4"/>
    <w:rsid w:val="00296514"/>
    <w:rsid w:val="002971F5"/>
    <w:rsid w:val="002E1412"/>
    <w:rsid w:val="00301EA7"/>
    <w:rsid w:val="00314023"/>
    <w:rsid w:val="0031441A"/>
    <w:rsid w:val="00364189"/>
    <w:rsid w:val="003B38E0"/>
    <w:rsid w:val="003D15B2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073"/>
    <w:rsid w:val="006709BC"/>
    <w:rsid w:val="006758C0"/>
    <w:rsid w:val="006A43C4"/>
    <w:rsid w:val="00701413"/>
    <w:rsid w:val="00727A9A"/>
    <w:rsid w:val="007372FF"/>
    <w:rsid w:val="007563D3"/>
    <w:rsid w:val="00780880"/>
    <w:rsid w:val="007B6F6F"/>
    <w:rsid w:val="007D608F"/>
    <w:rsid w:val="007F4CE2"/>
    <w:rsid w:val="007F50BA"/>
    <w:rsid w:val="00810515"/>
    <w:rsid w:val="00822B7A"/>
    <w:rsid w:val="00830A6F"/>
    <w:rsid w:val="0083342F"/>
    <w:rsid w:val="00840E00"/>
    <w:rsid w:val="008610EA"/>
    <w:rsid w:val="00877F61"/>
    <w:rsid w:val="008940A7"/>
    <w:rsid w:val="00896739"/>
    <w:rsid w:val="008A68D0"/>
    <w:rsid w:val="008A74C2"/>
    <w:rsid w:val="008B3AE5"/>
    <w:rsid w:val="00931E0A"/>
    <w:rsid w:val="00946B40"/>
    <w:rsid w:val="00980C5B"/>
    <w:rsid w:val="00985033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07926"/>
    <w:rsid w:val="00B420BA"/>
    <w:rsid w:val="00B61C14"/>
    <w:rsid w:val="00B62EEF"/>
    <w:rsid w:val="00B708E7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D0EA1"/>
    <w:rsid w:val="00CE2ABB"/>
    <w:rsid w:val="00CE67A3"/>
    <w:rsid w:val="00CF7D17"/>
    <w:rsid w:val="00D24FA7"/>
    <w:rsid w:val="00D33C6A"/>
    <w:rsid w:val="00D64696"/>
    <w:rsid w:val="00D90D49"/>
    <w:rsid w:val="00DC5D96"/>
    <w:rsid w:val="00DD4F3E"/>
    <w:rsid w:val="00E13E55"/>
    <w:rsid w:val="00E55BDA"/>
    <w:rsid w:val="00E81276"/>
    <w:rsid w:val="00EA7406"/>
    <w:rsid w:val="00ED39DD"/>
    <w:rsid w:val="00F001A0"/>
    <w:rsid w:val="00F116C5"/>
    <w:rsid w:val="00F16BD9"/>
    <w:rsid w:val="00F225BF"/>
    <w:rsid w:val="00F25B99"/>
    <w:rsid w:val="00F4086F"/>
    <w:rsid w:val="00F50CCE"/>
    <w:rsid w:val="00F53753"/>
    <w:rsid w:val="00F7167E"/>
    <w:rsid w:val="00F7443C"/>
    <w:rsid w:val="00FA2CFC"/>
    <w:rsid w:val="00FC280C"/>
    <w:rsid w:val="00FC2870"/>
    <w:rsid w:val="00FD602C"/>
    <w:rsid w:val="00FF646A"/>
    <w:rsid w:val="452DF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;"/>
  <w14:docId w14:val="2DEC449C"/>
  <w15:docId w15:val="{CB2E18B1-69A2-4FC9-942D-D5DED3B04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57EF7-9355-46F8-BD9E-ACE96CCC19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9F168C-C6BA-46B8-A8FC-26B295FBCF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982334-0945-4E56-881F-D6D3980C4FE9}">
  <ds:schemaRefs>
    <ds:schemaRef ds:uri="http://schemas.microsoft.com/office/infopath/2007/PartnerControls"/>
    <ds:schemaRef ds:uri="http://www.w3.org/XML/1998/namespace"/>
    <ds:schemaRef ds:uri="http://purl.org/dc/dcmitype/"/>
    <ds:schemaRef ds:uri="http://purl.org/dc/elements/1.1/"/>
    <ds:schemaRef ds:uri="http://purl.org/dc/terms/"/>
    <ds:schemaRef ds:uri="http://schemas.microsoft.com/office/2006/documentManagement/types"/>
    <ds:schemaRef ds:uri="http://schemas.microsoft.com/sharepoint/v3"/>
    <ds:schemaRef ds:uri="http://schemas.openxmlformats.org/package/2006/metadata/core-properties"/>
    <ds:schemaRef ds:uri="6d0ed0c3-5985-4eca-a33b-383541a093dd"/>
    <ds:schemaRef ds:uri="d1207536-9e68-4e3e-aeed-b740370baf18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</TotalTime>
  <Pages>1</Pages>
  <Words>137</Words>
  <Characters>758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cp:lastModifiedBy>Menorka Gensi Castillo Castillo</cp:lastModifiedBy>
  <cp:revision>25</cp:revision>
  <cp:lastPrinted>2011-03-05T03:05:00Z</cp:lastPrinted>
  <dcterms:created xsi:type="dcterms:W3CDTF">2014-01-02T21:42:00Z</dcterms:created>
  <dcterms:modified xsi:type="dcterms:W3CDTF">2025-08-27T19:12:00Z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2022-11-29T14:06:11Z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58dc7e4a-8555-42ce-a751-6f6d31ee7573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