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43770" w14:textId="42E67DD4" w:rsidR="00535962" w:rsidRPr="00F7167E" w:rsidRDefault="006817DF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6EEF52C" wp14:editId="099BBB64">
                <wp:simplePos x="0" y="0"/>
                <wp:positionH relativeFrom="column">
                  <wp:posOffset>4552950</wp:posOffset>
                </wp:positionH>
                <wp:positionV relativeFrom="paragraph">
                  <wp:posOffset>-672465</wp:posOffset>
                </wp:positionV>
                <wp:extent cx="1708785" cy="701040"/>
                <wp:effectExtent l="0" t="0" r="24765" b="22860"/>
                <wp:wrapNone/>
                <wp:docPr id="56444829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785" cy="701040"/>
                          <a:chOff x="12866" y="523"/>
                          <a:chExt cx="2544" cy="1104"/>
                        </a:xfrm>
                      </wpg:grpSpPr>
                      <wps:wsp>
                        <wps:cNvPr id="7707178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55295286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153400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454943F" w14:textId="77777777" w:rsidR="006817DF" w:rsidRPr="006817DF" w:rsidRDefault="006817DF" w:rsidP="006817DF">
                                    <w:r w:rsidRPr="006817DF">
                                      <w:rPr>
                                        <w:rStyle w:val="Style2"/>
                                      </w:rPr>
                                      <w:t>MEM-DAF-CM-2025-0124</w:t>
                                    </w:r>
                                  </w:p>
                                </w:sdtContent>
                              </w:sdt>
                              <w:p w14:paraId="6829B908" w14:textId="7888D4B1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3135891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14EF06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EEF52C" id="Group 20" o:spid="_x0000_s1026" style="position:absolute;margin-left:358.5pt;margin-top:-52.95pt;width:134.5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454943F" w14:textId="77777777" w:rsidR="006817DF" w:rsidRPr="006817DF" w:rsidRDefault="006817DF" w:rsidP="006817DF">
                              <w:r w:rsidRPr="006817DF">
                                <w:rPr>
                                  <w:rStyle w:val="Style2"/>
                                </w:rPr>
                                <w:t>MEM-DAF-CM-2025-0124</w:t>
                              </w:r>
                            </w:p>
                          </w:sdtContent>
                        </w:sdt>
                        <w:p w14:paraId="6829B908" w14:textId="7888D4B1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2514EF06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FFE487" wp14:editId="0614F70D">
                <wp:simplePos x="0" y="0"/>
                <wp:positionH relativeFrom="column">
                  <wp:posOffset>4724400</wp:posOffset>
                </wp:positionH>
                <wp:positionV relativeFrom="paragraph">
                  <wp:posOffset>28575</wp:posOffset>
                </wp:positionV>
                <wp:extent cx="1537335" cy="278130"/>
                <wp:effectExtent l="0" t="0" r="0" b="7620"/>
                <wp:wrapNone/>
                <wp:docPr id="195601090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73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DAE96B" w14:textId="6BCB418F" w:rsidR="0026335F" w:rsidRPr="0026335F" w:rsidRDefault="006817D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8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07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FE487" id="Text Box 12" o:spid="_x0000_s1031" type="#_x0000_t202" style="position:absolute;margin-left:372pt;margin-top:2.25pt;width:121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" filled="f" stroked="f">
                <v:textbox>
                  <w:txbxContent>
                    <w:p w14:paraId="33DAE96B" w14:textId="6BCB418F" w:rsidR="0026335F" w:rsidRPr="0026335F" w:rsidRDefault="006817D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8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07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63F79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FCC11B" wp14:editId="6BE689E2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3233827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E05CA6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85A94E6" wp14:editId="160EF2E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C11B" id="Text Box 2" o:spid="_x0000_s1032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K+Vtr3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E05CA6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85A94E6" wp14:editId="160EF2E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63F7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288F6F5" wp14:editId="5BCAA9C2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93542680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66AC7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8F6F5" id="Text Box 25" o:spid="_x0000_s1033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ICpKM+AAAAALAQAADwAAAAAAAAAAAAAAAAAzBAAAZHJzL2Rvd25yZXYueG1sUEsFBgAAAAAE&#10;AAQA8wAAAEAFAAAAAA==&#10;" filled="f" stroked="f">
                <v:textbox inset="0,0,0,0">
                  <w:txbxContent>
                    <w:p w14:paraId="5E666AC7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B770026" wp14:editId="4F4DA844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3F79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3D1948" wp14:editId="1EBA62C7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36088924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37CD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D1948" id="Text Box 13" o:spid="_x0000_s1034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" filled="f" stroked="f">
                <v:textbox>
                  <w:txbxContent>
                    <w:p w14:paraId="22D37CD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B8F9103" w14:textId="428227D0" w:rsidR="00535962" w:rsidRPr="00535962" w:rsidRDefault="00963F79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406291" wp14:editId="22D43857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53058953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FECFE" w14:textId="77777777" w:rsidR="002E1412" w:rsidRPr="002E1412" w:rsidRDefault="006817D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06291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57DFECFE" w14:textId="77777777" w:rsidR="002E1412" w:rsidRPr="002E1412" w:rsidRDefault="006817D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BB0B50" w14:textId="77777777" w:rsidR="00535962" w:rsidRDefault="00535962" w:rsidP="00535962"/>
    <w:p w14:paraId="1BADD335" w14:textId="2DB1ABB7" w:rsidR="006506D0" w:rsidRDefault="00963F79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121664" wp14:editId="60D38567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213847914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DD05F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216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72CDD05F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768C553E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0AF262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A5899E3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41477E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47AC9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8B4B2AA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1736D1D7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1CF3C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AC10EDB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6B63C12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CF6981D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B36765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0367A1E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9BC00A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7C70D9C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060B25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8A59847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3CFC73E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51B5B22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583F760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2B5F769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9E179A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057F24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FEB891A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39F7A26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C1E4246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FE1771B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7A3346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B1F2FD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proofErr w:type="gramStart"/>
      <w:r w:rsidRPr="007C2731">
        <w:rPr>
          <w:i/>
          <w:iCs/>
          <w:color w:val="FF0000"/>
          <w:sz w:val="22"/>
          <w:szCs w:val="22"/>
        </w:rPr>
        <w:t>pobre,  en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67AF05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563447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45B99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9ED5FC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27EFB53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0C7C904C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1B871E1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3BF5760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2BE4B67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695F8C3A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19376C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5BDFCD23" w14:textId="77777777" w:rsidTr="00044FA8">
        <w:trPr>
          <w:trHeight w:val="4637"/>
        </w:trPr>
        <w:tc>
          <w:tcPr>
            <w:tcW w:w="3269" w:type="dxa"/>
          </w:tcPr>
          <w:p w14:paraId="61412EE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1CB10FA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FB1B12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6EE56C2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272BEE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371185E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64A790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621215C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6AD94B8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2D335FA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6E9227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8DC34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2C99ED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3CD9D8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221B190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11A5D9E0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2A423E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0E01C08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7444386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8340807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7F24DB4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2166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0CC73A7D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B3E17" w14:textId="7AD4F30B" w:rsidR="001007E7" w:rsidRDefault="00963F79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378547" wp14:editId="1E7B4A0F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61242487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E714C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3785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7E4E714C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00F67E" wp14:editId="35FD29CC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3951D9" wp14:editId="0CB6F567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6995858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EB69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4E0C7E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3951D9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74EEB69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4E0C7E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369F87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36E8ED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36A366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6E48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F696B8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D55BA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5147FA7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7C99" w14:textId="776E30CD" w:rsidR="00051C0A" w:rsidRDefault="00963F7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A4A0892" wp14:editId="3E73B186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46934447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A50DA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4A089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568A50DA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169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5255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817DF"/>
    <w:rsid w:val="006F11FD"/>
    <w:rsid w:val="006F567F"/>
    <w:rsid w:val="00724FEC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3F79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FD4E4D2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3</cp:revision>
  <cp:lastPrinted>2011-03-04T18:55:00Z</cp:lastPrinted>
  <dcterms:created xsi:type="dcterms:W3CDTF">2025-07-14T15:10:00Z</dcterms:created>
  <dcterms:modified xsi:type="dcterms:W3CDTF">2025-08-07T18:37:00Z</dcterms:modified>
</cp:coreProperties>
</file>