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FFAA1" w14:textId="13B02588" w:rsidR="00535962" w:rsidRPr="00F7167E" w:rsidRDefault="000E73F4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8C8B8D" wp14:editId="78A002F4">
                <wp:simplePos x="0" y="0"/>
                <wp:positionH relativeFrom="column">
                  <wp:posOffset>4686300</wp:posOffset>
                </wp:positionH>
                <wp:positionV relativeFrom="paragraph">
                  <wp:posOffset>-590550</wp:posOffset>
                </wp:positionV>
                <wp:extent cx="164401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01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82" y="561"/>
                            <a:ext cx="2488" cy="953"/>
                            <a:chOff x="9101" y="720"/>
                            <a:chExt cx="2071" cy="886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01" y="1063"/>
                              <a:ext cx="20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3BDF0B" w14:textId="0433FED4" w:rsidR="001466B0" w:rsidRPr="00535962" w:rsidRDefault="006B5B23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mem-daf-cm-202</w:t>
                                    </w:r>
                                    <w:r w:rsidR="006F3FE1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A4784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  <w:r w:rsidR="00D81957">
                                      <w:rPr>
                                        <w:rStyle w:val="Style2"/>
                                      </w:rPr>
                                      <w:t>24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27948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8C8B8D" id="Group 21" o:spid="_x0000_s1026" style="position:absolute;margin-left:369pt;margin-top:-46.5pt;width:129.45pt;height:55.2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82;top:561;width:2488;height:953" coordorigin="9101,720" coordsize="2071,8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01;top:1063;width:20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3BDF0B" w14:textId="0433FED4" w:rsidR="001466B0" w:rsidRPr="00535962" w:rsidRDefault="006B5B23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mem-daf-cm-202</w:t>
                              </w:r>
                              <w:r w:rsidR="006F3FE1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6A4784">
                                <w:rPr>
                                  <w:rStyle w:val="Style2"/>
                                </w:rPr>
                                <w:t>01</w:t>
                              </w:r>
                              <w:r w:rsidR="00D81957">
                                <w:rPr>
                                  <w:rStyle w:val="Style2"/>
                                </w:rPr>
                                <w:t>24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A27948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446C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36E3023" wp14:editId="679C83DB">
                <wp:simplePos x="0" y="0"/>
                <wp:positionH relativeFrom="column">
                  <wp:posOffset>4714240</wp:posOffset>
                </wp:positionH>
                <wp:positionV relativeFrom="paragraph">
                  <wp:posOffset>161925</wp:posOffset>
                </wp:positionV>
                <wp:extent cx="168719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71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90BA2A" w14:textId="059277DB" w:rsidR="0026335F" w:rsidRPr="0026335F" w:rsidRDefault="000E73F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8-0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818D3">
                                  <w:rPr>
                                    <w:rStyle w:val="Style5"/>
                                    <w:lang w:val="es-DO"/>
                                  </w:rPr>
                                  <w:t>07 de agosto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E3023" id="Text Box 12" o:spid="_x0000_s1031" type="#_x0000_t202" style="position:absolute;margin-left:371.2pt;margin-top:12.75pt;width:132.85pt;height:21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" filled="f" stroked="f">
                <v:textbox>
                  <w:txbxContent>
                    <w:p w14:paraId="0390BA2A" w14:textId="059277DB" w:rsidR="0026335F" w:rsidRPr="0026335F" w:rsidRDefault="000E73F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8-0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818D3">
                            <w:rPr>
                              <w:rStyle w:val="Style5"/>
                              <w:lang w:val="es-DO"/>
                            </w:rPr>
                            <w:t>07 de agosto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8B6413" wp14:editId="5B8AD2F7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538366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B6413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7E538366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7CC320F" wp14:editId="6FA9571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7E1D7D" wp14:editId="573E170E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39FAE70E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F353C2" wp14:editId="64E124EC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E1D7D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39FAE70E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F353C2" wp14:editId="64E124EC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D3EADC2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4075B57" wp14:editId="2947D79F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939B9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75B57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40939B9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89CB8F4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427BF62" wp14:editId="43E5FD86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E5DC04" w14:textId="77777777" w:rsidR="002E1412" w:rsidRPr="002E1412" w:rsidRDefault="000E73F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446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Energía y Minas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7BF62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p w14:paraId="29E5DC04" w14:textId="77777777" w:rsidR="002E1412" w:rsidRPr="002E1412" w:rsidRDefault="000E73F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446C5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Energía y Minas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F703B7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FA50683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3BDF3C" wp14:editId="38EFEDAB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CE0D27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BDF3C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5CE0D27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8F7ACB9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7D9009" wp14:editId="570B9E1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F93333" w14:textId="77777777" w:rsidR="002E1412" w:rsidRPr="002E1412" w:rsidRDefault="000E73F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D900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3F93333" w14:textId="77777777" w:rsidR="002E1412" w:rsidRPr="002E1412" w:rsidRDefault="000E73F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AA2CF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B8AFD6F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E2943AB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015E7B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6817CD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B65DAA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542F1FC" w14:textId="77777777" w:rsidTr="00E82502">
        <w:trPr>
          <w:cantSplit/>
          <w:trHeight w:val="440"/>
        </w:trPr>
        <w:tc>
          <w:tcPr>
            <w:tcW w:w="9252" w:type="dxa"/>
          </w:tcPr>
          <w:p w14:paraId="3D8227F0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EDB2C06" w14:textId="77777777" w:rsidTr="00E82502">
        <w:trPr>
          <w:cantSplit/>
          <w:trHeight w:val="440"/>
        </w:trPr>
        <w:tc>
          <w:tcPr>
            <w:tcW w:w="9252" w:type="dxa"/>
          </w:tcPr>
          <w:p w14:paraId="344A3B8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539A25F7" w14:textId="77777777" w:rsidTr="00E82502">
        <w:trPr>
          <w:cantSplit/>
          <w:trHeight w:val="440"/>
        </w:trPr>
        <w:tc>
          <w:tcPr>
            <w:tcW w:w="9252" w:type="dxa"/>
          </w:tcPr>
          <w:p w14:paraId="5934A49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2E9C03B" w14:textId="77777777" w:rsidTr="00E82502">
        <w:trPr>
          <w:cantSplit/>
          <w:trHeight w:val="440"/>
        </w:trPr>
        <w:tc>
          <w:tcPr>
            <w:tcW w:w="9252" w:type="dxa"/>
          </w:tcPr>
          <w:p w14:paraId="5BAF660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9FE411" w14:textId="77777777" w:rsidTr="00E82502">
        <w:trPr>
          <w:cantSplit/>
          <w:trHeight w:val="440"/>
        </w:trPr>
        <w:tc>
          <w:tcPr>
            <w:tcW w:w="9252" w:type="dxa"/>
          </w:tcPr>
          <w:p w14:paraId="0C807F4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70AE33B" w14:textId="77777777" w:rsidTr="00E82502">
        <w:trPr>
          <w:cantSplit/>
          <w:trHeight w:val="440"/>
        </w:trPr>
        <w:tc>
          <w:tcPr>
            <w:tcW w:w="9252" w:type="dxa"/>
          </w:tcPr>
          <w:p w14:paraId="68FD442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72B8B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C99E54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FCC90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AB9DAC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7BC073A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01DCA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66AD4328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7C74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B408C72" wp14:editId="7658E673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8DBF7D" wp14:editId="17F8060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25DD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EE7788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8DBF7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C525DDC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EE7788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0C6921" wp14:editId="7429D30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B8FF0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0C6921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51B8FF0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8175A6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2F45A0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2F21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213CD7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CBDE44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31280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62C5944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A06CA"/>
    <w:rsid w:val="000B0DCD"/>
    <w:rsid w:val="000E02D9"/>
    <w:rsid w:val="000E73F4"/>
    <w:rsid w:val="001007E7"/>
    <w:rsid w:val="001020C0"/>
    <w:rsid w:val="001466B0"/>
    <w:rsid w:val="00157600"/>
    <w:rsid w:val="00170EC5"/>
    <w:rsid w:val="00181E8D"/>
    <w:rsid w:val="001907EA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84B82"/>
    <w:rsid w:val="00392351"/>
    <w:rsid w:val="003A6141"/>
    <w:rsid w:val="00401282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572069"/>
    <w:rsid w:val="00611A07"/>
    <w:rsid w:val="0062592A"/>
    <w:rsid w:val="006506D0"/>
    <w:rsid w:val="00651E48"/>
    <w:rsid w:val="00666D56"/>
    <w:rsid w:val="006709BC"/>
    <w:rsid w:val="006A07C8"/>
    <w:rsid w:val="006A4784"/>
    <w:rsid w:val="006B5B23"/>
    <w:rsid w:val="006F3FE1"/>
    <w:rsid w:val="006F567F"/>
    <w:rsid w:val="00721DB5"/>
    <w:rsid w:val="00724FEC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207B4"/>
    <w:rsid w:val="009219E7"/>
    <w:rsid w:val="00966EEE"/>
    <w:rsid w:val="00977C54"/>
    <w:rsid w:val="00A16099"/>
    <w:rsid w:val="00A605A7"/>
    <w:rsid w:val="00A640BD"/>
    <w:rsid w:val="00A641A7"/>
    <w:rsid w:val="00A72F42"/>
    <w:rsid w:val="00AD0C34"/>
    <w:rsid w:val="00AD7919"/>
    <w:rsid w:val="00AF2E6B"/>
    <w:rsid w:val="00B528E6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446C5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818D3"/>
    <w:rsid w:val="00D81957"/>
    <w:rsid w:val="00D90D49"/>
    <w:rsid w:val="00D9600B"/>
    <w:rsid w:val="00DC5D96"/>
    <w:rsid w:val="00DD4F3E"/>
    <w:rsid w:val="00E13E55"/>
    <w:rsid w:val="00E217D8"/>
    <w:rsid w:val="00E82502"/>
    <w:rsid w:val="00EA6B34"/>
    <w:rsid w:val="00EA7406"/>
    <w:rsid w:val="00EB3889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4814663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37AA13-508A-4E3E-A858-91A1F6D2CB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A5A4B-772B-4053-AF6A-C7273205F9F6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3.xml><?xml version="1.0" encoding="utf-8"?>
<ds:datastoreItem xmlns:ds="http://schemas.openxmlformats.org/officeDocument/2006/customXml" ds:itemID="{E0796379-04A8-4534-8647-A9FF90FA82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769246-B0A7-432D-ACB7-5D9924CD1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Erika Yokasta Trinidad López</cp:lastModifiedBy>
  <cp:revision>19</cp:revision>
  <cp:lastPrinted>2011-03-04T18:48:00Z</cp:lastPrinted>
  <dcterms:created xsi:type="dcterms:W3CDTF">2014-01-15T13:04:00Z</dcterms:created>
  <dcterms:modified xsi:type="dcterms:W3CDTF">2025-08-07T18:39:00Z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