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29B70" w14:textId="549EE39F" w:rsidR="00927687" w:rsidRPr="006B66ED" w:rsidRDefault="006B66ED" w:rsidP="006B66E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6B66ED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SUPBANCO-DAF-CM-2025-00</w:t>
                                </w:r>
                                <w:r w:rsidR="00E46C97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56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65529B70" w14:textId="549EE39F" w:rsidR="00927687" w:rsidRPr="006B66ED" w:rsidRDefault="006B66ED" w:rsidP="006B66ED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6B66ED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SUPBANCO-DAF-CM-2025-00</w:t>
                          </w:r>
                          <w:r w:rsidR="00E46C97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56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E46C9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E46C9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E46C97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E46C97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E46C9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E46C9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6CA79278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6CA79278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6CA79278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6CA79278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6CA79278">
              <w:rPr>
                <w:spacing w:val="-2"/>
                <w:sz w:val="22"/>
                <w:szCs w:val="22"/>
              </w:rPr>
              <w:t>:</w:t>
            </w:r>
            <w:r w:rsidR="00E82502" w:rsidRPr="6CA79278">
              <w:rPr>
                <w:sz w:val="22"/>
                <w:szCs w:val="22"/>
              </w:rPr>
              <w:t xml:space="preserve">  </w:t>
            </w:r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6CA79278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6CA79278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6CA79278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6CA79278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6CA79278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B109" w14:textId="77777777" w:rsidR="00A432DE" w:rsidRDefault="00A432DE" w:rsidP="001007E7">
      <w:pPr>
        <w:spacing w:after="0" w:line="240" w:lineRule="auto"/>
      </w:pPr>
      <w:r>
        <w:separator/>
      </w:r>
    </w:p>
  </w:endnote>
  <w:endnote w:type="continuationSeparator" w:id="0">
    <w:p w14:paraId="7BE8170A" w14:textId="77777777" w:rsidR="00A432DE" w:rsidRDefault="00A432D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7BE9D" w14:textId="77777777" w:rsidR="00A432DE" w:rsidRDefault="00A432DE" w:rsidP="001007E7">
      <w:pPr>
        <w:spacing w:after="0" w:line="240" w:lineRule="auto"/>
      </w:pPr>
      <w:r>
        <w:separator/>
      </w:r>
    </w:p>
  </w:footnote>
  <w:footnote w:type="continuationSeparator" w:id="0">
    <w:p w14:paraId="76414DC1" w14:textId="77777777" w:rsidR="00A432DE" w:rsidRDefault="00A432D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598"/>
    <w:rsid w:val="000B0DCD"/>
    <w:rsid w:val="000E001B"/>
    <w:rsid w:val="000E02D9"/>
    <w:rsid w:val="001007E7"/>
    <w:rsid w:val="001020C0"/>
    <w:rsid w:val="00106B9A"/>
    <w:rsid w:val="00122BA5"/>
    <w:rsid w:val="001256E2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243C6"/>
    <w:rsid w:val="00253DBA"/>
    <w:rsid w:val="0025714A"/>
    <w:rsid w:val="0026335F"/>
    <w:rsid w:val="002765D0"/>
    <w:rsid w:val="00295BD4"/>
    <w:rsid w:val="002D451D"/>
    <w:rsid w:val="002E1412"/>
    <w:rsid w:val="00314023"/>
    <w:rsid w:val="003206ED"/>
    <w:rsid w:val="003413B6"/>
    <w:rsid w:val="00341484"/>
    <w:rsid w:val="00346C6A"/>
    <w:rsid w:val="00357C1C"/>
    <w:rsid w:val="00373217"/>
    <w:rsid w:val="00377A1C"/>
    <w:rsid w:val="00392351"/>
    <w:rsid w:val="003A4AF1"/>
    <w:rsid w:val="003A6141"/>
    <w:rsid w:val="003C45F4"/>
    <w:rsid w:val="00404131"/>
    <w:rsid w:val="00416F66"/>
    <w:rsid w:val="004218B3"/>
    <w:rsid w:val="0042490F"/>
    <w:rsid w:val="004379A6"/>
    <w:rsid w:val="0044234A"/>
    <w:rsid w:val="00456C17"/>
    <w:rsid w:val="00464551"/>
    <w:rsid w:val="00466B9C"/>
    <w:rsid w:val="004733B9"/>
    <w:rsid w:val="004837F2"/>
    <w:rsid w:val="004938EB"/>
    <w:rsid w:val="004A44ED"/>
    <w:rsid w:val="004B30DA"/>
    <w:rsid w:val="004D45A8"/>
    <w:rsid w:val="00534BA8"/>
    <w:rsid w:val="00535962"/>
    <w:rsid w:val="00561CA6"/>
    <w:rsid w:val="0058380E"/>
    <w:rsid w:val="00597BF8"/>
    <w:rsid w:val="005D1F5E"/>
    <w:rsid w:val="005D6746"/>
    <w:rsid w:val="005F1189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66ED"/>
    <w:rsid w:val="006F567F"/>
    <w:rsid w:val="00725091"/>
    <w:rsid w:val="0074316C"/>
    <w:rsid w:val="00780880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924FD"/>
    <w:rsid w:val="00A16099"/>
    <w:rsid w:val="00A40F28"/>
    <w:rsid w:val="00A432DE"/>
    <w:rsid w:val="00A640BD"/>
    <w:rsid w:val="00A641A7"/>
    <w:rsid w:val="00A721D1"/>
    <w:rsid w:val="00A72F42"/>
    <w:rsid w:val="00A77C59"/>
    <w:rsid w:val="00A84DC6"/>
    <w:rsid w:val="00AB0D95"/>
    <w:rsid w:val="00AB55BA"/>
    <w:rsid w:val="00AD6558"/>
    <w:rsid w:val="00AD7919"/>
    <w:rsid w:val="00AF2E6B"/>
    <w:rsid w:val="00B03420"/>
    <w:rsid w:val="00B62EEF"/>
    <w:rsid w:val="00B64E5F"/>
    <w:rsid w:val="00B65193"/>
    <w:rsid w:val="00B97B51"/>
    <w:rsid w:val="00BA0007"/>
    <w:rsid w:val="00BB1D79"/>
    <w:rsid w:val="00BB75F9"/>
    <w:rsid w:val="00BC1D0C"/>
    <w:rsid w:val="00BC61BD"/>
    <w:rsid w:val="00BD1586"/>
    <w:rsid w:val="00BE0516"/>
    <w:rsid w:val="00C078CB"/>
    <w:rsid w:val="00C22DBE"/>
    <w:rsid w:val="00C31FF3"/>
    <w:rsid w:val="00C458B4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3AEC"/>
    <w:rsid w:val="00D64696"/>
    <w:rsid w:val="00D7710E"/>
    <w:rsid w:val="00D90D49"/>
    <w:rsid w:val="00D9600B"/>
    <w:rsid w:val="00DC5D96"/>
    <w:rsid w:val="00DD4F3E"/>
    <w:rsid w:val="00E025E0"/>
    <w:rsid w:val="00E13E55"/>
    <w:rsid w:val="00E2260A"/>
    <w:rsid w:val="00E46C97"/>
    <w:rsid w:val="00E82502"/>
    <w:rsid w:val="00E8285A"/>
    <w:rsid w:val="00E91C73"/>
    <w:rsid w:val="00EA6B34"/>
    <w:rsid w:val="00EA7406"/>
    <w:rsid w:val="00ED0A2B"/>
    <w:rsid w:val="00EE1E7B"/>
    <w:rsid w:val="00EF7C23"/>
    <w:rsid w:val="00F114F9"/>
    <w:rsid w:val="00F153BB"/>
    <w:rsid w:val="00F225BF"/>
    <w:rsid w:val="00F42F3D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610E"/>
    <w:rsid w:val="00FF7535"/>
    <w:rsid w:val="0F4A8663"/>
    <w:rsid w:val="15999D58"/>
    <w:rsid w:val="23353E08"/>
    <w:rsid w:val="284C411C"/>
    <w:rsid w:val="5EC3EC04"/>
    <w:rsid w:val="5EEEB639"/>
    <w:rsid w:val="6BDDA2A1"/>
    <w:rsid w:val="6CA79278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D89758-CF5E-42B6-88F3-DBED4530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EA05-7884-4525-89E7-746AA81B543D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3"/>
    <ds:schemaRef ds:uri="d1207536-9e68-4e3e-aeed-b740370baf18"/>
    <ds:schemaRef ds:uri="http://purl.org/dc/elements/1.1/"/>
    <ds:schemaRef ds:uri="http://purl.org/dc/terms/"/>
    <ds:schemaRef ds:uri="http://schemas.microsoft.com/office/infopath/2007/PartnerControls"/>
    <ds:schemaRef ds:uri="6d0ed0c3-5985-4eca-a33b-383541a093d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47</cp:revision>
  <cp:lastPrinted>2011-03-04T18:48:00Z</cp:lastPrinted>
  <dcterms:created xsi:type="dcterms:W3CDTF">2014-01-15T13:04:00Z</dcterms:created>
  <dcterms:modified xsi:type="dcterms:W3CDTF">2025-07-31T19:03:00Z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