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7BAF35" w14:textId="77777777" w:rsidR="00535962" w:rsidRPr="00F7167E" w:rsidRDefault="00C52891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7859FA37" wp14:editId="4472EE1B">
                <wp:simplePos x="0" y="0"/>
                <wp:positionH relativeFrom="column">
                  <wp:posOffset>4106873</wp:posOffset>
                </wp:positionH>
                <wp:positionV relativeFrom="paragraph">
                  <wp:posOffset>-586696</wp:posOffset>
                </wp:positionV>
                <wp:extent cx="2248762" cy="701040"/>
                <wp:effectExtent l="0" t="0" r="1841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48762" cy="701040"/>
                          <a:chOff x="12866" y="523"/>
                          <a:chExt cx="2583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39" y="561"/>
                            <a:ext cx="2510" cy="968"/>
                            <a:chOff x="9151" y="720"/>
                            <a:chExt cx="2090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79" y="1077"/>
                              <a:ext cx="2062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Content>
                                  <w:p w14:paraId="17CF96CF" w14:textId="1930CED2" w:rsidR="00022097" w:rsidRPr="00022097" w:rsidRDefault="008D1049" w:rsidP="00022097">
                                    <w:pPr>
                                      <w:rPr>
                                        <w:rStyle w:val="Style2"/>
                                      </w:rPr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EDESUR-</w:t>
                                    </w:r>
                                    <w:r w:rsidR="00E626E2">
                                      <w:rPr>
                                        <w:rStyle w:val="Style2"/>
                                      </w:rPr>
                                      <w:t>CCC</w:t>
                                    </w:r>
                                    <w:r w:rsidR="00E8659A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 w:rsidR="00E626E2">
                                      <w:rPr>
                                        <w:rStyle w:val="Style2"/>
                                      </w:rPr>
                                      <w:t>PEEX</w:t>
                                    </w:r>
                                    <w:r w:rsidR="00E8659A">
                                      <w:rPr>
                                        <w:rStyle w:val="Style2"/>
                                      </w:rPr>
                                      <w:t>-2025-00</w:t>
                                    </w:r>
                                    <w:r w:rsidR="00E626E2">
                                      <w:rPr>
                                        <w:rStyle w:val="Style2"/>
                                      </w:rPr>
                                      <w:t>09</w:t>
                                    </w:r>
                                  </w:p>
                                  <w:p w14:paraId="11D95061" w14:textId="77777777" w:rsidR="007A791C" w:rsidRPr="007A791C" w:rsidRDefault="007A791C" w:rsidP="007A791C">
                                    <w:pPr>
                                      <w:jc w:val="center"/>
                                      <w:rPr>
                                        <w:rFonts w:ascii="Arial Bold" w:hAnsi="Arial Bold"/>
                                        <w:b/>
                                        <w:caps/>
                                        <w:spacing w:val="-20"/>
                                        <w:lang w:val="es-DO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</w:pPr>
                                  </w:p>
                                  <w:p w14:paraId="58ED5029" w14:textId="77777777" w:rsidR="001466B0" w:rsidRPr="00535962" w:rsidRDefault="00000000" w:rsidP="001466B0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9F8EA86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859FA37" id="Group 21" o:spid="_x0000_s1026" style="position:absolute;margin-left:323.4pt;margin-top:-46.2pt;width:177.05pt;height:55.2pt;z-index:251659776" coordorigin="12866,523" coordsize="2583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39;top:561;width:2510;height:968" coordorigin="9151,720" coordsize="209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79;top:1077;width:2062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Content>
                            <w:p w14:paraId="17CF96CF" w14:textId="1930CED2" w:rsidR="00022097" w:rsidRPr="00022097" w:rsidRDefault="008D1049" w:rsidP="00022097">
                              <w:pPr>
                                <w:rPr>
                                  <w:rStyle w:val="Style2"/>
                                </w:rPr>
                              </w:pPr>
                              <w:r>
                                <w:rPr>
                                  <w:rStyle w:val="Style2"/>
                                </w:rPr>
                                <w:t>EDESUR-</w:t>
                              </w:r>
                              <w:r w:rsidR="00E626E2">
                                <w:rPr>
                                  <w:rStyle w:val="Style2"/>
                                </w:rPr>
                                <w:t>CCC</w:t>
                              </w:r>
                              <w:r w:rsidR="00E8659A">
                                <w:rPr>
                                  <w:rStyle w:val="Style2"/>
                                </w:rPr>
                                <w:t>-</w:t>
                              </w:r>
                              <w:r w:rsidR="00E626E2">
                                <w:rPr>
                                  <w:rStyle w:val="Style2"/>
                                </w:rPr>
                                <w:t>PEEX</w:t>
                              </w:r>
                              <w:r w:rsidR="00E8659A">
                                <w:rPr>
                                  <w:rStyle w:val="Style2"/>
                                </w:rPr>
                                <w:t>-2025-00</w:t>
                              </w:r>
                              <w:r w:rsidR="00E626E2">
                                <w:rPr>
                                  <w:rStyle w:val="Style2"/>
                                </w:rPr>
                                <w:t>09</w:t>
                              </w:r>
                            </w:p>
                            <w:p w14:paraId="11D95061" w14:textId="77777777" w:rsidR="007A791C" w:rsidRPr="007A791C" w:rsidRDefault="007A791C" w:rsidP="007A791C">
                              <w:pPr>
                                <w:jc w:val="center"/>
                                <w:rPr>
                                  <w:rFonts w:ascii="Arial Bold" w:hAnsi="Arial Bold"/>
                                  <w:b/>
                                  <w:caps/>
                                  <w:spacing w:val="-20"/>
                                  <w:lang w:val="es-DO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</w:pPr>
                            </w:p>
                            <w:p w14:paraId="58ED5029" w14:textId="77777777" w:rsidR="001466B0" w:rsidRPr="00535962" w:rsidRDefault="00000000" w:rsidP="001466B0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79F8EA86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EC32D4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95F4209" wp14:editId="2674FE94">
                <wp:simplePos x="0" y="0"/>
                <wp:positionH relativeFrom="column">
                  <wp:posOffset>4611757</wp:posOffset>
                </wp:positionH>
                <wp:positionV relativeFrom="paragraph">
                  <wp:posOffset>159026</wp:posOffset>
                </wp:positionV>
                <wp:extent cx="1784377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84377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344438" w14:textId="77777777" w:rsidR="0026335F" w:rsidRPr="0026335F" w:rsidRDefault="0000000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showingPlcHdr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1B273D">
                                  <w:rPr>
                                    <w:rStyle w:val="Style5"/>
                                  </w:rPr>
                                  <w:t xml:space="preserve">    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5F4209" id="Text Box 12" o:spid="_x0000_s1031" type="#_x0000_t202" style="position:absolute;margin-left:363.15pt;margin-top:12.5pt;width:140.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" filled="f" stroked="f">
                <v:textbox>
                  <w:txbxContent>
                    <w:p w14:paraId="7F344438" w14:textId="77777777" w:rsidR="0026335F" w:rsidRPr="0026335F" w:rsidRDefault="00A024D8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showingPlcHdr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B273D">
                            <w:rPr>
                              <w:rStyle w:val="Style5"/>
                            </w:rPr>
                            <w:t xml:space="preserve">    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1574D27" wp14:editId="3D37C5C2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AE9127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574D27" id="Text Box 20" o:spid="_x0000_s1032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" filled="f" stroked="f">
                <v:textbox inset="0,0,0,0">
                  <w:txbxContent>
                    <w:p w14:paraId="52AE9127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1FAA6F3B" wp14:editId="6879F669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29EEFB07" wp14:editId="50211010">
                <wp:simplePos x="0" y="0"/>
                <wp:positionH relativeFrom="column">
                  <wp:posOffset>-528955</wp:posOffset>
                </wp:positionH>
                <wp:positionV relativeFrom="paragraph">
                  <wp:posOffset>-339598</wp:posOffset>
                </wp:positionV>
                <wp:extent cx="1028700" cy="1078230"/>
                <wp:effectExtent l="4445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Content>
                              <w:p w14:paraId="332138BC" w14:textId="77777777" w:rsidR="00BC61BD" w:rsidRPr="00BC61BD" w:rsidRDefault="007A791C">
                                <w:pPr>
                                  <w:rPr>
                                    <w:lang w:val="en-US"/>
                                  </w:rPr>
                                </w:pPr>
                                <w:r w:rsidRPr="007A791C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73C1DE78" wp14:editId="6F80A012">
                                      <wp:extent cx="845820" cy="407981"/>
                                      <wp:effectExtent l="0" t="0" r="0" b="0"/>
                                      <wp:docPr id="1" name="Picture 3" descr="Nuevo Logo EDESUR.jpg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3" name="Picture 3" descr="Nuevo Logo EDESUR.jpg"/>
                                              <pic:cNvPicPr/>
                                            </pic:nvPicPr>
                                            <pic:blipFill>
                                              <a:blip r:embed="rId8" cstate="print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5820" cy="407981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EEFB07" id="Text Box 2" o:spid="_x0000_s1033" type="#_x0000_t202" style="position:absolute;margin-left:-41.65pt;margin-top:-26.75pt;width:81pt;height:84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1rT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Content>
                        <w:p w14:paraId="332138BC" w14:textId="77777777" w:rsidR="00BC61BD" w:rsidRPr="00BC61BD" w:rsidRDefault="007A791C">
                          <w:pPr>
                            <w:rPr>
                              <w:lang w:val="en-US"/>
                            </w:rPr>
                          </w:pPr>
                          <w:r w:rsidRPr="007A791C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73C1DE78" wp14:editId="6F80A012">
                                <wp:extent cx="845820" cy="407981"/>
                                <wp:effectExtent l="0" t="0" r="0" b="0"/>
                                <wp:docPr id="1" name="Picture 3" descr="Nuevo Logo EDESUR.jpg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Picture 3" descr="Nuevo Logo EDESUR.jpg"/>
                                        <pic:cNvPicPr/>
                                      </pic:nvPicPr>
                                      <pic:blipFill>
                                        <a:blip r:embed="rId9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5820" cy="407981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54FD63A3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F720B75" wp14:editId="752E5294">
                <wp:simplePos x="0" y="0"/>
                <wp:positionH relativeFrom="column">
                  <wp:posOffset>4806086</wp:posOffset>
                </wp:positionH>
                <wp:positionV relativeFrom="paragraph">
                  <wp:posOffset>131521</wp:posOffset>
                </wp:positionV>
                <wp:extent cx="1524178" cy="252095"/>
                <wp:effectExtent l="0" t="0" r="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4178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16A43B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0C357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0C357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0C357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C357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720B75" id="Text Box 13" o:spid="_x0000_s1034" type="#_x0000_t202" style="position:absolute;margin-left:378.45pt;margin-top:10.35pt;width:120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" filled="f" stroked="f">
                <v:textbox>
                  <w:txbxContent>
                    <w:p w14:paraId="0216A43B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0C3578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0C3578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0C3578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C3578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17E446D3" w14:textId="77777777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D22F81F" wp14:editId="11957696">
                <wp:simplePos x="0" y="0"/>
                <wp:positionH relativeFrom="column">
                  <wp:posOffset>1188720</wp:posOffset>
                </wp:positionH>
                <wp:positionV relativeFrom="paragraph">
                  <wp:posOffset>26670</wp:posOffset>
                </wp:positionV>
                <wp:extent cx="3171825" cy="279400"/>
                <wp:effectExtent l="0" t="0" r="1905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5FE497" w14:textId="77777777" w:rsidR="002E1412" w:rsidRPr="002E1412" w:rsidRDefault="00000000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22F81F" id="Text Box 16" o:spid="_x0000_s1035" type="#_x0000_t202" style="position:absolute;margin-left:93.6pt;margin-top:2.1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" stroked="f">
                <v:textbox>
                  <w:txbxContent>
                    <w:p w14:paraId="585FE497" w14:textId="77777777" w:rsidR="002E1412" w:rsidRPr="002E1412" w:rsidRDefault="00A024D8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B7DC1A1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127A0114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DF30A3F" wp14:editId="5FDCDDBD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1550B8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F30A3F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" stroked="f">
                <v:textbox>
                  <w:txbxContent>
                    <w:p w14:paraId="061550B8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6D880998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733871C" wp14:editId="4ED302C8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D35A7F" w14:textId="77777777" w:rsidR="002E1412" w:rsidRPr="002E1412" w:rsidRDefault="00000000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33871C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25D35A7F" w14:textId="77777777" w:rsidR="002E1412" w:rsidRPr="002E1412" w:rsidRDefault="00000000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6E5084E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6B7C4404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194A49B0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51F99EB5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704A6150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708438EA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5875EE2D" w14:textId="77777777" w:rsidTr="00E82502">
        <w:trPr>
          <w:cantSplit/>
          <w:trHeight w:val="440"/>
        </w:trPr>
        <w:tc>
          <w:tcPr>
            <w:tcW w:w="9252" w:type="dxa"/>
          </w:tcPr>
          <w:p w14:paraId="1B8856C8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747CD1A9" w14:textId="77777777" w:rsidTr="00E82502">
        <w:trPr>
          <w:cantSplit/>
          <w:trHeight w:val="440"/>
        </w:trPr>
        <w:tc>
          <w:tcPr>
            <w:tcW w:w="9252" w:type="dxa"/>
          </w:tcPr>
          <w:p w14:paraId="3F3F250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34F99088" w14:textId="77777777" w:rsidTr="00E82502">
        <w:trPr>
          <w:cantSplit/>
          <w:trHeight w:val="440"/>
        </w:trPr>
        <w:tc>
          <w:tcPr>
            <w:tcW w:w="9252" w:type="dxa"/>
          </w:tcPr>
          <w:p w14:paraId="7384493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C2CC18F" w14:textId="77777777" w:rsidTr="00E82502">
        <w:trPr>
          <w:cantSplit/>
          <w:trHeight w:val="440"/>
        </w:trPr>
        <w:tc>
          <w:tcPr>
            <w:tcW w:w="9252" w:type="dxa"/>
          </w:tcPr>
          <w:p w14:paraId="652A8B3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45B82BD5" w14:textId="77777777" w:rsidTr="00E82502">
        <w:trPr>
          <w:cantSplit/>
          <w:trHeight w:val="440"/>
        </w:trPr>
        <w:tc>
          <w:tcPr>
            <w:tcW w:w="9252" w:type="dxa"/>
          </w:tcPr>
          <w:p w14:paraId="4C0A6457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4886BA83" w14:textId="77777777" w:rsidTr="00E82502">
        <w:trPr>
          <w:cantSplit/>
          <w:trHeight w:val="440"/>
        </w:trPr>
        <w:tc>
          <w:tcPr>
            <w:tcW w:w="9252" w:type="dxa"/>
          </w:tcPr>
          <w:p w14:paraId="45765622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67D3225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29D8D16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7DE60A9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7D307F0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73AE149F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0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4FDC07" w14:textId="77777777" w:rsidR="00EE7BBA" w:rsidRDefault="00EE7BBA" w:rsidP="001007E7">
      <w:pPr>
        <w:spacing w:after="0" w:line="240" w:lineRule="auto"/>
      </w:pPr>
      <w:r>
        <w:separator/>
      </w:r>
    </w:p>
  </w:endnote>
  <w:endnote w:type="continuationSeparator" w:id="0">
    <w:p w14:paraId="25B3D38D" w14:textId="77777777" w:rsidR="00EE7BBA" w:rsidRDefault="00EE7BBA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70DF7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2BE7563C" wp14:editId="64E41350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CC5C3E6" wp14:editId="69F90E3E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89C3C2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2427AEA3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CC5C3E6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" filled="f" stroked="f">
              <v:textbox inset="0,0,0,0">
                <w:txbxContent>
                  <w:p w14:paraId="3489C3C2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2427AEA3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2A44980" wp14:editId="43A47955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C48AA5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2A44980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Xpy6AEAALwDAAAOAAAAZHJzL2Uyb0RvYy54bWysU9tu2zAMfR+wfxD0vtjpkC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" filled="f" stroked="f">
              <v:textbox inset="0,0,0,0">
                <w:txbxContent>
                  <w:p w14:paraId="7EC48AA5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53F77A0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2EDD0620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040BAA9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E45D8B5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58978692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96E9C3" w14:textId="77777777" w:rsidR="00EE7BBA" w:rsidRDefault="00EE7BBA" w:rsidP="001007E7">
      <w:pPr>
        <w:spacing w:after="0" w:line="240" w:lineRule="auto"/>
      </w:pPr>
      <w:r>
        <w:separator/>
      </w:r>
    </w:p>
  </w:footnote>
  <w:footnote w:type="continuationSeparator" w:id="0">
    <w:p w14:paraId="6699A676" w14:textId="77777777" w:rsidR="00EE7BBA" w:rsidRDefault="00EE7BBA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03B2E"/>
    <w:rsid w:val="000101D0"/>
    <w:rsid w:val="00022097"/>
    <w:rsid w:val="00034DD9"/>
    <w:rsid w:val="00045479"/>
    <w:rsid w:val="0005792C"/>
    <w:rsid w:val="00080EDD"/>
    <w:rsid w:val="00082554"/>
    <w:rsid w:val="000B0DCD"/>
    <w:rsid w:val="000C3578"/>
    <w:rsid w:val="000E02D9"/>
    <w:rsid w:val="000E69F2"/>
    <w:rsid w:val="001007E7"/>
    <w:rsid w:val="001020C0"/>
    <w:rsid w:val="0011305B"/>
    <w:rsid w:val="001466B0"/>
    <w:rsid w:val="00157600"/>
    <w:rsid w:val="00162CF3"/>
    <w:rsid w:val="00170EC5"/>
    <w:rsid w:val="00181E8D"/>
    <w:rsid w:val="00191627"/>
    <w:rsid w:val="00194FF2"/>
    <w:rsid w:val="001A3F92"/>
    <w:rsid w:val="001B273D"/>
    <w:rsid w:val="001E3EB2"/>
    <w:rsid w:val="001F73A7"/>
    <w:rsid w:val="002009A7"/>
    <w:rsid w:val="00253DBA"/>
    <w:rsid w:val="0026335F"/>
    <w:rsid w:val="00295BD4"/>
    <w:rsid w:val="002A3D8C"/>
    <w:rsid w:val="002D451D"/>
    <w:rsid w:val="002E1412"/>
    <w:rsid w:val="00304846"/>
    <w:rsid w:val="00305113"/>
    <w:rsid w:val="00314023"/>
    <w:rsid w:val="00341484"/>
    <w:rsid w:val="00386D05"/>
    <w:rsid w:val="00392351"/>
    <w:rsid w:val="003A6141"/>
    <w:rsid w:val="003C5846"/>
    <w:rsid w:val="00404131"/>
    <w:rsid w:val="0042490F"/>
    <w:rsid w:val="004379A6"/>
    <w:rsid w:val="0044234A"/>
    <w:rsid w:val="00456C17"/>
    <w:rsid w:val="00466B9C"/>
    <w:rsid w:val="00475147"/>
    <w:rsid w:val="004A6C4B"/>
    <w:rsid w:val="004B30DA"/>
    <w:rsid w:val="004B4243"/>
    <w:rsid w:val="004D45A8"/>
    <w:rsid w:val="00535962"/>
    <w:rsid w:val="0055085F"/>
    <w:rsid w:val="005B421B"/>
    <w:rsid w:val="006072EA"/>
    <w:rsid w:val="00611A07"/>
    <w:rsid w:val="0062592A"/>
    <w:rsid w:val="00645BED"/>
    <w:rsid w:val="006506D0"/>
    <w:rsid w:val="00651E48"/>
    <w:rsid w:val="00666D56"/>
    <w:rsid w:val="006709BC"/>
    <w:rsid w:val="00684BDB"/>
    <w:rsid w:val="006D1DF1"/>
    <w:rsid w:val="006E0C67"/>
    <w:rsid w:val="006E7E60"/>
    <w:rsid w:val="006F3C7B"/>
    <w:rsid w:val="006F567F"/>
    <w:rsid w:val="00725091"/>
    <w:rsid w:val="00780880"/>
    <w:rsid w:val="007A64FF"/>
    <w:rsid w:val="007A791C"/>
    <w:rsid w:val="007B0E1F"/>
    <w:rsid w:val="007B6F6F"/>
    <w:rsid w:val="00820C9F"/>
    <w:rsid w:val="00821EC5"/>
    <w:rsid w:val="0082707E"/>
    <w:rsid w:val="008315B0"/>
    <w:rsid w:val="008426F6"/>
    <w:rsid w:val="00882563"/>
    <w:rsid w:val="008B3AE5"/>
    <w:rsid w:val="008B58F4"/>
    <w:rsid w:val="008C388B"/>
    <w:rsid w:val="008D1049"/>
    <w:rsid w:val="008F76EF"/>
    <w:rsid w:val="00900AFE"/>
    <w:rsid w:val="0094367D"/>
    <w:rsid w:val="00955D75"/>
    <w:rsid w:val="00966EEE"/>
    <w:rsid w:val="00977C54"/>
    <w:rsid w:val="009B7EF9"/>
    <w:rsid w:val="009E0B61"/>
    <w:rsid w:val="009F623B"/>
    <w:rsid w:val="00A024D8"/>
    <w:rsid w:val="00A07827"/>
    <w:rsid w:val="00A16099"/>
    <w:rsid w:val="00A2717B"/>
    <w:rsid w:val="00A6403A"/>
    <w:rsid w:val="00A640BD"/>
    <w:rsid w:val="00A641A7"/>
    <w:rsid w:val="00A72F42"/>
    <w:rsid w:val="00AD7919"/>
    <w:rsid w:val="00AF2E6B"/>
    <w:rsid w:val="00AF7BFE"/>
    <w:rsid w:val="00AF7CCE"/>
    <w:rsid w:val="00B1244A"/>
    <w:rsid w:val="00B62EEF"/>
    <w:rsid w:val="00B97B51"/>
    <w:rsid w:val="00BA0007"/>
    <w:rsid w:val="00BB1D79"/>
    <w:rsid w:val="00BC0B3C"/>
    <w:rsid w:val="00BC1D0C"/>
    <w:rsid w:val="00BC61BD"/>
    <w:rsid w:val="00BD1586"/>
    <w:rsid w:val="00BD21C9"/>
    <w:rsid w:val="00C041F6"/>
    <w:rsid w:val="00C078CB"/>
    <w:rsid w:val="00C22DBE"/>
    <w:rsid w:val="00C31146"/>
    <w:rsid w:val="00C31E96"/>
    <w:rsid w:val="00C35D16"/>
    <w:rsid w:val="00C5078F"/>
    <w:rsid w:val="00C51331"/>
    <w:rsid w:val="00C52891"/>
    <w:rsid w:val="00C55C49"/>
    <w:rsid w:val="00C66D08"/>
    <w:rsid w:val="00C7470C"/>
    <w:rsid w:val="00C812A9"/>
    <w:rsid w:val="00C97B1B"/>
    <w:rsid w:val="00CA0E82"/>
    <w:rsid w:val="00CA164C"/>
    <w:rsid w:val="00CA4661"/>
    <w:rsid w:val="00CC386D"/>
    <w:rsid w:val="00CE67A3"/>
    <w:rsid w:val="00D1201E"/>
    <w:rsid w:val="00D2204E"/>
    <w:rsid w:val="00D24FA7"/>
    <w:rsid w:val="00D45A3E"/>
    <w:rsid w:val="00D46E2D"/>
    <w:rsid w:val="00D5041C"/>
    <w:rsid w:val="00D50EFB"/>
    <w:rsid w:val="00D64696"/>
    <w:rsid w:val="00D7710E"/>
    <w:rsid w:val="00D90D49"/>
    <w:rsid w:val="00D9600B"/>
    <w:rsid w:val="00DC5D96"/>
    <w:rsid w:val="00DD4F3E"/>
    <w:rsid w:val="00E13E55"/>
    <w:rsid w:val="00E422DF"/>
    <w:rsid w:val="00E5364D"/>
    <w:rsid w:val="00E626E2"/>
    <w:rsid w:val="00E82502"/>
    <w:rsid w:val="00E8659A"/>
    <w:rsid w:val="00EA6B34"/>
    <w:rsid w:val="00EA7406"/>
    <w:rsid w:val="00EC32D4"/>
    <w:rsid w:val="00EE1E7B"/>
    <w:rsid w:val="00EE7BBA"/>
    <w:rsid w:val="00F225BF"/>
    <w:rsid w:val="00F53753"/>
    <w:rsid w:val="00F61B64"/>
    <w:rsid w:val="00F7167E"/>
    <w:rsid w:val="00F7443C"/>
    <w:rsid w:val="00F84D68"/>
    <w:rsid w:val="00F9504D"/>
    <w:rsid w:val="00FA01DC"/>
    <w:rsid w:val="00FA2AFA"/>
    <w:rsid w:val="00FA5250"/>
    <w:rsid w:val="00FC2870"/>
    <w:rsid w:val="00FE60AF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1CC086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7A79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73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0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6C30FD-7BFA-4EEE-BBBE-7202AF9D0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18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Genesis Beatriz Natera Villar</cp:lastModifiedBy>
  <cp:revision>35</cp:revision>
  <cp:lastPrinted>2011-03-04T18:48:00Z</cp:lastPrinted>
  <dcterms:created xsi:type="dcterms:W3CDTF">2021-04-19T19:23:00Z</dcterms:created>
  <dcterms:modified xsi:type="dcterms:W3CDTF">2025-07-21T20:57:00Z</dcterms:modified>
</cp:coreProperties>
</file>