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43770" w14:textId="0644991E" w:rsidR="00535962" w:rsidRPr="00F7167E" w:rsidRDefault="00963F79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FCC11B" wp14:editId="6BE689E2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3233827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E05CA66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85A94E6" wp14:editId="160EF2EE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FCC1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E05CA66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85A94E6" wp14:editId="160EF2EE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288F6F5" wp14:editId="5BCAA9C2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93542680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666AC7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8F6F5" id="Text Box 25" o:spid="_x0000_s1027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" filled="f" stroked="f">
                <v:textbox inset="0,0,0,0">
                  <w:txbxContent>
                    <w:p w14:paraId="5E666AC7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B770026" wp14:editId="4F4DA844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13D1948" wp14:editId="3C50E900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36088924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D37CD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D1948" id="Text Box 13" o:spid="_x0000_s1028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" filled="f" stroked="f">
                <v:textbox>
                  <w:txbxContent>
                    <w:p w14:paraId="22D37CD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E7C9C" w:rsidRPr="004E7C9C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FFFE487" wp14:editId="5E404C98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95601090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DAE96B" w14:textId="77777777" w:rsidR="0026335F" w:rsidRPr="0026335F" w:rsidRDefault="00963F7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FE487" id="Text Box 12" o:spid="_x0000_s1029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" filled="f" stroked="f">
                <v:textbox>
                  <w:txbxContent>
                    <w:p w14:paraId="33DAE96B" w14:textId="77777777" w:rsidR="0026335F" w:rsidRPr="0026335F" w:rsidRDefault="00963F7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26EEF52C" wp14:editId="61354A3D">
                <wp:simplePos x="0" y="0"/>
                <wp:positionH relativeFrom="column">
                  <wp:posOffset>4646295</wp:posOffset>
                </wp:positionH>
                <wp:positionV relativeFrom="paragraph">
                  <wp:posOffset>-672465</wp:posOffset>
                </wp:positionV>
                <wp:extent cx="1615440" cy="701040"/>
                <wp:effectExtent l="7620" t="13335" r="5715" b="9525"/>
                <wp:wrapNone/>
                <wp:docPr id="56444829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7707178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55295286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1534000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829B908" w14:textId="77777777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051C0A">
                                  <w:rPr>
                                    <w:rStyle w:val="Textodelmarcadordeposicin"/>
                                    <w:rFonts w:cstheme="minorBidi"/>
                                    <w:lang w:val="en-US"/>
                                  </w:rPr>
                                  <w:t>Click here to enter text.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31358912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514EF06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EEF52C" id="Group 20" o:spid="_x0000_s1030" style="position:absolute;margin-left:365.85pt;margin-top:-52.9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">
                <v:rect id="Rectangle 21" o:spid="_x0000_s1031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" filled="f"/>
                <v:group id="Group 22" o:spid="_x0000_s1032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">
                  <v:shape id="Text Box 23" o:spid="_x0000_s1033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" fillcolor="white [3212]" strokecolor="white [3212]" strokeweight="2.25pt">
                    <v:textbox inset=",0">
                      <w:txbxContent>
                        <w:p w14:paraId="6829B908" w14:textId="77777777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051C0A">
                            <w:rPr>
                              <w:rStyle w:val="Textodelmarcadordeposicin"/>
                              <w:rFonts w:cstheme="minorBidi"/>
                              <w:lang w:val="en-US"/>
                            </w:rPr>
                            <w:t>Click here to enter text.</w:t>
                          </w:r>
                        </w:p>
                      </w:txbxContent>
                    </v:textbox>
                  </v:shape>
                  <v:shape id="Text Box 24" o:spid="_x0000_s1034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" fillcolor="black [3213]" strokecolor="white [3212]" strokeweight="3pt">
                    <v:textbox>
                      <w:txbxContent>
                        <w:p w14:paraId="2514EF06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7B8F9103" w14:textId="428227D0" w:rsidR="00535962" w:rsidRPr="00535962" w:rsidRDefault="00963F79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8406291" wp14:editId="22D43857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53058953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DFECFE" w14:textId="77777777" w:rsidR="002E1412" w:rsidRPr="002E1412" w:rsidRDefault="00963F7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06291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CO9jaE3QAAAAkBAAAPAAAAZHJz&#10;L2Rvd25yZXYueG1sTI/BTsMwDIbvSLxDZCQuiCVbx0pL0wmQQLtu7AHcJmsrGqdqsrV7e8wJbr/l&#10;T78/F9vZ9eJix9B50rBcKBCWam86ajQcvz4en0GEiGSw92Q1XG2AbXl7U2Bu/ER7eznERnAJhRw1&#10;tDEOuZShbq3DsPCDJd6d/Ogw8jg20ow4cbnr5UqpjXTYEV9ocbDvra2/D2en4bSbHp6yqfqMx3S/&#10;3rxhl1b+qvX93fz6AiLaOf7B8KvP6lCyU+XPZILoNazUcs0ohywBwUCqVAai4pAkIMtC/v+g/AE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CO9jaE3QAAAAkBAAAPAAAAAAAAAAAAAAAA&#10;AFMEAABkcnMvZG93bnJldi54bWxQSwUGAAAAAAQABADzAAAAXQUAAAAA&#10;" stroked="f">
                <v:textbox>
                  <w:txbxContent>
                    <w:p w14:paraId="57DFECFE" w14:textId="77777777" w:rsidR="002E1412" w:rsidRPr="002E1412" w:rsidRDefault="00963F7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BB0B50" w14:textId="77777777" w:rsidR="00535962" w:rsidRDefault="00535962" w:rsidP="00535962"/>
    <w:p w14:paraId="1BADD335" w14:textId="2DB1ABB7" w:rsidR="006506D0" w:rsidRDefault="00963F79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9121664" wp14:editId="60D38567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213847914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CDD05F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121664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KGkdZz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72CDD05F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768C553E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00AF262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5A5899E3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141477E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047AC9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8B4B2AA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1736D1D7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D1CF3C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AC10EDB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6B63C12C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CF6981D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4B36765D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0367A1E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9BC00A0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7C70D9CE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1060B251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68A59847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3CFC73E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51B5B22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4583F760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2B5F769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9E179A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A057F24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FEB891A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39F7A26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C1E4246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5FE1771B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67A3346D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B1F2FD5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767AF05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6563447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C45B99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9ED5FC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27EFB53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0C7C904C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21B871E1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3BF5760B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52BE4B67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695F8C3A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119376C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5BDFCD23" w14:textId="77777777" w:rsidTr="00044FA8">
        <w:trPr>
          <w:trHeight w:val="4637"/>
        </w:trPr>
        <w:tc>
          <w:tcPr>
            <w:tcW w:w="3269" w:type="dxa"/>
          </w:tcPr>
          <w:p w14:paraId="61412EE6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1CB10FA3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4FB1B12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6EE56C25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7272BEE0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371185E5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364A7909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621215C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6AD94B8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2D335FA6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26E9227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8DC342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12C99ED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33CD9D8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221B190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11A5D9E0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22A423E5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0E01C08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74443862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78340807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7F24DB4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F2166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0CC73A7D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B3E17" w14:textId="7AD4F30B" w:rsidR="001007E7" w:rsidRDefault="00963F79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378547" wp14:editId="1E7B4A0F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161242487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E714C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3785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7E4E714C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E00F67E" wp14:editId="35FD29CC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C3951D9" wp14:editId="0CB6F567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69958581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EEB69E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4E0C7E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3951D9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74EEB69E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04E0C7E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0369F87D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36E8ED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36A366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CB6E48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F696B8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D55BA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5147FA7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C7C99" w14:textId="776E30CD" w:rsidR="00051C0A" w:rsidRDefault="00963F79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A4A0892" wp14:editId="3E73B186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1469344479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8A50DA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4A089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568A50DA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5391E" w:rsidRPr="0065391E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1697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4FEC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3F79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7FD4E4D2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Erika Yokasta Trinidad López</cp:lastModifiedBy>
  <cp:revision>2</cp:revision>
  <cp:lastPrinted>2011-03-04T18:55:00Z</cp:lastPrinted>
  <dcterms:created xsi:type="dcterms:W3CDTF">2025-07-14T15:10:00Z</dcterms:created>
  <dcterms:modified xsi:type="dcterms:W3CDTF">2025-07-14T15:10:00Z</dcterms:modified>
</cp:coreProperties>
</file>