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C05E1" w14:textId="77777777" w:rsidR="00535962" w:rsidRPr="00F7167E" w:rsidRDefault="00C15D1C">
      <w:r>
        <w:rPr>
          <w:noProof/>
          <w:lang w:val="en-US"/>
        </w:rPr>
        <w:pict w14:anchorId="2D71E808">
          <v:group id="_x0000_s1045" style="position:absolute;margin-left:555.75pt;margin-top:-46pt;width:144.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C7EDD46" w14:textId="75BA6977" w:rsidR="00957FDA" w:rsidRPr="00535962" w:rsidRDefault="00D13C57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MEM-DAF-CM-202</w:t>
                          </w:r>
                          <w:r w:rsidR="003A6E54">
                            <w:rPr>
                              <w:rStyle w:val="Style2"/>
                            </w:rPr>
                            <w:t>5-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28AFE13E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Style w:val="Institucion"/>
          <w:color w:val="FF0000"/>
          <w:sz w:val="28"/>
          <w:lang w:eastAsia="zh-TW"/>
        </w:rPr>
        <w:pict w14:anchorId="05DF58CC"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14:paraId="61AA8CE2" w14:textId="77777777" w:rsidR="002E1412" w:rsidRPr="002E1412" w:rsidRDefault="00C15D1C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03B80">
                        <w:rPr>
                          <w:rStyle w:val="Style6"/>
                        </w:rPr>
                        <w:t>Ministerio de Energía y Minas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5E2E13" wp14:editId="0C1A6FF0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6D450647"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79C7B17E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0C0EC590"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48A760F8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B0B51EF" wp14:editId="7C533089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242A41E9" w14:textId="77777777" w:rsidR="00535962" w:rsidRPr="00535962" w:rsidRDefault="00C15D1C" w:rsidP="00535962">
      <w:r>
        <w:rPr>
          <w:noProof/>
          <w:lang w:val="en-US" w:eastAsia="zh-TW"/>
        </w:rPr>
        <w:pict w14:anchorId="2DBDCADA">
          <v:shape id="_x0000_s1036" type="#_x0000_t202" style="position:absolute;margin-left:547pt;margin-top:2.75pt;width:153.45pt;height:21.9pt;z-index:251685888;mso-width-relative:margin;mso-height-relative:margin" filled="f" stroked="f">
            <v:textbox style="mso-next-textbox:#_x0000_s1036">
              <w:txbxContent>
                <w:p w14:paraId="24A26A4F" w14:textId="19087FB6" w:rsidR="0026335F" w:rsidRPr="0026335F" w:rsidRDefault="00C15D1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A0CE6">
                        <w:rPr>
                          <w:rStyle w:val="Style5"/>
                          <w:lang w:val="es-DO"/>
                        </w:rPr>
                        <w:t>20 de febrero de 202</w:t>
                      </w:r>
                      <w:r w:rsidR="003973FC">
                        <w:rPr>
                          <w:rStyle w:val="Style5"/>
                        </w:rPr>
                        <w:t>5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651BE71B"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14:paraId="5EBBACE8" w14:textId="77777777" w:rsidR="00F7443C" w:rsidRPr="004767CC" w:rsidRDefault="00C15D1C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14:paraId="042F51D4" w14:textId="77777777" w:rsidR="00535962" w:rsidRDefault="00C15D1C" w:rsidP="00535962">
      <w:r>
        <w:rPr>
          <w:noProof/>
          <w:sz w:val="24"/>
          <w:szCs w:val="24"/>
          <w:lang w:eastAsia="es-ES"/>
        </w:rPr>
        <w:pict w14:anchorId="7A7DF5CF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5369836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2662DEC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24F506A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A083016" w14:textId="77777777" w:rsidR="0037246F" w:rsidRPr="00131369" w:rsidRDefault="00FB1C1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521A9F">
              <w:t>+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72988A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F6BF4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B9BA55B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0D236D1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31C43A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E5C17A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E049E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03571E" w14:paraId="3C8FF315" w14:textId="77777777" w:rsidTr="002126A1">
        <w:trPr>
          <w:trHeight w:val="457"/>
          <w:jc w:val="center"/>
        </w:trPr>
        <w:tc>
          <w:tcPr>
            <w:tcW w:w="849" w:type="dxa"/>
          </w:tcPr>
          <w:p w14:paraId="07CCBAF8" w14:textId="77777777" w:rsidR="0003571E" w:rsidRPr="0003571E" w:rsidRDefault="0003571E" w:rsidP="0003571E">
            <w:r>
              <w:t>1</w:t>
            </w:r>
          </w:p>
        </w:tc>
        <w:tc>
          <w:tcPr>
            <w:tcW w:w="5584" w:type="dxa"/>
            <w:vAlign w:val="center"/>
          </w:tcPr>
          <w:p w14:paraId="6C15BD1E" w14:textId="3E42DA5E" w:rsidR="0003571E" w:rsidRPr="0003571E" w:rsidRDefault="0003571E" w:rsidP="0003571E"/>
        </w:tc>
        <w:tc>
          <w:tcPr>
            <w:tcW w:w="1276" w:type="dxa"/>
          </w:tcPr>
          <w:p w14:paraId="1905124D" w14:textId="636CF8C7" w:rsidR="0003571E" w:rsidRDefault="0003571E" w:rsidP="0003571E"/>
        </w:tc>
        <w:tc>
          <w:tcPr>
            <w:tcW w:w="1276" w:type="dxa"/>
          </w:tcPr>
          <w:p w14:paraId="729BC4C0" w14:textId="66804F3E" w:rsidR="0003571E" w:rsidRDefault="0003571E" w:rsidP="0003571E"/>
        </w:tc>
        <w:tc>
          <w:tcPr>
            <w:tcW w:w="1701" w:type="dxa"/>
          </w:tcPr>
          <w:p w14:paraId="5CD7DD1A" w14:textId="77777777" w:rsidR="0003571E" w:rsidRDefault="0003571E" w:rsidP="0003571E"/>
        </w:tc>
        <w:tc>
          <w:tcPr>
            <w:tcW w:w="1559" w:type="dxa"/>
          </w:tcPr>
          <w:p w14:paraId="604A2940" w14:textId="77777777" w:rsidR="0003571E" w:rsidRDefault="0003571E" w:rsidP="0003571E"/>
        </w:tc>
        <w:tc>
          <w:tcPr>
            <w:tcW w:w="1843" w:type="dxa"/>
          </w:tcPr>
          <w:p w14:paraId="181D714A" w14:textId="77777777" w:rsidR="0003571E" w:rsidRDefault="0003571E" w:rsidP="0003571E"/>
        </w:tc>
      </w:tr>
      <w:tr w:rsidR="0003571E" w14:paraId="07F95ECE" w14:textId="77777777" w:rsidTr="002126A1">
        <w:trPr>
          <w:trHeight w:val="477"/>
          <w:jc w:val="center"/>
        </w:trPr>
        <w:tc>
          <w:tcPr>
            <w:tcW w:w="849" w:type="dxa"/>
          </w:tcPr>
          <w:p w14:paraId="796D463D" w14:textId="77777777" w:rsidR="0003571E" w:rsidRPr="0003571E" w:rsidRDefault="0003571E" w:rsidP="0003571E">
            <w:r>
              <w:t>2</w:t>
            </w:r>
          </w:p>
        </w:tc>
        <w:tc>
          <w:tcPr>
            <w:tcW w:w="5584" w:type="dxa"/>
            <w:vAlign w:val="center"/>
          </w:tcPr>
          <w:p w14:paraId="7A5C3B7E" w14:textId="25C0292F" w:rsidR="0003571E" w:rsidRPr="0003571E" w:rsidRDefault="0003571E" w:rsidP="0003571E">
            <w:r w:rsidRPr="0003571E">
              <w:t xml:space="preserve">) </w:t>
            </w:r>
          </w:p>
        </w:tc>
        <w:tc>
          <w:tcPr>
            <w:tcW w:w="1276" w:type="dxa"/>
          </w:tcPr>
          <w:p w14:paraId="3F634B48" w14:textId="5F58C921" w:rsidR="0003571E" w:rsidRDefault="0003571E" w:rsidP="0003571E"/>
        </w:tc>
        <w:tc>
          <w:tcPr>
            <w:tcW w:w="1276" w:type="dxa"/>
          </w:tcPr>
          <w:p w14:paraId="5F4BE265" w14:textId="6690E2C7" w:rsidR="0003571E" w:rsidRDefault="0003571E" w:rsidP="0003571E"/>
        </w:tc>
        <w:tc>
          <w:tcPr>
            <w:tcW w:w="1701" w:type="dxa"/>
          </w:tcPr>
          <w:p w14:paraId="7D392357" w14:textId="77777777" w:rsidR="0003571E" w:rsidRDefault="0003571E" w:rsidP="0003571E"/>
        </w:tc>
        <w:tc>
          <w:tcPr>
            <w:tcW w:w="1559" w:type="dxa"/>
          </w:tcPr>
          <w:p w14:paraId="140DBAF7" w14:textId="77777777" w:rsidR="0003571E" w:rsidRDefault="0003571E" w:rsidP="0003571E"/>
        </w:tc>
        <w:tc>
          <w:tcPr>
            <w:tcW w:w="1843" w:type="dxa"/>
          </w:tcPr>
          <w:p w14:paraId="6DCA6108" w14:textId="77777777" w:rsidR="0003571E" w:rsidRDefault="0003571E" w:rsidP="0003571E"/>
        </w:tc>
      </w:tr>
      <w:tr w:rsidR="0037246F" w14:paraId="3571C365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04B6B1B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CCB21D" w14:textId="54EA7446" w:rsidR="0037246F" w:rsidRPr="00D90C2A" w:rsidRDefault="00274363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r w:rsidR="0037246F" w:rsidRPr="00D90C2A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…..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1AD9ED5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6861CF68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B5EC132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D264AAB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10B621B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CBF736F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7BC4A0F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15D1C">
        <w:rPr>
          <w:noProof/>
          <w:color w:val="FF0000"/>
          <w:lang w:eastAsia="es-ES"/>
        </w:rPr>
        <w:pict w14:anchorId="4D4C01D5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6F0ED101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74EB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0BBBB5C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1AE4" w14:textId="77777777" w:rsidR="001007E7" w:rsidRDefault="00C15D1C">
    <w:pPr>
      <w:pStyle w:val="Piedepgina"/>
    </w:pPr>
    <w:r>
      <w:rPr>
        <w:rFonts w:ascii="Arial Narrow" w:hAnsi="Arial Narrow"/>
        <w:noProof/>
        <w:sz w:val="12"/>
        <w:lang w:val="es-DO"/>
      </w:rPr>
      <w:pict w14:anchorId="6E1DF14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1E79FB92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8B4D6FF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5CA8CF00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30AE6D14" w14:textId="77777777" w:rsidR="001007E7" w:rsidRDefault="00C15D1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0DBE7B54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29C1A1E6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2E9B6059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F8DF817" wp14:editId="64737B7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9CC06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2328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6CA4086C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3D559B9E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83FC62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03571E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74363"/>
    <w:rsid w:val="002860A4"/>
    <w:rsid w:val="002971F5"/>
    <w:rsid w:val="002A0CE6"/>
    <w:rsid w:val="002C4A7E"/>
    <w:rsid w:val="002E1412"/>
    <w:rsid w:val="00314023"/>
    <w:rsid w:val="0031441A"/>
    <w:rsid w:val="00351DE8"/>
    <w:rsid w:val="0037246F"/>
    <w:rsid w:val="00384B82"/>
    <w:rsid w:val="003973FC"/>
    <w:rsid w:val="003A4539"/>
    <w:rsid w:val="003A6E54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21A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02531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094D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13BB7"/>
    <w:rsid w:val="00C15D1C"/>
    <w:rsid w:val="00C42BE2"/>
    <w:rsid w:val="00C66D08"/>
    <w:rsid w:val="00CA4661"/>
    <w:rsid w:val="00CE67A3"/>
    <w:rsid w:val="00D13C57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01031"/>
    <w:rsid w:val="00F03B80"/>
    <w:rsid w:val="00F116C5"/>
    <w:rsid w:val="00F225BF"/>
    <w:rsid w:val="00F25B99"/>
    <w:rsid w:val="00F4086F"/>
    <w:rsid w:val="00F53753"/>
    <w:rsid w:val="00F7167E"/>
    <w:rsid w:val="00F7443C"/>
    <w:rsid w:val="00FB1C17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3B05933E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8357F-15EF-4FF1-8C25-FDAFB051F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0C07A1-65FC-4744-9B2F-D0647CD9AA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F59FF0-2342-4F48-83E6-E100D45FC89D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4.xml><?xml version="1.0" encoding="utf-8"?>
<ds:datastoreItem xmlns:ds="http://schemas.openxmlformats.org/officeDocument/2006/customXml" ds:itemID="{FD74AE44-B78B-4468-BD4B-14F003EC32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12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Wendy Paola Grullón Rodríguez</cp:lastModifiedBy>
  <cp:revision>19</cp:revision>
  <cp:lastPrinted>2011-03-04T18:27:00Z</cp:lastPrinted>
  <dcterms:created xsi:type="dcterms:W3CDTF">2011-03-04T18:31:00Z</dcterms:created>
  <dcterms:modified xsi:type="dcterms:W3CDTF">2025-01-31T16:37:00Z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